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f6ce" w14:paraId="18ff6c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3 St-583/2016-13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stečajnoj sutkinji Sanjani Zorinc, povodom prijedloga FINE, PODRUŽNICA BJELOVAR, za otvaranje stečajnog postupka nad dužnikom PRVOMAJSKA TZR tvornica strojeva, zupčanika i reduktora, društvo s ograničenom odgovornošću za proizvodnju, trgovinu i usluge, Čazma, Ul. M. Novačića 4/a, OIB: 13790481061, 24. travnja 2018. 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Saziva se ročište radi izjašnjenja o prijedlogu i rasprave o uvjetima za otvaranje stečajnog postupka za dan 24. svibnja 2018. godine u 9,00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Zdravko Berić 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Nalaže se zakonskom zastupniku dužnika Zdravku Beriću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Rješenjem ovog suda poslovni broj 3 St-583/2016-2 od 19. svibnja 2016. godine pokrenut je postupak radi utvrđivanja uvjeta za otvaranje stečajnog postupka nad dužnikom PRVOMAJSKA TZR tvornica strojeva, zupčanika i reduktora, društvo s ograničenom odgovornošću za proizvodnju, trgovinu i usluge, Čazma, Ul. M. Novačića 4/a, OIB: 13790481061 te je sazvano ročište radi izjašnjenja o prijedlogu i rasprave o uvjetima za otvaranje stečajnog postupka za dan 29. rujna 2016. godine. 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je ročište odgođeno, zakazano je novo ročište za 14. prosinca 2017. godine koje je također odgođeno za 24. svibnja 2018. godine te je riješeno kao u izreci. 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24. travnja 2018. 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</w:t>
      </w:r>
      <w:r>
        <w:rPr>
          <w:rFonts w:cs="Times New Roman" w:eastAsia="Times New Roman"/>
          <w:szCs w:val="20"/>
          <w:lang w:eastAsia="hr-HR"/>
        </w:rPr>
        <w:t xml:space="preserve">STEČAJNA SUTKINJA 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SANJANA ZORINC 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St-583/2016-13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nije dopuštena posebna žalba (čl. 115. st. 1. SZ-a).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C97DAB" w:rsidP="00C97DAB" w:rsidR="00C97DA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1. DNA: zakonskom zastupniku dužnika - poštom</w:t>
      </w:r>
    </w:p>
    <w:p w:rsidRDefault="00C97DAB" w:rsidP="00C97DAB" w:rsidR="00C97DAB">
      <w:pPr>
        <w:pStyle w:val="Bezproreda"/>
      </w:pPr>
      <w:r>
        <w:t xml:space="preserve">               FINI Bjelovar – poštom</w:t>
      </w:r>
    </w:p>
    <w:p w:rsidRDefault="00C97DAB" w:rsidP="00C97DAB" w:rsidR="00C97DAB">
      <w:pPr>
        <w:pStyle w:val="Bezproreda"/>
        <w:rPr>
          <w:rFonts w:cstheme="minorBidi" w:eastAsiaTheme="minorHAnsi"/>
        </w:rPr>
      </w:pPr>
      <w:r>
        <w:t xml:space="preserve">               e-oglasna ploča</w:t>
      </w:r>
    </w:p>
    <w:p w:rsidRDefault="00C97DAB" w:rsidP="00C97DAB" w:rsidR="00C97DAB">
      <w:pPr>
        <w:pStyle w:val="Bezproreda"/>
      </w:pPr>
      <w:r>
        <w:t>2. Sc. ročište</w:t>
      </w:r>
    </w:p>
    <w:p w:rsidRDefault="00C97DAB" w:rsidP="00C97DAB" w:rsidR="00C97DAB">
      <w:pPr>
        <w:pStyle w:val="Bezproreda"/>
      </w:pPr>
      <w:proofErr w:type="spellStart"/>
      <w:r>
        <w:t>Bj</w:t>
      </w:r>
      <w:proofErr w:type="spellEnd"/>
      <w:r>
        <w:t>. 24.4.2018.</w:t>
      </w:r>
    </w:p>
    <w:p w:rsidRDefault="00C97DAB" w:rsidP="00C97DAB" w:rsidR="00C97DAB">
      <w:pPr>
        <w:pStyle w:val="NormaleSPIS"/>
      </w:pPr>
    </w:p>
    <w:p w:rsidRDefault="00C97DAB" w:rsidP="00C97DAB" w:rsidR="00C97DAB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DAB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397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St-583/2016-13</izvorni_sadrzaj>
    <derivirana_varijabla naziv="DomainObject.Oznaka_1">St-583/2016-13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PRVOMAJSKA TZR tvornica strojeva, zupčanika i reduktora, društvo s ograničenom odgovornošću</izvorni_sadrzaj>
    <derivirana_varijabla naziv="DomainObject.Predmet.ProtustrankaFormated_1">  PRVOMAJSKA TZR tvornica strojeva, zupčanika i reduktora, društvo s ograničenom odgovornošću</derivirana_varijabla>
  </DomainObject.Predmet.ProtustrankaFormated>
  <DomainObject.Predmet.ProtustrankaFormatedOIB>
    <izvorni_sadrzaj>  PRVOMAJSKA TZR tvornica strojeva, zupčanika i reduktora, društvo s ograničenom odgovornošću, OIB 13790481061</izvorni_sadrzaj>
    <derivirana_varijabla naziv="DomainObject.Predmet.ProtustrankaFormatedOIB_1">  PRVOMAJSKA TZR tvornica strojeva, zupčanika i reduktora, društvo s ograničenom odgovornošću, OIB 13790481061</derivirana_varijabla>
  </DomainObject.Predmet.ProtustrankaFormatedOIB>
  <DomainObject.Predmet.ProtustrankaFormatedWithAdress>
    <izvorni_sadrzaj> PRVOMAJSKA TZR tvornica strojeva, zupčanika i reduktora, društvo s ograničenom odgovornošću, Ul. M. Novačića 4/a, 43240 Čazma</izvorni_sadrzaj>
    <derivirana_varijabla naziv="DomainObject.Predmet.ProtustrankaFormatedWithAdress_1"> PRVOMAJSKA TZR tvornica strojeva, zupčanika i reduktora, društvo s ograničenom odgovornošću, Ul. M. Novačića 4/a, 43240 Čazma</derivirana_varijabla>
  </DomainObject.Predmet.ProtustrankaFormatedWithAdress>
  <DomainObject.Predmet.ProtustrankaFormatedWithAdressOIB>
    <izvorni_sadrzaj> PRVOMAJSKA TZR tvornica strojeva, zupčanika i reduktora, društvo s ograničenom odgovornošću, OIB 13790481061, Ul. M. Novačića 4/a, 43240 Čazma</izvorni_sadrzaj>
    <derivirana_varijabla naziv="DomainObject.Predmet.ProtustrankaFormatedWithAdressOIB_1"> PRVOMAJSKA TZR tvornica strojeva, zupčanika i reduktora, društvo s ograničenom odgovornošću, OIB 13790481061, Ul. M. Novačića 4/a, 43240 Čazma</derivirana_varijabla>
  </DomainObject.Predmet.ProtustrankaFormatedWithAdressOIB>
  <DomainObject.Predmet.ProtustrankaWithAdress>
    <izvorni_sadrzaj>PRVOMAJSKA TZR tvornica strojeva, zupčanika i reduktora, društvo s ograničenom odgovornošću Ul. M. Novačića 4/a, 43240 Čazma</izvorni_sadrzaj>
    <derivirana_varijabla naziv="DomainObject.Predmet.ProtustrankaWithAdress_1">PRVOMAJSKA TZR tvornica strojeva, zupčanika i reduktora, društvo s ograničenom odgovornošću Ul. M. Novačića 4/a, 43240 Čazma</derivirana_varijabla>
  </DomainObject.Predmet.ProtustrankaWithAdress>
  <DomainObject.Predmet.ProtustrankaWithAdressOIB>
    <izvorni_sadrzaj>PRVOMAJSKA TZR tvornica strojeva, zupčanika i reduktora, društvo s ograničenom odgovornošću, OIB 13790481061, Ul. M. Novačića 4/a, 43240 Čazma</izvorni_sadrzaj>
    <derivirana_varijabla naziv="DomainObject.Predmet.ProtustrankaWithAdressOIB_1">PRVOMAJSKA TZR tvornica strojeva, zupčanika i reduktora, društvo s ograničenom odgovornošću, OIB 13790481061, Ul. M. Novačića 4/a, 43240 Čazma</derivirana_varijabla>
  </DomainObject.Predmet.ProtustrankaWithAdressOIB>
  <DomainObject.Predmet.ProtustrankaNazivFormated>
    <izvorni_sadrzaj>PRVOMAJSKA TZR tvornica strojeva, zupčanika i reduktora, društvo s ograničenom odgovornošću</izvorni_sadrzaj>
    <derivirana_varijabla naziv="DomainObject.Predmet.ProtustrankaNazivFormated_1">PRVOMAJSKA TZR tvornica strojeva, zupčanika i reduktora, društvo s ograničenom odgovornošću</derivirana_varijabla>
  </DomainObject.Predmet.ProtustrankaNazivFormated>
  <DomainObject.Predmet.ProtustrankaNazivFormatedOIB>
    <izvorni_sadrzaj>PRVOMAJSKA TZR tvornica strojeva, zupčanika i reduktora, društvo s ograničenom odgovornošću, OIB 13790481061</izvorni_sadrzaj>
    <derivirana_varijabla naziv="DomainObject.Predmet.ProtustrankaNazivFormatedOIB_1">PRVOMAJSKA TZR tvornica strojeva, zupčanika i reduktora, društvo s ograničenom odgovornošću, OIB 13790481061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PRVOMAJSKA TZR tvornica strojeva, zupčanika i reduktora, društvo s ograničenom odgovornošću</item>
    </izvorni_sadrzaj>
    <derivirana_varijabla naziv="DomainObject.Predmet.ProtuStrankaListFormated_1">
      <item>PRVOMAJSKA TZR tvornica strojeva, zupčanika i reduktora, društvo s ograničenom odgovornošću</item>
    </derivirana_varijabla>
  </DomainObject.Predmet.ProtuStrankaListFormated>
  <DomainObject.Predmet.ProtuStrankaListFormatedOIB>
    <izvorni_sadrzaj>
      <item>PRVOMAJSKA TZR tvornica strojeva, zupčanika i reduktora, društvo s ograničenom odgovornošću, OIB 13790481061</item>
    </izvorni_sadrzaj>
    <derivirana_varijabla naziv="DomainObject.Predmet.ProtuStrankaListFormatedOIB_1">
      <item>PRVOMAJSKA TZR tvornica strojeva, zupčanika i reduktora, društvo s ograničenom odgovornošću, OIB 13790481061</item>
    </derivirana_varijabla>
  </DomainObject.Predmet.ProtuStrankaListFormatedOIB>
  <DomainObject.Predmet.ProtuStrankaListFormatedWithAdress>
    <izvorni_sadrzaj>
      <item>PRVOMAJSKA TZR tvornica strojeva, zupčanika i reduktora, društvo s ograničenom odgovornošću, Ul. M. Novačića 4/a, 43240 Čazma</item>
    </izvorni_sadrzaj>
    <derivirana_varijabla naziv="DomainObject.Predmet.ProtuStrankaListFormatedWithAdress_1">
      <item>PRVOMAJSKA TZR tvornica strojeva, zupčanika i reduktora, društvo s ograničenom odgovornošću, Ul. M. Novačića 4/a, 43240 Čazma</item>
    </derivirana_varijabla>
  </DomainObject.Predmet.ProtuStrankaListFormatedWithAdress>
  <DomainObject.Predmet.ProtuStrankaListFormatedWithAdressOIB>
    <izvorni_sadrzaj>
      <item>PRVOMAJSKA TZR tvornica strojeva, zupčanika i reduktora, društvo s ograničenom odgovornošću, OIB 13790481061, Ul. M. Novačića 4/a, 43240 Čazma</item>
    </izvorni_sadrzaj>
    <derivirana_varijabla naziv="DomainObject.Predmet.ProtuStrankaListFormatedWithAdressOIB_1">
      <item>PRVOMAJSKA TZR tvornica strojeva, zupčanika i reduktora, društvo s ograničenom odgovornošću, OIB 13790481061, Ul. M. Novačića 4/a, 43240 Čazma</item>
    </derivirana_varijabla>
  </DomainObject.Predmet.ProtuStrankaListFormatedWithAdressOIB>
  <DomainObject.Predmet.ProtuStrankaListNazivFormated>
    <izvorni_sadrzaj>
      <item>PRVOMAJSKA TZR tvornica strojeva, zupčanika i reduktora, društvo s ograničenom odgovornošću</item>
    </izvorni_sadrzaj>
    <derivirana_varijabla naziv="DomainObject.Predmet.ProtuStrankaListNazivFormated_1">
      <item>PRVOMAJSKA TZR tvornica strojeva, zupčanika i reduktora, društvo s ograničenom odgovornošću</item>
    </derivirana_varijabla>
  </DomainObject.Predmet.ProtuStrankaListNazivFormated>
  <DomainObject.Predmet.ProtuStrankaListNazivFormatedOIB>
    <izvorni_sadrzaj>
      <item>PRVOMAJSKA TZR tvornica strojeva, zupčanika i reduktora, društvo s ograničenom odgovornošću, OIB 13790481061</item>
    </izvorni_sadrzaj>
    <derivirana_varijabla naziv="DomainObject.Predmet.ProtuStrankaListNazivFormatedOIB_1">
      <item>PRVOMAJSKA TZR tvornica strojeva, zupčanika i reduktora, društvo s ograničenom odgovornošću, OIB 13790481061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St-583/2016-13</izvorni_sadrzaj>
    <derivirana_varijabla naziv="DomainObject.PoslovniBrojDokumenta_1">St-583/2016-13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PRVOMAJSKA TZR tvornica strojeva, zupčanika i reduktora, društvo s ograničenom odgovornošću</izvorni_sadrzaj>
    <derivirana_varijabla naziv="DomainObject.Predmet.ProtustrankaIDrugi_1">PRVOMAJSKA TZR tvornica strojeva, zupčanika i reduktora, društvo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PRVOMAJSKA TZR tvornica strojeva, zupčanika i reduktora, društvo s ograničenom odgovornošću, OIB 13790481061, Ul. M. Novačića 4/a, 43240 Čazma</izvorni_sadrzaj>
    <derivirana_varijabla naziv="DomainObject.Predmet.ProtustrankaIDrugiAdressOIB_1">PRVOMAJSKA TZR tvornica strojeva, zupčanika i reduktora, društvo s ograničenom odgovornošću, OIB 13790481061, Ul. M. Novačića 4/a,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PRVOMAJSKA TZR tvornica strojeva, zupčanika i reduktora, društvo s ograničenom odgovornošću</item>
    </izvorni_sadrzaj>
    <derivirana_varijabla naziv="DomainObject.Predmet.SudioniciListNaziv_1">
      <item>FINA, RC ZAGREB, Podružnica Bjelovar</item>
      <item>PRVOMAJSKA TZR tvornica strojeva, zupčanika i reduktora,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PRVOMAJSKA TZR tvornica strojeva, zupčanika i reduktora, društvo s ograničenom odgovornošću, OIB 13790481061, Ul. M. Novačića 4/a,43240 Čazma</item>
    </izvorni_sadrzaj>
    <derivirana_varijabla naziv="DomainObject.Predmet.SudioniciListAdressOIB_1">
      <item>FINA, RC ZAGREB, Podružnica Bjelovar, OIB 85821130368, F. Supila 4,43000 Bjelovar</item>
      <item>PRVOMAJSKA TZR tvornica strojeva, zupčanika i reduktora, društvo s ograničenom odgovornošću, OIB 13790481061, Ul. M. Novačića 4/a,43240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70DE7-748C-4B9E-8782-09D8AD9F6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1876</properties:Characters>
  <properties:Lines>64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2018-04-24T06:50:00Z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St-583/2016-13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