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6cc4" w14:paraId="2f76cc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DF3ED8">
        <w:t>720</w:t>
      </w:r>
      <w:r w:rsidR="00946625">
        <w:t>/16-</w:t>
      </w:r>
      <w:r w:rsidR="00DF3ED8">
        <w:t>17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DF3ED8">
        <w:t>LAVDARA d.o.o., Zadar, Ulica Miroslava Krleže 1/E, Zadar, OIB: 31406608705</w:t>
      </w:r>
      <w:r w:rsidRPr="00EF7C9A">
        <w:t xml:space="preserve">, dana </w:t>
      </w:r>
      <w:r w:rsidR="00DF3ED8">
        <w:t>07</w:t>
      </w:r>
      <w:r w:rsidR="00D23281">
        <w:t>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F3ED8">
        <w:t>Sava Filipović</w:t>
      </w:r>
      <w:r w:rsidR="00026E87" w:rsidRPr="005675A5">
        <w:t xml:space="preserve"> iz </w:t>
      </w:r>
      <w:r w:rsidR="00DF3ED8">
        <w:t>Dramalja, Braće Košuljandić 100/a, OIB: 19559750928,</w:t>
      </w:r>
      <w:r w:rsidR="00D23281" w:rsidRPr="00BD0221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DF3ED8">
        <w:t>LAVDARA d.o.o., Zadar, Ulica Miroslava Krleže 1/E, Zadar, OIB: 31406608705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</w:t>
      </w:r>
      <w:r w:rsidR="00D23281">
        <w:t xml:space="preserve"> da li</w:t>
      </w:r>
      <w:r>
        <w:t xml:space="preserve"> stečajni dužnik </w:t>
      </w:r>
      <w:r w:rsidR="00D23281">
        <w:t xml:space="preserve">ima </w:t>
      </w:r>
      <w:r>
        <w:t>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DF3ED8">
        <w:t>LAVDARA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DF3ED8">
        <w:t>la Financijska agencija zahtjevom za provedbu skraćenoga stečajnog postupka koji je rješenjem ovog suda, a nakon objavljenog oglasa, broj St-720/16-33 od 06. travnja 2016. obustavljen jer su dva vjerovnika podnijela prijedlog za pokretanje stečajnog postupka nad ovim stečajnim dužnikom. Stoga je sud rješenjem broj St-720/16-11 od 17. svibnja 2016. pokrenuo prethodni postupak.</w:t>
      </w:r>
      <w:r w:rsidR="008F3AD6" w:rsidRPr="00EF7C9A">
        <w:t xml:space="preserve"> </w:t>
      </w:r>
      <w:r w:rsidR="003C4494">
        <w:t xml:space="preserve"> </w:t>
      </w:r>
      <w:r w:rsidR="00DF3ED8">
        <w:t xml:space="preserve"> </w:t>
      </w:r>
      <w:r w:rsidR="00D23281">
        <w:t xml:space="preserve"> </w:t>
      </w:r>
    </w:p>
    <w:p w:rsidRDefault="008F3AD6" w:rsidP="00DF3ED8" w:rsidR="0038536A" w:rsidRPr="003039D7">
      <w:pPr>
        <w:ind w:firstLine="708"/>
        <w:jc w:val="both"/>
      </w:pPr>
      <w:r w:rsidRPr="00EF7C9A">
        <w:t>Na ročišt</w:t>
      </w:r>
      <w:r w:rsidR="00DF3ED8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D23281">
        <w:t xml:space="preserve"> </w:t>
      </w:r>
      <w:r w:rsidR="00DF3ED8">
        <w:t xml:space="preserve">nije pristupio slijedom čega je valjalo imenovati </w:t>
      </w:r>
      <w:r w:rsidR="0038536A" w:rsidRPr="003039D7">
        <w:t>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DF3ED8">
        <w:t>07</w:t>
      </w:r>
      <w:r w:rsidR="00D23281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D23281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27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DF3ED8">
          <w:t>720</w:t>
        </w:r>
        <w:r w:rsidR="00034AAA">
          <w:t>/16-</w:t>
        </w:r>
        <w:r w:rsidR="00DF3ED8">
          <w:t>17</w:t>
        </w:r>
      </w:p>
      <w:p w:rsidRDefault="00E12FEA" w:rsidP="009C0FF2" w:rsidR="00E12FEA" w:rsidRPr="00EF7C9A">
        <w:pPr>
          <w:jc w:val="right"/>
        </w:pPr>
      </w:p>
      <w:p w:rsidRDefault="0021327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1327A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23281"/>
    <w:rsid w:val="00DF0026"/>
    <w:rsid w:val="00DF3ED8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  <item>Marijo Dujmović</item>
      <item>RADION d.o.o.</item>
      <item>Marina Skorić</item>
    </izvorni_sadrzaj>
    <derivirana_varijabla naziv="DomainObject.Predmet.OstaliListFormated_1">
      <item>OD Stanić i partneri d.o.o.</item>
      <item>Marijo Dujmović</item>
      <item>RADION d.o.o.</item>
      <item>Marina Skorić</item>
    </derivirana_varijabla>
  </DomainObject.Predmet.OstaliListFormated>
  <DomainObject.Predmet.OstaliList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FormatedOIB_1">
      <item>OD Stanić i partneri d.o.o.</item>
      <item>Marijo Dujmović, OIB 55746713555</item>
      <item>RADION d.o.o.</item>
      <item>Marina Skorić</item>
    </derivirana_varijabla>
  </DomainObject.Predmet.OstaliListFormatedOIB>
  <DomainObject.Predmet.OstaliListFormatedWithAdress>
    <izvorni_sadrzaj>
      <item>OD Stanić i partneri d.o.o., Riva 4, 51000 Rijeka</item>
      <item>Marijo Dujmović, Miroslava Krleže 1e, 23000 Zadar</item>
      <item>RADION d.o.o.</item>
      <item>Marina Skorić</item>
    </izvorni_sadrzaj>
    <derivirana_varijabla naziv="DomainObject.Predmet.OstaliListFormatedWithAdress_1">
      <item>OD Stanić i partneri d.o.o., Riva 4, 51000 Rijeka</item>
      <item>Marijo Dujmović, Miroslava Krleže 1e, 23000 Zadar</item>
      <item>RADION d.o.o.</item>
      <item>Marina Skorić</item>
    </derivirana_varijabla>
  </DomainObject.Predmet.OstaliListFormatedWithAdress>
  <DomainObject.Predmet.OstaliListFormatedWithAdressOIB>
    <izvorni_sadrzaj>
      <item>OD Stanić i partneri d.o.o., Riva 4, 51000 Rijeka</item>
      <item>Marijo Dujmović, OIB 55746713555, Miroslava Krleže 1e, 23000 Zadar</item>
      <item>RADION d.o.o.</item>
      <item>Marina Skorić</item>
    </izvorni_sadrzaj>
    <derivirana_varijabla naziv="DomainObject.Predmet.OstaliListFormatedWithAdressOIB_1">
      <item>OD Stanić i partneri d.o.o., Riva 4, 51000 Rijeka</item>
      <item>Marijo Dujmović, OIB 55746713555, Miroslava Krleže 1e, 23000 Zadar</item>
      <item>RADION d.o.o.</item>
      <item>Marina Skorić</item>
    </derivirana_varijabla>
  </DomainObject.Predmet.OstaliListFormatedWithAdressOIB>
  <DomainObject.Predmet.OstaliListNazivFormated>
    <izvorni_sadrzaj>
      <item>OD Stanić i partneri d.o.o.</item>
      <item>Marijo Dujmović</item>
      <item>RADION d.o.o.</item>
      <item>Marina Skorić</item>
    </izvorni_sadrzaj>
    <derivirana_varijabla naziv="DomainObject.Predmet.OstaliListNazivFormated_1">
      <item>OD Stanić i partneri d.o.o.</item>
      <item>Marijo Dujmović</item>
      <item>RADION d.o.o.</item>
      <item>Marina Skorić</item>
    </derivirana_varijabla>
  </DomainObject.Predmet.OstaliListNazivFormated>
  <DomainObject.Predmet.OstaliListNaziv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NazivFormatedOIB_1">
      <item>OD Stanić i partneri d.o.o.</item>
      <item>Marijo Dujmović, OIB 55746713555</item>
      <item>RADION d.o.o.</item>
      <item>Marina Skorić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LAVDARA d.o.o. za građenje</item>
      <item>OD Stanić i partneri d.o.o.</item>
      <item>Marijo Dujmović</item>
      <item>RADION d.o.o.</item>
      <item>Marina Skorić</item>
    </izvorni_sadrzaj>
    <derivirana_varijabla naziv="DomainObject.Predmet.SudioniciListNaziv_1">
      <item>FINA</item>
      <item>LAVDARA d.o.o. za građenje</item>
      <item>OD Stanić i partneri d.o.o.</item>
      <item>Marijo Dujmović</item>
      <item>RADION d.o.o.</item>
      <item>Marina Skorić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  <item>, OIB 55746713555</item>
      <item>, OIB null</item>
      <item>, OIB null</item>
    </izvorni_sadrzaj>
    <derivirana_varijabla naziv="DomainObject.Predmet.SudioniciListNazivOIB_1">
      <item>, OIB 85821130368</item>
      <item>, OIB 31406608705</item>
      <item>, OIB null</item>
      <item>, OIB 55746713555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1933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2016-06-07T06:47:00Z</dcterms:created>
  <dc:creator>Ardena Bajlo</dc:creator>
  <cp:lastModifiedBy>wsadmin</cp:lastModifiedBy>
  <cp:lastPrinted>2016-04-19T07:45:00Z</cp:lastPrinted>
  <dcterms:modified xmlns:xsi="http://www.w3.org/2001/XMLSchema-instance" xsi:type="dcterms:W3CDTF">2016-06-08T07:28:00Z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