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713d" w14:paraId="8f5713d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</w:t>
      </w:r>
      <w:r w:rsidR="007F6E35">
        <w:rPr>
          <w:szCs w:val="24"/>
        </w:rPr>
        <w:t>Rijeka</w:t>
      </w:r>
      <w:r>
        <w:rPr>
          <w:szCs w:val="24"/>
        </w:rPr>
        <w:t xml:space="preserve">, Podružnica </w:t>
      </w:r>
      <w:r w:rsidR="007F6E35">
        <w:rPr>
          <w:szCs w:val="24"/>
        </w:rPr>
        <w:t>Pula</w:t>
      </w:r>
      <w:r w:rsidR="00232DFD">
        <w:rPr>
          <w:szCs w:val="24"/>
        </w:rPr>
        <w:t xml:space="preserve"> </w:t>
      </w:r>
      <w:r>
        <w:rPr>
          <w:szCs w:val="24"/>
        </w:rPr>
        <w:t xml:space="preserve">od </w:t>
      </w:r>
      <w:r w:rsidR="007F6E35">
        <w:rPr>
          <w:szCs w:val="24"/>
        </w:rPr>
        <w:t>22</w:t>
      </w:r>
      <w:r w:rsidR="00232DFD">
        <w:rPr>
          <w:szCs w:val="24"/>
        </w:rPr>
        <w:t xml:space="preserve">. </w:t>
      </w:r>
      <w:r w:rsidR="007F6E35">
        <w:rPr>
          <w:szCs w:val="24"/>
        </w:rPr>
        <w:t>veljače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232DFD">
        <w:rPr>
          <w:szCs w:val="24"/>
        </w:rPr>
        <w:t>KLUB ZA PODVODNE AKTIVNOSTI "LAMKRA"</w:t>
      </w:r>
      <w:r w:rsidR="009B665E">
        <w:rPr>
          <w:szCs w:val="24"/>
        </w:rPr>
        <w:t xml:space="preserve">, </w:t>
      </w:r>
      <w:proofErr w:type="spellStart"/>
      <w:r w:rsidR="00232DFD">
        <w:rPr>
          <w:szCs w:val="24"/>
        </w:rPr>
        <w:t>Rabac</w:t>
      </w:r>
      <w:proofErr w:type="spellEnd"/>
      <w:r w:rsidR="009B665E">
        <w:rPr>
          <w:szCs w:val="24"/>
        </w:rPr>
        <w:t xml:space="preserve">, </w:t>
      </w:r>
      <w:r w:rsidR="00232DFD">
        <w:rPr>
          <w:szCs w:val="24"/>
        </w:rPr>
        <w:t>Maslenica 23</w:t>
      </w:r>
      <w:r w:rsidR="0090293D">
        <w:t>,</w:t>
      </w:r>
      <w:r>
        <w:t xml:space="preserve"> OIB:</w:t>
      </w:r>
      <w:r w:rsidR="00F75858">
        <w:t xml:space="preserve"> </w:t>
      </w:r>
      <w:r w:rsidR="00232DFD">
        <w:t>88668643182</w:t>
      </w:r>
      <w:r w:rsidR="0090293D">
        <w:rPr>
          <w:szCs w:val="24"/>
        </w:rPr>
        <w:t xml:space="preserve">, </w:t>
      </w:r>
      <w:r w:rsidR="00BF0180">
        <w:rPr>
          <w:szCs w:val="24"/>
        </w:rPr>
        <w:t>9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018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232DFD">
      <w:rPr>
        <w:rFonts w:cs="Times New Roman" w:eastAsia="Times New Roman" w:hAnsi="Times New Roman" w:ascii="Times New Roman"/>
        <w:sz w:val="24"/>
        <w:szCs w:val="24"/>
        <w:lang w:eastAsia="hr-HR"/>
      </w:rPr>
      <w:t>680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232DFD">
      <w:rPr>
        <w:rFonts w:cs="Times New Roman" w:eastAsia="Times New Roman" w:hAnsi="Times New Roman" w:ascii="Times New Roman"/>
        <w:sz w:val="24"/>
        <w:szCs w:val="24"/>
        <w:lang w:eastAsia="hr-HR"/>
      </w:rPr>
      <w:t>12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223D57"/>
    <w:rsid w:val="00232DFD"/>
    <w:rsid w:val="00255E5D"/>
    <w:rsid w:val="002F3FC7"/>
    <w:rsid w:val="00302F28"/>
    <w:rsid w:val="003C5A7A"/>
    <w:rsid w:val="00406EFC"/>
    <w:rsid w:val="00442FCD"/>
    <w:rsid w:val="00462226"/>
    <w:rsid w:val="00543603"/>
    <w:rsid w:val="0058023C"/>
    <w:rsid w:val="006F6AED"/>
    <w:rsid w:val="00705AA6"/>
    <w:rsid w:val="007F6E35"/>
    <w:rsid w:val="00850DC5"/>
    <w:rsid w:val="00901178"/>
    <w:rsid w:val="0090293D"/>
    <w:rsid w:val="009B665E"/>
    <w:rsid w:val="00A579E3"/>
    <w:rsid w:val="00AD60FA"/>
    <w:rsid w:val="00BF0180"/>
    <w:rsid w:val="00CB5867"/>
    <w:rsid w:val="00CE25E2"/>
    <w:rsid w:val="00D64751"/>
    <w:rsid w:val="00DB5451"/>
    <w:rsid w:val="00F75858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3F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FC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3FC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3FC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3FC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3F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F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3F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3F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3F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St-680/2016</izvorni_sadrzaj>
    <derivirana_varijabla naziv="DomainObject.Predmet.OznakaBroj_1">St-680/2016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ZA PODVODNE AKTIVNOSTI "LAMKRA", RABAC</izvorni_sadrzaj>
    <derivirana_varijabla naziv="DomainObject.Predmet.ProtustrankaFormated_1">  KLUB ZA PODVODNE AKTIVNOSTI "LAMKRA", RABAC</derivirana_varijabla>
  </DomainObject.Predmet.ProtustrankaFormated>
  <DomainObject.Predmet.ProtustrankaFormatedOIB>
    <izvorni_sadrzaj>  KLUB ZA PODVODNE AKTIVNOSTI "LAMKRA", RABAC, OIB 88668643182</izvorni_sadrzaj>
    <derivirana_varijabla naziv="DomainObject.Predmet.ProtustrankaFormatedOIB_1">  KLUB ZA PODVODNE AKTIVNOSTI "LAMKRA", RABAC, OIB 88668643182</derivirana_varijabla>
  </DomainObject.Predmet.ProtustrankaFormatedOIB>
  <DomainObject.Predmet.ProtustrankaFormatedWithAdress>
    <izvorni_sadrzaj> KLUB ZA PODVODNE AKTIVNOSTI "LAMKRA", RABAC, Maslenica 23, 52221 Rabac</izvorni_sadrzaj>
    <derivirana_varijabla naziv="DomainObject.Predmet.ProtustrankaFormatedWithAdress_1"> KLUB ZA PODVODNE AKTIVNOSTI "LAMKRA", RABAC, Maslenica 23, 52221 Rabac</derivirana_varijabla>
  </DomainObject.Predmet.ProtustrankaFormatedWithAdress>
  <DomainObject.Predmet.ProtustrankaFormatedWithAdressOIB>
    <izvorni_sadrzaj> KLUB ZA PODVODNE AKTIVNOSTI "LAMKRA", RABAC, OIB 88668643182, Maslenica 23, 52221 Rabac</izvorni_sadrzaj>
    <derivirana_varijabla naziv="DomainObject.Predmet.ProtustrankaFormatedWithAdressOIB_1"> KLUB ZA PODVODNE AKTIVNOSTI "LAMKRA", RABAC, OIB 88668643182, Maslenica 23, 52221 Rabac</derivirana_varijabla>
  </DomainObject.Predmet.ProtustrankaFormatedWithAdressOIB>
  <DomainObject.Predmet.ProtustrankaWithAdress>
    <izvorni_sadrzaj>KLUB ZA PODVODNE AKTIVNOSTI "LAMKRA", RABAC Maslenica 23, 52221 Rabac</izvorni_sadrzaj>
    <derivirana_varijabla naziv="DomainObject.Predmet.ProtustrankaWithAdress_1">KLUB ZA PODVODNE AKTIVNOSTI "LAMKRA", RABAC Maslenica 23, 52221 Rabac</derivirana_varijabla>
  </DomainObject.Predmet.ProtustrankaWithAdress>
  <DomainObject.Predmet.ProtustrankaWithAdressOIB>
    <izvorni_sadrzaj>KLUB ZA PODVODNE AKTIVNOSTI "LAMKRA", RABAC, OIB 88668643182, Maslenica 23, 52221 Rabac</izvorni_sadrzaj>
    <derivirana_varijabla naziv="DomainObject.Predmet.ProtustrankaWithAdressOIB_1">KLUB ZA PODVODNE AKTIVNOSTI "LAMKRA", RABAC, OIB 88668643182, Maslenica 23, 52221 Rabac</derivirana_varijabla>
  </DomainObject.Predmet.ProtustrankaWithAdressOIB>
  <DomainObject.Predmet.ProtustrankaNazivFormated>
    <izvorni_sadrzaj>KLUB ZA PODVODNE AKTIVNOSTI "LAMKRA", RABAC</izvorni_sadrzaj>
    <derivirana_varijabla naziv="DomainObject.Predmet.ProtustrankaNazivFormated_1">KLUB ZA PODVODNE AKTIVNOSTI "LAMKRA", RABAC</derivirana_varijabla>
  </DomainObject.Predmet.ProtustrankaNazivFormated>
  <DomainObject.Predmet.ProtustrankaNazivFormatedOIB>
    <izvorni_sadrzaj>KLUB ZA PODVODNE AKTIVNOSTI "LAMKRA", RABAC, OIB 88668643182</izvorni_sadrzaj>
    <derivirana_varijabla naziv="DomainObject.Predmet.ProtustrankaNazivFormatedOIB_1">KLUB ZA PODVODNE AKTIVNOSTI "LAMKRA", RABAC, OIB 88668643182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11493.75</izvorni_sadrzaj>
    <derivirana_varijabla naziv="DomainObject.Predmet.TrenutnaVrijednost_1">11493.75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KLUB ZA PODVODNE AKTIVNOSTI "LAMKRA", RABAC</item>
    </izvorni_sadrzaj>
    <derivirana_varijabla naziv="DomainObject.Predmet.ProtuStrankaListFormated_1">
      <item>KLUB ZA PODVODNE AKTIVNOSTI "LAMKRA", RABAC</item>
    </derivirana_varijabla>
  </DomainObject.Predmet.ProtuStrankaListFormated>
  <DomainObject.Predmet.ProtuStrankaListFormatedOIB>
    <izvorni_sadrzaj>
      <item>KLUB ZA PODVODNE AKTIVNOSTI "LAMKRA", RABAC, OIB 88668643182</item>
    </izvorni_sadrzaj>
    <derivirana_varijabla naziv="DomainObject.Predmet.ProtuStrankaListFormatedOIB_1">
      <item>KLUB ZA PODVODNE AKTIVNOSTI "LAMKRA", RABAC, OIB 88668643182</item>
    </derivirana_varijabla>
  </DomainObject.Predmet.ProtuStrankaListFormatedOIB>
  <DomainObject.Predmet.ProtuStrankaListFormatedWithAdress>
    <izvorni_sadrzaj>
      <item>KLUB ZA PODVODNE AKTIVNOSTI "LAMKRA", RABAC, Maslenica 23, 52221 Rabac</item>
    </izvorni_sadrzaj>
    <derivirana_varijabla naziv="DomainObject.Predmet.ProtuStrankaListFormatedWithAdress_1">
      <item>KLUB ZA PODVODNE AKTIVNOSTI "LAMKRA", RABAC, Maslenica 23, 52221 Rabac</item>
    </derivirana_varijabla>
  </DomainObject.Predmet.ProtuStrankaListFormatedWithAdress>
  <DomainObject.Predmet.ProtuStrankaListFormatedWithAdressOIB>
    <izvorni_sadrzaj>
      <item>KLUB ZA PODVODNE AKTIVNOSTI "LAMKRA", RABAC, OIB 88668643182, Maslenica 23, 52221 Rabac</item>
    </izvorni_sadrzaj>
    <derivirana_varijabla naziv="DomainObject.Predmet.ProtuStrankaListFormatedWithAdressOIB_1">
      <item>KLUB ZA PODVODNE AKTIVNOSTI "LAMKRA", RABAC, OIB 88668643182, Maslenica 23, 52221 Rabac</item>
    </derivirana_varijabla>
  </DomainObject.Predmet.ProtuStrankaListFormatedWithAdressOIB>
  <DomainObject.Predmet.ProtuStrankaListNazivFormated>
    <izvorni_sadrzaj>
      <item>KLUB ZA PODVODNE AKTIVNOSTI "LAMKRA", RABAC</item>
    </izvorni_sadrzaj>
    <derivirana_varijabla naziv="DomainObject.Predmet.ProtuStrankaListNazivFormated_1">
      <item>KLUB ZA PODVODNE AKTIVNOSTI "LAMKRA", RABAC</item>
    </derivirana_varijabla>
  </DomainObject.Predmet.ProtuStrankaListNazivFormated>
  <DomainObject.Predmet.ProtuStrankaListNazivFormatedOIB>
    <izvorni_sadrzaj>
      <item>KLUB ZA PODVODNE AKTIVNOSTI "LAMKRA", RABAC, OIB 88668643182</item>
    </izvorni_sadrzaj>
    <derivirana_varijabla naziv="DomainObject.Predmet.ProtuStrankaListNazivFormatedOIB_1">
      <item>KLUB ZA PODVODNE AKTIVNOSTI "LAMKRA", RABAC, OIB 88668643182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KLUB ZA PODVODNE AKTIVNOSTI "LAMKRA", RABAC</izvorni_sadrzaj>
    <derivirana_varijabla naziv="DomainObject.Predmet.ProtustrankaIDrugi_1">KLUB ZA PODVODNE AKTIVNOSTI "LAMKRA",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KLUB ZA PODVODNE AKTIVNOSTI "LAMKRA", RABAC, OIB 88668643182, Maslenica 23, 52221 Rabac</izvorni_sadrzaj>
    <derivirana_varijabla naziv="DomainObject.Predmet.ProtustrankaIDrugiAdressOIB_1">KLUB ZA PODVODNE AKTIVNOSTI "LAMKRA", RABAC, OIB 88668643182, Maslenica 23,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KLUB ZA PODVODNE AKTIVNOSTI "LAMKRA", RABAC</item>
    </izvorni_sadrzaj>
    <derivirana_varijabla naziv="DomainObject.Predmet.SudioniciListNaziv_1">
      <item>FINANCIJSKA AGENCIJA, RC RIJEKA, PODRUŽNICA PULA, PULA</item>
      <item>KLUB ZA PODVODNE AKTIVNOSTI "LAMKRA", RABAC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KLUB ZA PODVODNE AKTIVNOSTI "LAMKRA", RABAC, OIB 88668643182, Maslenica 23,52221 Rabac</item>
    </izvorni_sadrzaj>
    <derivirana_varijabla naziv="DomainObject.Predmet.SudioniciListAdressOIB_1">
      <item>FINANCIJSKA AGENCIJA, RC RIJEKA, PODRUŽNICA PULA, PULA, OIB 85821130368, Giardini 5,52100 Pula</item>
      <item>KLUB ZA PODVODNE AKTIVNOSTI "LAMKRA", RABAC, OIB 88668643182, Maslenica 23,52221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88668643182</item>
    </izvorni_sadrzaj>
    <derivirana_varijabla naziv="DomainObject.Predmet.SudioniciListNazivOIB_1">
      <item>, OIB 85821130368</item>
      <item>, OIB 88668643182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970</properties:Characters>
  <properties:Lines>49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2017-03-09T13:26:00Z</dcterms:created>
  <dc:creator>Krešimir Torbarina</dc:creator>
  <cp:lastModifiedBy>wsadmin</cp:lastModifiedBy>
  <cp:lastPrinted>2017-03-09T13:29:00Z</cp:lastPrinted>
  <dcterms:modified xmlns:xsi="http://www.w3.org/2001/XMLSchema-instance" xsi:type="dcterms:W3CDTF">2017-03-09T14:14:00Z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