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87d11" w14:paraId="9887d11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2B0EC1">
        <w:t>579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2B0EC1">
        <w:t xml:space="preserve">PLIVAČKI VATERPOLO KLUB SINJ, Sinj, Antuna Konstantina Matasa 7, OIB: 91641480881, </w:t>
      </w:r>
      <w:r w:rsidR="005F1CF2">
        <w:t>dana 18</w:t>
      </w:r>
      <w:r w:rsidR="00595111">
        <w:t>. prosinca</w:t>
      </w:r>
      <w:r w:rsidR="00AA5FA1">
        <w:t xml:space="preserve">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2B0EC1" w:rsidRPr="002B0EC1">
        <w:t xml:space="preserve">PLIVAČKI VATERPOLO KLUB SINJ, Sinj, Antuna Konstantina Matasa 7, OIB: 91641480881, </w:t>
      </w:r>
      <w:r w:rsidR="00236985">
        <w:t xml:space="preserve">na </w:t>
      </w:r>
      <w:r>
        <w:t>dan</w:t>
      </w:r>
      <w:r w:rsidR="00272150">
        <w:t xml:space="preserve"> </w:t>
      </w:r>
      <w:r w:rsidR="00900E6B">
        <w:t>1. rujna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2B0EC1">
        <w:t>u od 1570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5204F2">
        <w:t xml:space="preserve"> </w:t>
      </w:r>
      <w:r w:rsidR="002B0EC1">
        <w:t>14.339,85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017BC1">
        <w:t>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2B0EC1">
        <w:t>3. ST-1579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017BC1">
        <w:t>a</w:t>
      </w:r>
      <w:r w:rsidR="003D3A71">
        <w:t xml:space="preserve"> ovlašten</w:t>
      </w:r>
      <w:r w:rsidR="00017BC1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017BC1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FF1598">
        <w:t>. prosinca</w:t>
      </w:r>
      <w:r w:rsidR="008922FD">
        <w:t xml:space="preserve">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2778D"/>
    <w:rsid w:val="000565C6"/>
    <w:rsid w:val="00064EE2"/>
    <w:rsid w:val="00080598"/>
    <w:rsid w:val="000C6328"/>
    <w:rsid w:val="000E78DF"/>
    <w:rsid w:val="00104434"/>
    <w:rsid w:val="00107752"/>
    <w:rsid w:val="0012574E"/>
    <w:rsid w:val="00144BDE"/>
    <w:rsid w:val="001605F0"/>
    <w:rsid w:val="00170B4D"/>
    <w:rsid w:val="00191167"/>
    <w:rsid w:val="00191359"/>
    <w:rsid w:val="001A7F97"/>
    <w:rsid w:val="001B339D"/>
    <w:rsid w:val="001E0A16"/>
    <w:rsid w:val="001E6581"/>
    <w:rsid w:val="001F6282"/>
    <w:rsid w:val="00236848"/>
    <w:rsid w:val="00236985"/>
    <w:rsid w:val="0025689E"/>
    <w:rsid w:val="00272150"/>
    <w:rsid w:val="00296435"/>
    <w:rsid w:val="00297AA2"/>
    <w:rsid w:val="002A16B1"/>
    <w:rsid w:val="002A267F"/>
    <w:rsid w:val="002B0EC1"/>
    <w:rsid w:val="002D0EEC"/>
    <w:rsid w:val="002D1607"/>
    <w:rsid w:val="003155FB"/>
    <w:rsid w:val="003A5182"/>
    <w:rsid w:val="003B5A26"/>
    <w:rsid w:val="003D3A71"/>
    <w:rsid w:val="0043500C"/>
    <w:rsid w:val="004476C9"/>
    <w:rsid w:val="00466E36"/>
    <w:rsid w:val="0049070E"/>
    <w:rsid w:val="004C6167"/>
    <w:rsid w:val="004C66C0"/>
    <w:rsid w:val="004D7D95"/>
    <w:rsid w:val="00516D0E"/>
    <w:rsid w:val="005204F2"/>
    <w:rsid w:val="00543777"/>
    <w:rsid w:val="00554D22"/>
    <w:rsid w:val="0056202A"/>
    <w:rsid w:val="005662CB"/>
    <w:rsid w:val="0057721D"/>
    <w:rsid w:val="00595111"/>
    <w:rsid w:val="005C5AFA"/>
    <w:rsid w:val="005C7D87"/>
    <w:rsid w:val="005F0E13"/>
    <w:rsid w:val="005F1CF2"/>
    <w:rsid w:val="005F7663"/>
    <w:rsid w:val="00602A20"/>
    <w:rsid w:val="00603FD6"/>
    <w:rsid w:val="006105BB"/>
    <w:rsid w:val="0062689E"/>
    <w:rsid w:val="006273D5"/>
    <w:rsid w:val="006461E1"/>
    <w:rsid w:val="0065203E"/>
    <w:rsid w:val="00683153"/>
    <w:rsid w:val="006F7857"/>
    <w:rsid w:val="00710400"/>
    <w:rsid w:val="00737DD6"/>
    <w:rsid w:val="007648D8"/>
    <w:rsid w:val="00767E7A"/>
    <w:rsid w:val="00770151"/>
    <w:rsid w:val="00776F7C"/>
    <w:rsid w:val="00787AFC"/>
    <w:rsid w:val="007B2FEE"/>
    <w:rsid w:val="007D3062"/>
    <w:rsid w:val="007D43E9"/>
    <w:rsid w:val="007E26AB"/>
    <w:rsid w:val="007E6FFB"/>
    <w:rsid w:val="008012C5"/>
    <w:rsid w:val="00804AB4"/>
    <w:rsid w:val="008130E8"/>
    <w:rsid w:val="008138F5"/>
    <w:rsid w:val="008177E8"/>
    <w:rsid w:val="00844440"/>
    <w:rsid w:val="00845452"/>
    <w:rsid w:val="0085420B"/>
    <w:rsid w:val="008607FF"/>
    <w:rsid w:val="00861307"/>
    <w:rsid w:val="00873BCF"/>
    <w:rsid w:val="008922FD"/>
    <w:rsid w:val="008A2CF5"/>
    <w:rsid w:val="008A36EF"/>
    <w:rsid w:val="008D189F"/>
    <w:rsid w:val="00900E6B"/>
    <w:rsid w:val="009255D0"/>
    <w:rsid w:val="00927118"/>
    <w:rsid w:val="00985998"/>
    <w:rsid w:val="00997E88"/>
    <w:rsid w:val="009E17C1"/>
    <w:rsid w:val="009E1BCA"/>
    <w:rsid w:val="009E337A"/>
    <w:rsid w:val="009F1E68"/>
    <w:rsid w:val="00A10BA0"/>
    <w:rsid w:val="00A16C3E"/>
    <w:rsid w:val="00A16EE8"/>
    <w:rsid w:val="00A17CC3"/>
    <w:rsid w:val="00A369B4"/>
    <w:rsid w:val="00A52CBC"/>
    <w:rsid w:val="00A83455"/>
    <w:rsid w:val="00A91189"/>
    <w:rsid w:val="00A91632"/>
    <w:rsid w:val="00AA3C60"/>
    <w:rsid w:val="00AA5FA1"/>
    <w:rsid w:val="00AD137A"/>
    <w:rsid w:val="00AD5BE5"/>
    <w:rsid w:val="00B22298"/>
    <w:rsid w:val="00B44A30"/>
    <w:rsid w:val="00B46C0E"/>
    <w:rsid w:val="00BA086E"/>
    <w:rsid w:val="00BA16EE"/>
    <w:rsid w:val="00BA4DDF"/>
    <w:rsid w:val="00BA5C6A"/>
    <w:rsid w:val="00BF339C"/>
    <w:rsid w:val="00C46474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739F5"/>
    <w:rsid w:val="00D8312C"/>
    <w:rsid w:val="00D83FD2"/>
    <w:rsid w:val="00D86853"/>
    <w:rsid w:val="00D9288A"/>
    <w:rsid w:val="00DC05B1"/>
    <w:rsid w:val="00DC05CF"/>
    <w:rsid w:val="00DE3B36"/>
    <w:rsid w:val="00DF1ABB"/>
    <w:rsid w:val="00E04571"/>
    <w:rsid w:val="00E076CF"/>
    <w:rsid w:val="00E3463B"/>
    <w:rsid w:val="00E56740"/>
    <w:rsid w:val="00E634A0"/>
    <w:rsid w:val="00E871B0"/>
    <w:rsid w:val="00EA213A"/>
    <w:rsid w:val="00EB1A86"/>
    <w:rsid w:val="00EB7A0E"/>
    <w:rsid w:val="00ED780C"/>
    <w:rsid w:val="00F06DE1"/>
    <w:rsid w:val="00F139C9"/>
    <w:rsid w:val="00F14055"/>
    <w:rsid w:val="00F14251"/>
    <w:rsid w:val="00F21228"/>
    <w:rsid w:val="00F555EE"/>
    <w:rsid w:val="00F576EC"/>
    <w:rsid w:val="00F61726"/>
    <w:rsid w:val="00F945BC"/>
    <w:rsid w:val="00FA60C8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77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77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77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77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77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77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77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77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77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77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1579</izvorni_sadrzaj>
    <derivirana_varijabla naziv="DomainObject.Predmet.Broj_1">1579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St-1579/2015</izvorni_sadrzaj>
    <derivirana_varijabla naziv="DomainObject.Predmet.OznakaBroj_1">St-1579/2015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PLIVAČKI VATERPOLO KLUB "SINJ"</izvorni_sadrzaj>
    <derivirana_varijabla naziv="DomainObject.Predmet.ProtustrankaFormated_1">  PLIVAČKI VATERPOLO KLUB "SINJ"</derivirana_varijabla>
  </DomainObject.Predmet.ProtustrankaFormated>
  <DomainObject.Predmet.ProtustrankaFormatedOIB>
    <izvorni_sadrzaj>  PLIVAČKI VATERPOLO KLUB "SINJ", OIB 91641480881</izvorni_sadrzaj>
    <derivirana_varijabla naziv="DomainObject.Predmet.ProtustrankaFormatedOIB_1">  PLIVAČKI VATERPOLO KLUB "SINJ", OIB 91641480881</derivirana_varijabla>
  </DomainObject.Predmet.ProtustrankaFormatedOIB>
  <DomainObject.Predmet.ProtustrankaFormatedWithAdress>
    <izvorni_sadrzaj> PLIVAČKI VATERPOLO KLUB "SINJ", Antuna Konstantina Matasa 7, 21230 Sinj</izvorni_sadrzaj>
    <derivirana_varijabla naziv="DomainObject.Predmet.ProtustrankaFormatedWithAdress_1"> PLIVAČKI VATERPOLO KLUB "SINJ", Antuna Konstantina Matasa 7, 21230 Sinj</derivirana_varijabla>
  </DomainObject.Predmet.ProtustrankaFormatedWithAdress>
  <DomainObject.Predmet.ProtustrankaFormatedWithAdressOIB>
    <izvorni_sadrzaj> PLIVAČKI VATERPOLO KLUB "SINJ", OIB 91641480881, Antuna Konstantina Matasa 7, 21230 Sinj</izvorni_sadrzaj>
    <derivirana_varijabla naziv="DomainObject.Predmet.ProtustrankaFormatedWithAdressOIB_1"> PLIVAČKI VATERPOLO KLUB "SINJ", OIB 91641480881, Antuna Konstantina Matasa 7, 21230 Sinj</derivirana_varijabla>
  </DomainObject.Predmet.ProtustrankaFormatedWithAdressOIB>
  <DomainObject.Predmet.ProtustrankaWithAdress>
    <izvorni_sadrzaj>PLIVAČKI VATERPOLO KLUB "SINJ" Antuna Konstantina Matasa 7, 21230 Sinj</izvorni_sadrzaj>
    <derivirana_varijabla naziv="DomainObject.Predmet.ProtustrankaWithAdress_1">PLIVAČKI VATERPOLO KLUB "SINJ" Antuna Konstantina Matasa 7, 21230 Sinj</derivirana_varijabla>
  </DomainObject.Predmet.ProtustrankaWithAdress>
  <DomainObject.Predmet.ProtustrankaWithAdressOIB>
    <izvorni_sadrzaj>PLIVAČKI VATERPOLO KLUB "SINJ", OIB 91641480881, Antuna Konstantina Matasa 7, 21230 Sinj</izvorni_sadrzaj>
    <derivirana_varijabla naziv="DomainObject.Predmet.ProtustrankaWithAdressOIB_1">PLIVAČKI VATERPOLO KLUB "SINJ", OIB 91641480881, Antuna Konstantina Matasa 7, 21230 Sinj</derivirana_varijabla>
  </DomainObject.Predmet.ProtustrankaWithAdressOIB>
  <DomainObject.Predmet.ProtustrankaNazivFormated>
    <izvorni_sadrzaj>PLIVAČKI VATERPOLO KLUB "SINJ"</izvorni_sadrzaj>
    <derivirana_varijabla naziv="DomainObject.Predmet.ProtustrankaNazivFormated_1">PLIVAČKI VATERPOLO KLUB "SINJ"</derivirana_varijabla>
  </DomainObject.Predmet.ProtustrankaNazivFormated>
  <DomainObject.Predmet.ProtustrankaNazivFormatedOIB>
    <izvorni_sadrzaj>PLIVAČKI VATERPOLO KLUB "SINJ", OIB 91641480881</izvorni_sadrzaj>
    <derivirana_varijabla naziv="DomainObject.Predmet.ProtustrankaNazivFormatedOIB_1">PLIVAČKI VATERPOLO KLUB "SINJ", OIB 91641480881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14339.85</izvorni_sadrzaj>
    <derivirana_varijabla naziv="DomainObject.Predmet.TrenutnaVrijednost_1">14339.85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PLIVAČKI VATERPOLO KLUB "SINJ"</item>
    </izvorni_sadrzaj>
    <derivirana_varijabla naziv="DomainObject.Predmet.ProtuStrankaListFormated_1">
      <item>PLIVAČKI VATERPOLO KLUB "SINJ"</item>
    </derivirana_varijabla>
  </DomainObject.Predmet.ProtuStrankaListFormated>
  <DomainObject.Predmet.ProtuStrankaListFormatedOIB>
    <izvorni_sadrzaj>
      <item>PLIVAČKI VATERPOLO KLUB "SINJ", OIB 91641480881</item>
    </izvorni_sadrzaj>
    <derivirana_varijabla naziv="DomainObject.Predmet.ProtuStrankaListFormatedOIB_1">
      <item>PLIVAČKI VATERPOLO KLUB "SINJ", OIB 91641480881</item>
    </derivirana_varijabla>
  </DomainObject.Predmet.ProtuStrankaListFormatedOIB>
  <DomainObject.Predmet.ProtuStrankaListFormatedWithAdress>
    <izvorni_sadrzaj>
      <item>PLIVAČKI VATERPOLO KLUB "SINJ", Antuna Konstantina Matasa 7, 21230 Sinj</item>
    </izvorni_sadrzaj>
    <derivirana_varijabla naziv="DomainObject.Predmet.ProtuStrankaListFormatedWithAdress_1">
      <item>PLIVAČKI VATERPOLO KLUB "SINJ", Antuna Konstantina Matasa 7, 21230 Sinj</item>
    </derivirana_varijabla>
  </DomainObject.Predmet.ProtuStrankaListFormatedWithAdress>
  <DomainObject.Predmet.ProtuStrankaListFormatedWithAdressOIB>
    <izvorni_sadrzaj>
      <item>PLIVAČKI VATERPOLO KLUB "SINJ", OIB 91641480881, Antuna Konstantina Matasa 7, 21230 Sinj</item>
    </izvorni_sadrzaj>
    <derivirana_varijabla naziv="DomainObject.Predmet.ProtuStrankaListFormatedWithAdressOIB_1">
      <item>PLIVAČKI VATERPOLO KLUB "SINJ", OIB 91641480881, Antuna Konstantina Matasa 7, 21230 Sinj</item>
    </derivirana_varijabla>
  </DomainObject.Predmet.ProtuStrankaListFormatedWithAdressOIB>
  <DomainObject.Predmet.ProtuStrankaListNazivFormated>
    <izvorni_sadrzaj>
      <item>PLIVAČKI VATERPOLO KLUB "SINJ"</item>
    </izvorni_sadrzaj>
    <derivirana_varijabla naziv="DomainObject.Predmet.ProtuStrankaListNazivFormated_1">
      <item>PLIVAČKI VATERPOLO KLUB "SINJ"</item>
    </derivirana_varijabla>
  </DomainObject.Predmet.ProtuStrankaListNazivFormated>
  <DomainObject.Predmet.ProtuStrankaListNazivFormatedOIB>
    <izvorni_sadrzaj>
      <item>PLIVAČKI VATERPOLO KLUB "SINJ", OIB 91641480881</item>
    </izvorni_sadrzaj>
    <derivirana_varijabla naziv="DomainObject.Predmet.ProtuStrankaListNazivFormatedOIB_1">
      <item>PLIVAČKI VATERPOLO KLUB "SINJ", OIB 91641480881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PLIVAČKI VATERPOLO KLUB "SINJ"</izvorni_sadrzaj>
    <derivirana_varijabla naziv="DomainObject.Predmet.ProtustrankaIDrugi_1">PLIVAČKI VATERPOLO KLUB "SINJ"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PLIVAČKI VATERPOLO KLUB "SINJ", OIB 91641480881, Antuna Konstantina Matasa 7, 21230 Sinj</izvorni_sadrzaj>
    <derivirana_varijabla naziv="DomainObject.Predmet.ProtustrankaIDrugiAdressOIB_1">PLIVAČKI VATERPOLO KLUB "SINJ", OIB 91641480881, Antuna Konstantina Matasa 7,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PLIVAČKI VATERPOLO KLUB "SINJ"</item>
      <item>FINANCIJSKA AGENCIJA RC SPLIT</item>
    </izvorni_sadrzaj>
    <derivirana_varijabla naziv="DomainObject.Predmet.SudioniciListNaziv_1">
      <item>PLIVAČKI VATERPOLO KLUB "SINJ"</item>
      <item>FINANCIJSKA AGENCIJA RC SPLIT</item>
    </derivirana_varijabla>
  </DomainObject.Predmet.SudioniciListNaziv>
  <DomainObject.Predmet.SudioniciListAdressOIB>
    <izvorni_sadrzaj>
      <item>PLIVAČKI VATERPOLO KLUB "SINJ", OIB 91641480881, Antuna Konstantina Matasa 7,21230 Sinj</item>
      <item>FINANCIJSKA AGENCIJA RC SPLIT, OIB 85821130368, Mažuranićevo šetalište 24b,21000 Split</item>
    </izvorni_sadrzaj>
    <derivirana_varijabla naziv="DomainObject.Predmet.SudioniciListAdressOIB_1">
      <item>PLIVAČKI VATERPOLO KLUB "SINJ", OIB 91641480881, Antuna Konstantina Matasa 7,21230 Sinj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91641480881</item>
      <item>, OIB 85821130368</item>
    </izvorni_sadrzaj>
    <derivirana_varijabla naziv="DomainObject.Predmet.SudioniciListNazivOIB_1">
      <item>, OIB 91641480881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311</properties:Words>
  <properties:Characters>1774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2015-12-18T08:31:00Z</dcterms:created>
  <dc:creator>Lari Glavaš</dc:creator>
  <cp:lastModifiedBy>Lari Glavaš</cp:lastModifiedBy>
  <cp:lastPrinted>2015-12-18T08:31:00Z</cp:lastPrinted>
  <dcterms:modified xmlns:xsi="http://www.w3.org/2001/XMLSchema-instance" xsi:type="dcterms:W3CDTF">2015-12-18T08:32:00Z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