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2cb80" w14:paraId="b42cb80" w:rsidRDefault="008C04AA" w:rsidP="008C04AA" w:rsidR="008C04AA" w:rsidRPr="0005456A">
      <w:pPr>
        <w15:collapsed w:val="false"/>
        <w:rPr>
          <w:b/>
        </w:rPr>
      </w:pPr>
      <w:bookmarkStart w:name="_GoBack" w:id="0"/>
      <w:bookmarkEnd w:id="0"/>
      <w:r w:rsidRPr="0005456A">
        <w:rPr>
          <w:b/>
        </w:rPr>
        <w:t xml:space="preserve">            </w:t>
      </w:r>
      <w:r w:rsidR="00AA3A5A">
        <w:rPr>
          <w:b/>
        </w:rPr>
        <w:t xml:space="preserve"> </w:t>
      </w:r>
      <w:r w:rsidRPr="0005456A">
        <w:rPr>
          <w:b/>
        </w:rPr>
        <w:t xml:space="preserve">  </w:t>
      </w:r>
      <w:r w:rsidR="00AA3A5A">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AA3A5A" w:rsidP="00B271A9" w:rsidR="008C04AA" w:rsidRPr="0005456A">
      <w:r>
        <w:t xml:space="preserve">  </w:t>
      </w:r>
      <w:r w:rsidR="008C04AA" w:rsidRPr="0005456A">
        <w:t xml:space="preserve"> </w:t>
      </w:r>
      <w:r>
        <w:t xml:space="preserve"> </w:t>
      </w:r>
      <w:r w:rsidR="008C04AA" w:rsidRPr="0005456A">
        <w:t xml:space="preserve">REPUBLIKA HRVATSKA </w:t>
      </w:r>
      <w:r w:rsidR="008C04AA" w:rsidRPr="0005456A">
        <w:tab/>
      </w:r>
      <w:r w:rsidR="008C04AA" w:rsidRPr="0005456A">
        <w:tab/>
      </w:r>
      <w:r w:rsidR="008C04AA" w:rsidRPr="0005456A">
        <w:tab/>
      </w:r>
      <w:r w:rsidR="008C04AA" w:rsidRPr="0005456A">
        <w:tab/>
      </w:r>
      <w:r w:rsidR="008C04AA" w:rsidRPr="0005456A">
        <w:tab/>
      </w:r>
    </w:p>
    <w:p w:rsidRDefault="008C04AA" w:rsidP="00B271A9" w:rsidR="008C04AA" w:rsidRPr="0005456A">
      <w:r w:rsidRPr="0005456A">
        <w:t xml:space="preserve"> TRGOVAČKI SUD U PAZINU</w:t>
      </w:r>
    </w:p>
    <w:p w:rsidRDefault="008C04AA" w:rsidP="00B271A9" w:rsidR="00AA3A5A">
      <w:r w:rsidRPr="0005456A">
        <w:t xml:space="preserve"> </w:t>
      </w:r>
      <w:r w:rsidR="00AA3A5A">
        <w:tab/>
      </w:r>
      <w:r w:rsidR="00694576" w:rsidRPr="0005456A">
        <w:t>Pazin</w:t>
      </w:r>
      <w:r w:rsidRPr="0005456A">
        <w:t>, Dršćevka 1</w:t>
      </w:r>
      <w:r w:rsidRPr="0005456A">
        <w:tab/>
      </w:r>
    </w:p>
    <w:p w:rsidRDefault="008C04AA" w:rsidP="00B271A9" w:rsidR="00C607F6">
      <w:r w:rsidRPr="0005456A">
        <w:tab/>
      </w:r>
      <w:r w:rsidRPr="0005456A">
        <w:tab/>
      </w:r>
      <w:r w:rsidRPr="0005456A">
        <w:tab/>
      </w:r>
    </w:p>
    <w:p w:rsidRDefault="008C04AA" w:rsidP="00A04538"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B47C76" w:rsidRPr="00B47C76">
        <w:t>Trgovački sud u Pazinu, po sucu Ivanu Dujiću, odlučujući po prijedlogu predlagatelja ERSTE&amp;STEIERMAKISCHE BANK d.o.o. Rijeka, Jadranski trg 3a, OIB 23057039320, za otvaranje stečajnog postupka nad dužnikom MATIA d.o.o. Buzet, Sjeverna ulica bb, OIB 60602690633</w:t>
      </w:r>
      <w:r w:rsidR="005F652C" w:rsidRPr="0005456A">
        <w:t xml:space="preserve">, </w:t>
      </w:r>
      <w:r w:rsidR="00E80304">
        <w:t>29</w:t>
      </w:r>
      <w:r w:rsidR="00284032">
        <w:t>.</w:t>
      </w:r>
      <w:r w:rsidR="005F652C" w:rsidRPr="0005456A">
        <w:t xml:space="preserve"> </w:t>
      </w:r>
      <w:r w:rsidR="00E80304">
        <w:t>lipnja</w:t>
      </w:r>
      <w:r w:rsidR="005F652C" w:rsidRPr="0005456A">
        <w:t xml:space="preserve"> 201</w:t>
      </w:r>
      <w:r w:rsidR="00284032">
        <w:t>7</w:t>
      </w:r>
      <w:r w:rsidR="005F652C" w:rsidRPr="0005456A">
        <w:t>.</w:t>
      </w:r>
    </w:p>
    <w:p w:rsidRDefault="00AA3A5A" w:rsidP="008C04AA" w:rsidR="00AA3A5A"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B47C76" w:rsidRPr="00B47C76">
        <w:t>MATIA d.o.o. Buzet, Sjeverna ulica bb, OIB 60602690633</w:t>
      </w:r>
      <w:r w:rsidR="00284032">
        <w:t xml:space="preserve">, dana </w:t>
      </w:r>
      <w:r w:rsidR="00E80304" w:rsidRPr="00E80304">
        <w:t>29. lipnja 2017.</w:t>
      </w:r>
      <w:r w:rsidR="00E80304">
        <w:t xml:space="preserve"> </w:t>
      </w:r>
      <w:r w:rsidR="007126AC" w:rsidRPr="0005456A">
        <w:t>u 1</w:t>
      </w:r>
      <w:r w:rsidR="0050084B">
        <w:t>4</w:t>
      </w:r>
      <w:r w:rsidR="007126AC" w:rsidRPr="0005456A">
        <w:t>:</w:t>
      </w:r>
      <w:r w:rsidR="00E80304">
        <w:t>3</w:t>
      </w:r>
      <w:r w:rsidR="001B26EC">
        <w:t>5</w:t>
      </w:r>
      <w:r w:rsidR="007126AC" w:rsidRPr="0005456A">
        <w:t xml:space="preserve"> sati.</w:t>
      </w:r>
    </w:p>
    <w:p w:rsidRDefault="008C04AA" w:rsidP="008C04AA" w:rsidR="008C04AA" w:rsidRPr="0005456A">
      <w:pPr>
        <w:jc w:val="both"/>
      </w:pPr>
    </w:p>
    <w:p w:rsidRDefault="008C04AA" w:rsidP="007126AC" w:rsidR="00284032">
      <w:pPr>
        <w:jc w:val="both"/>
      </w:pPr>
      <w:r w:rsidRPr="0005456A">
        <w:tab/>
        <w:t>II.</w:t>
      </w:r>
      <w:r w:rsidRPr="0005456A">
        <w:tab/>
        <w:t xml:space="preserve">Za stečajnog upravitelja imenuje se </w:t>
      </w:r>
      <w:r w:rsidR="00E80304" w:rsidRPr="00E80304">
        <w:t>Damir Debeljuh iz Pule, Laginjina 6, OIB 29203139768.</w:t>
      </w:r>
      <w:r w:rsidR="007126AC" w:rsidRPr="0005456A">
        <w:tab/>
      </w:r>
    </w:p>
    <w:p w:rsidRDefault="00E80304" w:rsidP="007126AC" w:rsidR="00E80304">
      <w:pPr>
        <w:jc w:val="both"/>
      </w:pP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E80304">
        <w:t>2</w:t>
      </w:r>
      <w:r w:rsidR="00B47C76">
        <w:t>76</w:t>
      </w:r>
      <w:r w:rsidR="007126AC" w:rsidRPr="0005456A">
        <w:t>201</w:t>
      </w:r>
      <w:r w:rsidR="00E80304">
        <w:t>7</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E80304" w:rsidP="007126AC" w:rsidR="007126AC" w:rsidRPr="0005456A">
      <w:pPr>
        <w:jc w:val="center"/>
      </w:pPr>
      <w:r>
        <w:t>0</w:t>
      </w:r>
      <w:r w:rsidR="0050084B">
        <w:t>5</w:t>
      </w:r>
      <w:r w:rsidR="007126AC" w:rsidRPr="0005456A">
        <w:t xml:space="preserve">. </w:t>
      </w:r>
      <w:r>
        <w:t>listopada</w:t>
      </w:r>
      <w:r w:rsidR="007126AC" w:rsidRPr="0005456A">
        <w:t xml:space="preserve"> 201</w:t>
      </w:r>
      <w:r w:rsidR="00284032">
        <w:t>7</w:t>
      </w:r>
      <w:r w:rsidR="007126AC" w:rsidRPr="0005456A">
        <w:t xml:space="preserve">. g. u </w:t>
      </w:r>
      <w:r w:rsidR="00B47C76">
        <w:t>9</w:t>
      </w:r>
      <w:r>
        <w:t>:</w:t>
      </w:r>
      <w:r w:rsidR="00284032">
        <w:t>3</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lastRenderedPageBreak/>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E80304" w:rsidP="007126AC" w:rsidR="007126AC" w:rsidRPr="0005456A">
      <w:pPr>
        <w:jc w:val="center"/>
      </w:pPr>
      <w:r>
        <w:t>0</w:t>
      </w:r>
      <w:r w:rsidR="0050084B">
        <w:t>5</w:t>
      </w:r>
      <w:r w:rsidR="007126AC" w:rsidRPr="0005456A">
        <w:t xml:space="preserve">. </w:t>
      </w:r>
      <w:r>
        <w:t>listopada</w:t>
      </w:r>
      <w:r w:rsidR="007126AC" w:rsidRPr="0005456A">
        <w:t xml:space="preserve"> 201</w:t>
      </w:r>
      <w:r w:rsidR="00284032">
        <w:t>7</w:t>
      </w:r>
      <w:r w:rsidR="007126AC" w:rsidRPr="0005456A">
        <w:t>. g. u 1</w:t>
      </w:r>
      <w:r w:rsidR="00B47C76">
        <w:t>0</w:t>
      </w:r>
      <w:r w:rsidR="007126AC" w:rsidRPr="0005456A">
        <w:t>:</w:t>
      </w:r>
      <w:r w:rsidR="00284032">
        <w:t>0</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284032" w:rsidRPr="0005456A">
      <w:pPr>
        <w:jc w:val="both"/>
      </w:pPr>
      <w:r w:rsidRPr="0005456A">
        <w:tab/>
      </w:r>
    </w:p>
    <w:p w:rsidRDefault="008C04AA" w:rsidP="00120DE3" w:rsidR="00A33766">
      <w:pPr>
        <w:jc w:val="both"/>
      </w:pPr>
      <w:r w:rsidRPr="0005456A">
        <w:tab/>
        <w:t>X.</w:t>
      </w:r>
      <w:r w:rsidRPr="0005456A">
        <w:tab/>
      </w:r>
      <w:r w:rsidR="00D67E45" w:rsidRPr="00D67E45">
        <w:t>Nalaže se Općinsko</w:t>
      </w:r>
      <w:r w:rsidR="00D67E45">
        <w:t>m</w:t>
      </w:r>
      <w:r w:rsidR="00D67E45" w:rsidRPr="00D67E45">
        <w:t xml:space="preserve"> sud</w:t>
      </w:r>
      <w:r w:rsidR="00D67E45">
        <w:t>u</w:t>
      </w:r>
      <w:r w:rsidR="00D67E45" w:rsidRPr="00D67E45">
        <w:t xml:space="preserve"> u </w:t>
      </w:r>
      <w:r w:rsidR="00E80304">
        <w:t>Puli</w:t>
      </w:r>
      <w:r w:rsidR="00A33766">
        <w:t>, zemljišnoknjižnom odjelu</w:t>
      </w:r>
      <w:r w:rsidR="00B47C76">
        <w:t xml:space="preserve"> Buzet</w:t>
      </w:r>
      <w:r w:rsidR="00A33766">
        <w:t xml:space="preserve">, </w:t>
      </w:r>
      <w:r w:rsidR="00D67E45" w:rsidRPr="00D67E45">
        <w:t xml:space="preserve">da izvrši upis otvaranja stečajnog postupka nad trgovačkim društvom </w:t>
      </w:r>
      <w:r w:rsidR="00B47C76" w:rsidRPr="00B47C76">
        <w:t>MATIA d.o.o. Buzet, Sjeverna ulica bb, OIB 60602690633</w:t>
      </w:r>
      <w:r w:rsidR="00D67E45" w:rsidRPr="00D67E45">
        <w:t>, na</w:t>
      </w:r>
      <w:r w:rsidR="00A33766">
        <w:t>:</w:t>
      </w:r>
    </w:p>
    <w:p w:rsidRDefault="00A33766" w:rsidP="00120DE3" w:rsidR="00A33766">
      <w:pPr>
        <w:jc w:val="both"/>
      </w:pPr>
      <w:r>
        <w:tab/>
        <w:t>- k</w:t>
      </w:r>
      <w:r w:rsidR="00B47C76">
        <w:t>.č.</w:t>
      </w:r>
      <w:r w:rsidR="00B47C76" w:rsidRPr="00B47C76">
        <w:t xml:space="preserve"> 119/1 pašnjak  </w:t>
      </w:r>
      <w:r w:rsidR="00B47C76">
        <w:t>površine</w:t>
      </w:r>
      <w:r w:rsidR="00B47C76" w:rsidRPr="00B47C76">
        <w:t xml:space="preserve"> 986</w:t>
      </w:r>
      <w:r w:rsidR="00B47C76">
        <w:t xml:space="preserve"> m2</w:t>
      </w:r>
      <w:r>
        <w:t xml:space="preserve">, upisanoj u z.k.ul. </w:t>
      </w:r>
      <w:r w:rsidR="00B47C76">
        <w:t>651</w:t>
      </w:r>
      <w:r>
        <w:t xml:space="preserve"> k.o</w:t>
      </w:r>
      <w:r w:rsidR="00B47C76">
        <w:t>. Buzet-S</w:t>
      </w:r>
      <w:r w:rsidR="00B47C76" w:rsidRPr="00B47C76">
        <w:t>tari grad</w:t>
      </w:r>
      <w:r>
        <w:t>,</w:t>
      </w:r>
    </w:p>
    <w:p w:rsidRDefault="00A33766" w:rsidP="00B47C76" w:rsidR="00B47C76">
      <w:pPr>
        <w:jc w:val="both"/>
      </w:pPr>
      <w:r>
        <w:tab/>
        <w:t xml:space="preserve">- k.č. </w:t>
      </w:r>
      <w:r w:rsidR="00B47C76">
        <w:t xml:space="preserve">119/2 pašnjak površine 122 m2,  </w:t>
      </w:r>
      <w:r w:rsidR="00B47C76" w:rsidRPr="00B47C76">
        <w:t>upisanoj u z.k.ul. 65</w:t>
      </w:r>
      <w:r w:rsidR="00B47C76">
        <w:t>2</w:t>
      </w:r>
      <w:r w:rsidR="00B47C76" w:rsidRPr="00B47C76">
        <w:t xml:space="preserve"> k.o. Buzet-Stari grad,</w:t>
      </w:r>
      <w:r w:rsidR="00B47C76">
        <w:t xml:space="preserve">  </w:t>
      </w:r>
    </w:p>
    <w:p w:rsidRDefault="00B47C76" w:rsidP="00B47C76" w:rsidR="00B47C76">
      <w:pPr>
        <w:jc w:val="both"/>
      </w:pPr>
      <w:r>
        <w:t xml:space="preserve">   </w:t>
      </w:r>
      <w:r>
        <w:tab/>
        <w:t xml:space="preserve">- k.č. </w:t>
      </w:r>
      <w:r w:rsidRPr="00B47C76">
        <w:t>119/3 pašnjak</w:t>
      </w:r>
      <w:r>
        <w:t xml:space="preserve"> površine</w:t>
      </w:r>
      <w:r w:rsidRPr="00B47C76">
        <w:t xml:space="preserve"> 177</w:t>
      </w:r>
      <w:r>
        <w:t xml:space="preserve"> m2, </w:t>
      </w:r>
      <w:r w:rsidRPr="00B47C76">
        <w:t>upisanoj u z.k.ul. 65</w:t>
      </w:r>
      <w:r>
        <w:t>3</w:t>
      </w:r>
      <w:r w:rsidRPr="00B47C76">
        <w:t xml:space="preserve"> k.o. Buzet-Stari grad,  </w:t>
      </w:r>
    </w:p>
    <w:p w:rsidRDefault="00B47C76" w:rsidP="00A33766" w:rsidR="00B47C76">
      <w:pPr>
        <w:jc w:val="both"/>
      </w:pPr>
      <w:r>
        <w:t xml:space="preserve">   </w:t>
      </w:r>
      <w:r>
        <w:tab/>
        <w:t>-</w:t>
      </w:r>
      <w:r w:rsidR="00A04538">
        <w:t xml:space="preserve"> k.č.</w:t>
      </w:r>
      <w:r w:rsidRPr="00B47C76">
        <w:t xml:space="preserve"> 121/1 </w:t>
      </w:r>
      <w:r w:rsidR="00A04538" w:rsidRPr="00B47C76">
        <w:t>oranica</w:t>
      </w:r>
      <w:r w:rsidRPr="00B47C76">
        <w:t xml:space="preserve"> </w:t>
      </w:r>
      <w:r w:rsidR="00A04538">
        <w:t>površine</w:t>
      </w:r>
      <w:r w:rsidRPr="00B47C76">
        <w:t xml:space="preserve"> 111</w:t>
      </w:r>
      <w:r w:rsidR="00A04538">
        <w:t xml:space="preserve"> m2, </w:t>
      </w:r>
      <w:r w:rsidR="00A04538" w:rsidRPr="00A04538">
        <w:t>upisanoj u z.k.ul. 6</w:t>
      </w:r>
      <w:r w:rsidR="00A04538">
        <w:t>61</w:t>
      </w:r>
      <w:r w:rsidR="00A04538" w:rsidRPr="00A04538">
        <w:t xml:space="preserve"> k.o. Buzet-Stari grad,  </w:t>
      </w:r>
    </w:p>
    <w:p w:rsidRDefault="00B47C76" w:rsidP="00A04538" w:rsidR="00A33766">
      <w:pPr>
        <w:jc w:val="both"/>
      </w:pPr>
      <w:r>
        <w:tab/>
        <w:t xml:space="preserve">- k.č. </w:t>
      </w:r>
      <w:r w:rsidRPr="00B47C76">
        <w:t>122/5 pašnjak</w:t>
      </w:r>
      <w:r>
        <w:t xml:space="preserve"> površine</w:t>
      </w:r>
      <w:r w:rsidRPr="00B47C76">
        <w:t xml:space="preserve"> 232</w:t>
      </w:r>
      <w:r>
        <w:t xml:space="preserve"> m2, </w:t>
      </w:r>
      <w:r w:rsidRPr="00B47C76">
        <w:t>upisanoj u z.k.ul. 6</w:t>
      </w:r>
      <w:r>
        <w:t>65</w:t>
      </w:r>
      <w:r w:rsidR="00A04538">
        <w:t xml:space="preserve"> k.o. Buzet-Stari grad.</w:t>
      </w:r>
    </w:p>
    <w:p w:rsidRDefault="00A04538" w:rsidP="00A04538" w:rsidR="00A04538">
      <w:pPr>
        <w:jc w:val="both"/>
      </w:pP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i izvješća privremenog stečajnog upravitelja</w:t>
      </w:r>
      <w:r w:rsidR="0007611F" w:rsidRPr="0005456A">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t xml:space="preserve">Uvidom u </w:t>
      </w:r>
      <w:r w:rsidR="0040642A" w:rsidRPr="0005456A">
        <w:t xml:space="preserve">izvješće privremenog stečajnog upravitelja </w:t>
      </w:r>
      <w:r w:rsidRPr="0005456A">
        <w:t xml:space="preserve">utvrđeno je da je dužnik  upisan kao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E80304" w:rsidP="00E80304" w:rsidR="00AA3A5A">
      <w:pPr>
        <w:jc w:val="center"/>
      </w:pPr>
      <w:r>
        <w:t xml:space="preserve">                                                  </w:t>
      </w:r>
      <w:r w:rsidR="0016605C" w:rsidRPr="0005456A">
        <w:t xml:space="preserve">U </w:t>
      </w:r>
      <w:r w:rsidR="00C607F6">
        <w:t xml:space="preserve">Pazinu, </w:t>
      </w:r>
      <w:r w:rsidRPr="00E80304">
        <w:t>29. lipnja 2017.</w:t>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r>
      <w:r w:rsidR="00634BDB" w:rsidRPr="0005456A">
        <w:tab/>
        <w:t xml:space="preserve">       </w:t>
      </w:r>
      <w:r>
        <w:t xml:space="preserve">                 </w:t>
      </w:r>
    </w:p>
    <w:p w:rsidRDefault="00E80304" w:rsidP="00AA3A5A" w:rsidR="00634BDB" w:rsidRPr="0005456A">
      <w:pPr>
        <w:ind w:firstLine="708" w:left="3540"/>
        <w:jc w:val="center"/>
      </w:pPr>
      <w:r>
        <w:t xml:space="preserve">                           </w:t>
      </w:r>
      <w:r w:rsidR="00634BDB" w:rsidRPr="0005456A">
        <w:t>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C607F6">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B1376E">
        <w:t>, v.r.</w:t>
      </w:r>
      <w:r w:rsidRPr="0005456A">
        <w:t xml:space="preserve"> </w:t>
      </w:r>
    </w:p>
    <w:p w:rsidRDefault="00C607F6" w:rsidP="00634BDB" w:rsidR="00C607F6" w:rsidRPr="0005456A">
      <w:pPr>
        <w:jc w:val="both"/>
      </w:pPr>
    </w:p>
    <w:p w:rsidRDefault="00AA3A5A" w:rsidP="00634BDB" w:rsidR="00AA3A5A">
      <w:pPr>
        <w:jc w:val="both"/>
      </w:pPr>
    </w:p>
    <w:p w:rsidRDefault="00AA3A5A" w:rsidP="00634BDB" w:rsidR="00AA3A5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1B26EC">
        <w:t>29. lipnja 2017. u 14:35</w:t>
      </w:r>
      <w:r w:rsidR="001B26EC" w:rsidRPr="001B26EC">
        <w:t xml:space="preserve"> sati</w:t>
      </w:r>
    </w:p>
    <w:p w:rsidRDefault="00634BDB" w:rsidP="00634BDB" w:rsidR="00634BDB" w:rsidRPr="0005456A">
      <w:pPr>
        <w:jc w:val="both"/>
      </w:pPr>
      <w:r w:rsidRPr="0005456A">
        <w:t xml:space="preserve">- dužniku </w:t>
      </w:r>
    </w:p>
    <w:p w:rsidRDefault="009F620C" w:rsidP="00E06969" w:rsidR="00C607F6">
      <w:pPr>
        <w:jc w:val="both"/>
      </w:pPr>
      <w:r w:rsidRPr="0005456A">
        <w:t>- stečajnom</w:t>
      </w:r>
      <w:r w:rsidR="00634BDB" w:rsidRPr="0005456A">
        <w:t xml:space="preserve"> upravitelj</w:t>
      </w:r>
      <w:r w:rsidRPr="0005456A">
        <w:t>u</w:t>
      </w:r>
      <w:r w:rsidR="00284032" w:rsidRPr="00284032">
        <w:t xml:space="preserve"> </w:t>
      </w:r>
      <w:r w:rsidR="006E6CA8" w:rsidRPr="006E6CA8">
        <w:t>Damir Debeljuh iz Pule, Laginjina 6</w:t>
      </w:r>
    </w:p>
    <w:p w:rsidRDefault="006E6CA8" w:rsidP="006E6CA8" w:rsidR="006E6CA8">
      <w:pPr>
        <w:jc w:val="both"/>
      </w:pPr>
      <w:r>
        <w:t>- Općinskom sudu u Puli, zemljišnoknjižnom odjelu</w:t>
      </w:r>
      <w:r w:rsidR="00A04538">
        <w:t xml:space="preserve"> Buzet</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rsidRPr="0005456A">
      <w:pPr>
        <w:jc w:val="both"/>
      </w:pPr>
      <w:r w:rsidRPr="0005456A">
        <w:t>- sudski registar ovoga suda</w:t>
      </w:r>
    </w:p>
    <w:sectPr w:rsidSect="00AA3A5A" w:rsidR="00945BC8" w:rsidRPr="0005456A">
      <w:headerReference w:type="even" r:id="rId10"/>
      <w:headerReference w:type="default" r:id="rId11"/>
      <w:headerReference w:type="first" r:id="rId12"/>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74B5" w:rsidP="008C04AA" w:rsidR="004C74B5">
      <w:r>
        <w:separator/>
      </w:r>
    </w:p>
  </w:endnote>
  <w:endnote w:id="0" w:type="continuationSeparator">
    <w:p w:rsidRDefault="004C74B5" w:rsidP="008C04AA" w:rsidR="004C74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74B5" w:rsidP="008C04AA" w:rsidR="004C74B5">
      <w:r>
        <w:separator/>
      </w:r>
    </w:p>
  </w:footnote>
  <w:footnote w:id="0" w:type="continuationSeparator">
    <w:p w:rsidRDefault="004C74B5" w:rsidP="008C04AA" w:rsidR="004C74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376E"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376E">
      <w:rPr>
        <w:rStyle w:val="Brojstranice"/>
        <w:noProof/>
      </w:rPr>
      <w:t>2</w:t>
    </w:r>
    <w:r>
      <w:rPr>
        <w:rStyle w:val="Brojstranice"/>
      </w:rPr>
      <w:fldChar w:fldCharType="end"/>
    </w:r>
  </w:p>
  <w:p w:rsidRDefault="00BC6E78" w:rsidP="00DD3FB1" w:rsidR="008A4163" w:rsidRPr="003333BD">
    <w:pPr>
      <w:pStyle w:val="Zaglavlje"/>
    </w:pPr>
    <w:r>
      <w:tab/>
    </w:r>
    <w:r>
      <w:tab/>
    </w:r>
    <w:r w:rsidR="00E80304" w:rsidRPr="00E80304">
      <w:t>Posl.br.: 10 St-2</w:t>
    </w:r>
    <w:r w:rsidR="00226496">
      <w:t>76</w:t>
    </w:r>
    <w:r w:rsidR="00E80304" w:rsidRPr="00E80304">
      <w:t>/17-</w:t>
    </w:r>
    <w:r w:rsidR="00226496">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E80304">
      <w:t>2</w:t>
    </w:r>
    <w:r w:rsidR="00226496">
      <w:t>76</w:t>
    </w:r>
    <w:r w:rsidR="00E80304">
      <w:t>/17</w:t>
    </w:r>
    <w:r w:rsidR="008C6538">
      <w:t>-</w:t>
    </w:r>
    <w:r w:rsidR="00226496">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098"/>
    <w:rsid w:val="0007611F"/>
    <w:rsid w:val="0008737B"/>
    <w:rsid w:val="0009426B"/>
    <w:rsid w:val="000A04AC"/>
    <w:rsid w:val="000A5B56"/>
    <w:rsid w:val="000D7CB0"/>
    <w:rsid w:val="00104350"/>
    <w:rsid w:val="00120DE3"/>
    <w:rsid w:val="00153A82"/>
    <w:rsid w:val="0016605C"/>
    <w:rsid w:val="00187AA6"/>
    <w:rsid w:val="001A1476"/>
    <w:rsid w:val="001B26EC"/>
    <w:rsid w:val="001D4C63"/>
    <w:rsid w:val="001E75F6"/>
    <w:rsid w:val="00206E40"/>
    <w:rsid w:val="00220C40"/>
    <w:rsid w:val="00226496"/>
    <w:rsid w:val="002668F5"/>
    <w:rsid w:val="00284032"/>
    <w:rsid w:val="002B1A3F"/>
    <w:rsid w:val="002D0ACD"/>
    <w:rsid w:val="002D63A4"/>
    <w:rsid w:val="00321E37"/>
    <w:rsid w:val="00326C83"/>
    <w:rsid w:val="0035048B"/>
    <w:rsid w:val="003A214E"/>
    <w:rsid w:val="003F58EA"/>
    <w:rsid w:val="0040642A"/>
    <w:rsid w:val="004336B9"/>
    <w:rsid w:val="00434889"/>
    <w:rsid w:val="00443160"/>
    <w:rsid w:val="00443C91"/>
    <w:rsid w:val="00482E79"/>
    <w:rsid w:val="00486F3D"/>
    <w:rsid w:val="004951BD"/>
    <w:rsid w:val="004A08AF"/>
    <w:rsid w:val="004A2979"/>
    <w:rsid w:val="004B0184"/>
    <w:rsid w:val="004C74B5"/>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E061C"/>
    <w:rsid w:val="006E0D0D"/>
    <w:rsid w:val="006E6CA8"/>
    <w:rsid w:val="0071183C"/>
    <w:rsid w:val="007126AC"/>
    <w:rsid w:val="0073321E"/>
    <w:rsid w:val="007542C0"/>
    <w:rsid w:val="007652ED"/>
    <w:rsid w:val="00774CCA"/>
    <w:rsid w:val="007D0A13"/>
    <w:rsid w:val="00803CC5"/>
    <w:rsid w:val="00851E9B"/>
    <w:rsid w:val="00862030"/>
    <w:rsid w:val="0088211F"/>
    <w:rsid w:val="00887DAA"/>
    <w:rsid w:val="00896573"/>
    <w:rsid w:val="008C04AA"/>
    <w:rsid w:val="008C29DD"/>
    <w:rsid w:val="008C6538"/>
    <w:rsid w:val="008D67D3"/>
    <w:rsid w:val="00927C41"/>
    <w:rsid w:val="00945BC8"/>
    <w:rsid w:val="00985388"/>
    <w:rsid w:val="0098707E"/>
    <w:rsid w:val="009900B8"/>
    <w:rsid w:val="00991A85"/>
    <w:rsid w:val="009D37FE"/>
    <w:rsid w:val="009F620C"/>
    <w:rsid w:val="00A04538"/>
    <w:rsid w:val="00A24D8D"/>
    <w:rsid w:val="00A326D7"/>
    <w:rsid w:val="00A33766"/>
    <w:rsid w:val="00A347DB"/>
    <w:rsid w:val="00A36529"/>
    <w:rsid w:val="00A433BC"/>
    <w:rsid w:val="00A6392C"/>
    <w:rsid w:val="00A8141E"/>
    <w:rsid w:val="00A85502"/>
    <w:rsid w:val="00AA3A5A"/>
    <w:rsid w:val="00AD3F57"/>
    <w:rsid w:val="00AE7866"/>
    <w:rsid w:val="00AF2FA5"/>
    <w:rsid w:val="00AF3BC7"/>
    <w:rsid w:val="00B05DBB"/>
    <w:rsid w:val="00B1376E"/>
    <w:rsid w:val="00B271A9"/>
    <w:rsid w:val="00B33D41"/>
    <w:rsid w:val="00B4030D"/>
    <w:rsid w:val="00B47C76"/>
    <w:rsid w:val="00B64647"/>
    <w:rsid w:val="00B90BC5"/>
    <w:rsid w:val="00BC6E78"/>
    <w:rsid w:val="00C14809"/>
    <w:rsid w:val="00C34ABC"/>
    <w:rsid w:val="00C52179"/>
    <w:rsid w:val="00C607F6"/>
    <w:rsid w:val="00C643AD"/>
    <w:rsid w:val="00C764D7"/>
    <w:rsid w:val="00CA16DB"/>
    <w:rsid w:val="00CD29E7"/>
    <w:rsid w:val="00CE38D4"/>
    <w:rsid w:val="00D22FE2"/>
    <w:rsid w:val="00D25E6F"/>
    <w:rsid w:val="00D25F40"/>
    <w:rsid w:val="00D37E26"/>
    <w:rsid w:val="00D5655E"/>
    <w:rsid w:val="00D67E45"/>
    <w:rsid w:val="00D7381F"/>
    <w:rsid w:val="00D93C22"/>
    <w:rsid w:val="00DB1B9E"/>
    <w:rsid w:val="00DE0F0E"/>
    <w:rsid w:val="00E06969"/>
    <w:rsid w:val="00E13AF4"/>
    <w:rsid w:val="00E333BA"/>
    <w:rsid w:val="00E60ABE"/>
    <w:rsid w:val="00E80304"/>
    <w:rsid w:val="00EB0698"/>
    <w:rsid w:val="00EB7C51"/>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1376E"/>
    <w:rPr>
      <w:color w:val="808080"/>
      <w:bdr w:space="0" w:sz="0" w:color="auto" w:val="none"/>
      <w:shd w:fill="auto" w:color="auto" w:val="clear"/>
    </w:rPr>
  </w:style>
  <w:style w:customStyle="true" w:styleId="eSPISCCParagraphDefaultFont" w:type="character">
    <w:name w:val="eSPIS_CC_Paragraph Default Font"/>
    <w:basedOn w:val="Zadanifontodlomka"/>
    <w:rsid w:val="00B137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376E"/>
    <w:rPr>
      <w:b/>
      <w:bdr w:space="0" w:sz="0" w:color="auto" w:val="none"/>
      <w:shd w:fill="FFFFCC" w:color="auto" w:val="clear"/>
      <w:lang w:val="hr-HR"/>
    </w:rPr>
  </w:style>
  <w:style w:customStyle="true" w:styleId="PozadinaSvijetloCrvena" w:type="character">
    <w:name w:val="Pozadina_SvijetloCrvena"/>
    <w:basedOn w:val="eSPISCCParagraphDefaultFont"/>
    <w:rsid w:val="00B137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37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1376E"/>
    <w:rPr>
      <w:color w:val="808080"/>
      <w:bdr w:color="auto" w:space="0" w:sz="0" w:val="none"/>
      <w:shd w:color="auto" w:fill="auto" w:val="clear"/>
    </w:rPr>
  </w:style>
  <w:style w:customStyle="1" w:styleId="eSPISCCParagraphDefaultFont" w:type="character">
    <w:name w:val="eSPIS_CC_Paragraph Default Font"/>
    <w:basedOn w:val="Zadanifontodlomka"/>
    <w:rsid w:val="00B137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376E"/>
    <w:rPr>
      <w:b/>
      <w:bdr w:color="auto" w:space="0" w:sz="0" w:val="none"/>
      <w:shd w:color="auto" w:fill="FFFFCC" w:val="clear"/>
      <w:lang w:val="hr-HR"/>
    </w:rPr>
  </w:style>
  <w:style w:customStyle="1" w:styleId="PozadinaSvijetloCrvena" w:type="character">
    <w:name w:val="Pozadina_SvijetloCrvena"/>
    <w:basedOn w:val="eSPISCCParagraphDefaultFont"/>
    <w:rsid w:val="00B137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37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St-276/2017</izvorni_sadrzaj>
    <derivirana_varijabla naziv="DomainObject.Predmet.OznakaBroj_1">St-276/2017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MATIA d.o.o. BUZET</izvorni_sadrzaj>
    <derivirana_varijabla naziv="DomainObject.Predmet.ProtustrankaFormated_1">  MATIA d.o.o. BUZET</derivirana_varijabla>
  </DomainObject.Predmet.ProtustrankaFormated>
  <DomainObject.Predmet.ProtustrankaFormatedOIB>
    <izvorni_sadrzaj>  MATIA d.o.o. BUZET, OIB 60602690633</izvorni_sadrzaj>
    <derivirana_varijabla naziv="DomainObject.Predmet.ProtustrankaFormatedOIB_1">  MATIA d.o.o. BUZET, OIB 60602690633</derivirana_varijabla>
  </DomainObject.Predmet.ProtustrankaFormatedOIB>
  <DomainObject.Predmet.ProtustrankaFormatedWithAdress>
    <izvorni_sadrzaj> MATIA d.o.o. BUZET, Sjeverna Ulica/bb, 52420 Buzet</izvorni_sadrzaj>
    <derivirana_varijabla naziv="DomainObject.Predmet.ProtustrankaFormatedWithAdress_1"> MATIA d.o.o. BUZET, Sjeverna Ulica/bb, 52420 Buzet</derivirana_varijabla>
  </DomainObject.Predmet.ProtustrankaFormatedWithAdress>
  <DomainObject.Predmet.ProtustrankaFormatedWithAdressOIB>
    <izvorni_sadrzaj> MATIA d.o.o. BUZET, OIB 60602690633, Sjeverna Ulica/bb, 52420 Buzet</izvorni_sadrzaj>
    <derivirana_varijabla naziv="DomainObject.Predmet.ProtustrankaFormatedWithAdressOIB_1"> MATIA d.o.o. BUZET, OIB 60602690633, Sjeverna Ulica/bb, 52420 Buzet</derivirana_varijabla>
  </DomainObject.Predmet.ProtustrankaFormatedWithAdressOIB>
  <DomainObject.Predmet.ProtustrankaWithAdress>
    <izvorni_sadrzaj>MATIA d.o.o. BUZET Sjeverna Ulica/bb, 52420 Buzet</izvorni_sadrzaj>
    <derivirana_varijabla naziv="DomainObject.Predmet.ProtustrankaWithAdress_1">MATIA d.o.o. BUZET Sjeverna Ulica/bb, 52420 Buzet</derivirana_varijabla>
  </DomainObject.Predmet.ProtustrankaWithAdress>
  <DomainObject.Predmet.ProtustrankaWithAdressOIB>
    <izvorni_sadrzaj>MATIA d.o.o. BUZET, OIB 60602690633, Sjeverna Ulica/bb, 52420 Buzet</izvorni_sadrzaj>
    <derivirana_varijabla naziv="DomainObject.Predmet.ProtustrankaWithAdressOIB_1">MATIA d.o.o. BUZET, OIB 60602690633, Sjeverna Ulica/bb, 52420 Buzet</derivirana_varijabla>
  </DomainObject.Predmet.ProtustrankaWithAdressOIB>
  <DomainObject.Predmet.ProtustrankaNazivFormated>
    <izvorni_sadrzaj>MATIA d.o.o. BUZET</izvorni_sadrzaj>
    <derivirana_varijabla naziv="DomainObject.Predmet.ProtustrankaNazivFormated_1">MATIA d.o.o. BUZET</derivirana_varijabla>
  </DomainObject.Predmet.ProtustrankaNazivFormated>
  <DomainObject.Predmet.ProtustrankaNazivFormatedOIB>
    <izvorni_sadrzaj>MATIA d.o.o. BUZET, OIB 60602690633</izvorni_sadrzaj>
    <derivirana_varijabla naziv="DomainObject.Predmet.ProtustrankaNazivFormatedOIB_1">MATIA d.o.o. BUZET, OIB 60602690633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RIJEKA</izvorni_sadrzaj>
    <derivirana_varijabla naziv="DomainObject.Predmet.StrankaFormated_1">  ERSTE&amp;STEIERMÄRKISCHE BANKA d.d. RIJEKA</derivirana_varijabla>
  </DomainObject.Predmet.StrankaFormated>
  <DomainObject.Predmet.StrankaFormatedOIB>
    <izvorni_sadrzaj>  ERSTE&amp;STEIERMÄRKISCHE BANKA d.d. RIJEKA, OIB 23057039320</izvorni_sadrzaj>
    <derivirana_varijabla naziv="DomainObject.Predmet.StrankaFormatedOIB_1">  ERSTE&amp;STEIERMÄRKISCHE BANKA d.d. RIJEKA, OIB 23057039320</derivirana_varijabla>
  </DomainObject.Predmet.StrankaFormatedOIB>
  <DomainObject.Predmet.StrankaFormatedWithAdress>
    <izvorni_sadrzaj> ERSTE&amp;STEIERMÄRKISCHE BANKA d.d. RIJEKA, Jadranski Trg 3a, 51000 Rijeka</izvorni_sadrzaj>
    <derivirana_varijabla naziv="DomainObject.Predmet.StrankaFormatedWithAdress_1"> ERSTE&amp;STEIERMÄRKISCHE BANKA d.d. RIJEKA, Jadranski Trg 3a, 51000 Rijeka</derivirana_varijabla>
  </DomainObject.Predmet.StrankaFormatedWithAdress>
  <DomainObject.Predmet.StrankaFormatedWithAdressOIB>
    <izvorni_sadrzaj> ERSTE&amp;STEIERMÄRKISCHE BANKA d.d. RIJEKA, OIB 23057039320, Jadranski Trg 3a, 51000 Rijeka</izvorni_sadrzaj>
    <derivirana_varijabla naziv="DomainObject.Predmet.StrankaFormatedWithAdressOIB_1"> ERSTE&amp;STEIERMÄRKISCHE BANKA d.d. RIJEKA, OIB 23057039320, Jadranski Trg 3a, 51000 Rijeka</derivirana_varijabla>
  </DomainObject.Predmet.StrankaFormatedWithAdressOIB>
  <DomainObject.Predmet.StrankaWithAdress>
    <izvorni_sadrzaj>ERSTE&amp;STEIERMÄRKISCHE BANKA d.d. RIJEKA Jadranski Trg 3a,51000 Rijeka</izvorni_sadrzaj>
    <derivirana_varijabla naziv="DomainObject.Predmet.StrankaWithAdress_1">ERSTE&amp;STEIERMÄRKISCHE BANKA d.d. RIJEKA Jadranski Trg 3a,51000 Rijeka</derivirana_varijabla>
  </DomainObject.Predmet.StrankaWithAdress>
  <DomainObject.Predmet.StrankaWithAdressOIB>
    <izvorni_sadrzaj>ERSTE&amp;STEIERMÄRKISCHE BANKA d.d. RIJEKA, OIB 23057039320, Jadranski Trg 3a,51000 Rijeka</izvorni_sadrzaj>
    <derivirana_varijabla naziv="DomainObject.Predmet.StrankaWithAdressOIB_1">ERSTE&amp;STEIERMÄRKISCHE BANKA d.d. RIJEKA, OIB 23057039320, Jadranski Trg 3a,51000 Rijeka</derivirana_varijabla>
  </DomainObject.Predmet.StrankaWithAdressOIB>
  <DomainObject.Predmet.StrankaNazivFormated>
    <izvorni_sadrzaj>ERSTE&amp;STEIERMÄRKISCHE BANKA d.d. RIJEKA</izvorni_sadrzaj>
    <derivirana_varijabla naziv="DomainObject.Predmet.StrankaNazivFormated_1">ERSTE&amp;STEIERMÄRKISCHE BANKA d.d. RIJEKA</derivirana_varijabla>
  </DomainObject.Predmet.StrankaNazivFormated>
  <DomainObject.Predmet.StrankaNazivFormatedOIB>
    <izvorni_sadrzaj>ERSTE&amp;STEIERMÄRKISCHE BANKA d.d. RIJEKA, OIB 23057039320</izvorni_sadrzaj>
    <derivirana_varijabla naziv="DomainObject.Predmet.StrankaNazivFormatedOIB_1">ERSTE&amp;STEIERMÄRKISCHE BANKA d.d. RIJEKA,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259405.24</izvorni_sadrzaj>
    <derivirana_varijabla naziv="DomainObject.Predmet.TrenutnaVrijednost_1">259405.24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ERSTE&amp;STEIERMÄRKISCHE BANKA d.d. RIJEKA</item>
    </izvorni_sadrzaj>
    <derivirana_varijabla naziv="DomainObject.Predmet.StrankaListFormated_1">
      <item>ERSTE&amp;STEIERMÄRKISCHE BANKA d.d. RIJEKA</item>
    </derivirana_varijabla>
  </DomainObject.Predmet.StrankaListFormated>
  <DomainObject.Predmet.StrankaListFormatedOIB>
    <izvorni_sadrzaj>
      <item>ERSTE&amp;STEIERMÄRKISCHE BANKA d.d. RIJEKA, OIB 23057039320</item>
    </izvorni_sadrzaj>
    <derivirana_varijabla naziv="DomainObject.Predmet.StrankaListFormatedOIB_1">
      <item>ERSTE&amp;STEIERMÄRKISCHE BANKA d.d. RIJEKA, OIB 23057039320</item>
    </derivirana_varijabla>
  </DomainObject.Predmet.StrankaListFormatedOIB>
  <DomainObject.Predmet.StrankaListFormatedWithAdress>
    <izvorni_sadrzaj>
      <item>ERSTE&amp;STEIERMÄRKISCHE BANKA d.d. RIJEKA, Jadranski Trg 3a, 51000 Rijeka</item>
    </izvorni_sadrzaj>
    <derivirana_varijabla naziv="DomainObject.Predmet.StrankaListFormatedWithAdress_1">
      <item>ERSTE&amp;STEIERMÄRKISCHE BANKA d.d. RIJEKA, Jadranski Trg 3a, 51000 Rijeka</item>
    </derivirana_varijabla>
  </DomainObject.Predmet.StrankaListFormatedWithAdress>
  <DomainObject.Predmet.StrankaListFormatedWithAdressOIB>
    <izvorni_sadrzaj>
      <item>ERSTE&amp;STEIERMÄRKISCHE BANKA d.d. RIJEKA, OIB 23057039320, Jadranski Trg 3a, 51000 Rijeka</item>
    </izvorni_sadrzaj>
    <derivirana_varijabla naziv="DomainObject.Predmet.StrankaListFormatedWithAdressOIB_1">
      <item>ERSTE&amp;STEIERMÄRKISCHE BANKA d.d. RIJEKA, OIB 23057039320, Jadranski Trg 3a, 51000 Rijeka</item>
    </derivirana_varijabla>
  </DomainObject.Predmet.StrankaListFormatedWithAdressOIB>
  <DomainObject.Predmet.StrankaListNazivFormated>
    <izvorni_sadrzaj>
      <item>ERSTE&amp;STEIERMÄRKISCHE BANKA d.d. RIJEKA</item>
    </izvorni_sadrzaj>
    <derivirana_varijabla naziv="DomainObject.Predmet.StrankaListNazivFormated_1">
      <item>ERSTE&amp;STEIERMÄRKISCHE BANKA d.d. RIJEKA</item>
    </derivirana_varijabla>
  </DomainObject.Predmet.StrankaListNazivFormated>
  <DomainObject.Predmet.StrankaListNazivFormatedOIB>
    <izvorni_sadrzaj>
      <item>ERSTE&amp;STEIERMÄRKISCHE BANKA d.d. RIJEKA, OIB 23057039320</item>
    </izvorni_sadrzaj>
    <derivirana_varijabla naziv="DomainObject.Predmet.StrankaListNazivFormatedOIB_1">
      <item>ERSTE&amp;STEIERMÄRKISCHE BANKA d.d. RIJEKA, OIB 23057039320</item>
    </derivirana_varijabla>
  </DomainObject.Predmet.StrankaListNazivFormatedOIB>
  <DomainObject.Predmet.ProtuStrankaListFormated>
    <izvorni_sadrzaj>
      <item>MATIA d.o.o. BUZET</item>
    </izvorni_sadrzaj>
    <derivirana_varijabla naziv="DomainObject.Predmet.ProtuStrankaListFormated_1">
      <item>MATIA d.o.o. BUZET</item>
    </derivirana_varijabla>
  </DomainObject.Predmet.ProtuStrankaListFormated>
  <DomainObject.Predmet.ProtuStrankaListFormatedOIB>
    <izvorni_sadrzaj>
      <item>MATIA d.o.o. BUZET, OIB 60602690633</item>
    </izvorni_sadrzaj>
    <derivirana_varijabla naziv="DomainObject.Predmet.ProtuStrankaListFormatedOIB_1">
      <item>MATIA d.o.o. BUZET, OIB 60602690633</item>
    </derivirana_varijabla>
  </DomainObject.Predmet.ProtuStrankaListFormatedOIB>
  <DomainObject.Predmet.ProtuStrankaListFormatedWithAdress>
    <izvorni_sadrzaj>
      <item>MATIA d.o.o. BUZET, Sjeverna Ulica/bb, 52420 Buzet</item>
    </izvorni_sadrzaj>
    <derivirana_varijabla naziv="DomainObject.Predmet.ProtuStrankaListFormatedWithAdress_1">
      <item>MATIA d.o.o. BUZET, Sjeverna Ulica/bb, 52420 Buzet</item>
    </derivirana_varijabla>
  </DomainObject.Predmet.ProtuStrankaListFormatedWithAdress>
  <DomainObject.Predmet.ProtuStrankaListFormatedWithAdressOIB>
    <izvorni_sadrzaj>
      <item>MATIA d.o.o. BUZET, OIB 60602690633, Sjeverna Ulica/bb, 52420 Buzet</item>
    </izvorni_sadrzaj>
    <derivirana_varijabla naziv="DomainObject.Predmet.ProtuStrankaListFormatedWithAdressOIB_1">
      <item>MATIA d.o.o. BUZET, OIB 60602690633, Sjeverna Ulica/bb, 52420 Buzet</item>
    </derivirana_varijabla>
  </DomainObject.Predmet.ProtuStrankaListFormatedWithAdressOIB>
  <DomainObject.Predmet.ProtuStrankaListNazivFormated>
    <izvorni_sadrzaj>
      <item>MATIA d.o.o. BUZET</item>
    </izvorni_sadrzaj>
    <derivirana_varijabla naziv="DomainObject.Predmet.ProtuStrankaListNazivFormated_1">
      <item>MATIA d.o.o. BUZET</item>
    </derivirana_varijabla>
  </DomainObject.Predmet.ProtuStrankaListNazivFormated>
  <DomainObject.Predmet.ProtuStrankaListNazivFormatedOIB>
    <izvorni_sadrzaj>
      <item>MATIA d.o.o. BUZET, OIB 60602690633</item>
    </izvorni_sadrzaj>
    <derivirana_varijabla naziv="DomainObject.Predmet.ProtuStrankaListNazivFormatedOIB_1">
      <item>MATIA d.o.o. BUZET, OIB 60602690633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ERSTE&amp;STEIERMÄRKISCHE BANKA d.d. RIJEKA</izvorni_sadrzaj>
    <derivirana_varijabla naziv="DomainObject.Predmet.StrankaIDrugi_1">ERSTE&amp;STEIERMÄRKISCHE BANKA d.d. RIJEKA</derivirana_varijabla>
  </DomainObject.Predmet.StrankaIDrugi>
  <DomainObject.Predmet.ProtustrankaIDrugi>
    <izvorni_sadrzaj>MATIA d.o.o. BUZET</izvorni_sadrzaj>
    <derivirana_varijabla naziv="DomainObject.Predmet.ProtustrankaIDrugi_1">MATIA d.o.o. BUZET</derivirana_varijabla>
  </DomainObject.Predmet.ProtustrankaIDrugi>
  <DomainObject.Predmet.StrankaIDrugiAdressOIB>
    <izvorni_sadrzaj>ERSTE&amp;STEIERMÄRKISCHE BANKA d.d. RIJEKA, OIB 23057039320, Jadranski Trg 3a, 51000 Rijeka</izvorni_sadrzaj>
    <derivirana_varijabla naziv="DomainObject.Predmet.StrankaIDrugiAdressOIB_1">ERSTE&amp;STEIERMÄRKISCHE BANKA d.d. RIJEKA, OIB 23057039320, Jadranski Trg 3a, 51000 Rijeka</derivirana_varijabla>
  </DomainObject.Predmet.StrankaIDrugiAdressOIB>
  <DomainObject.Predmet.ProtustrankaIDrugiAdressOIB>
    <izvorni_sadrzaj>MATIA d.o.o. BUZET, OIB 60602690633, Sjeverna Ulica/bb, 52420 Buzet</izvorni_sadrzaj>
    <derivirana_varijabla naziv="DomainObject.Predmet.ProtustrankaIDrugiAdressOIB_1">MATIA d.o.o. BUZET, OIB 60602690633, Sjeverna Ulica/bb,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MATIA d.o.o. BUZET</item>
      <item>ERSTE&amp;STEIERMÄRKISCHE BANKA d.d. RIJEKA</item>
    </izvorni_sadrzaj>
    <derivirana_varijabla naziv="DomainObject.Predmet.SudioniciListNaziv_1">
      <item>MATIA d.o.o. BUZET</item>
      <item>ERSTE&amp;STEIERMÄRKISCHE BANKA d.d. RIJEKA</item>
    </derivirana_varijabla>
  </DomainObject.Predmet.SudioniciListNaziv>
  <DomainObject.Predmet.SudioniciListAdressOIB>
    <izvorni_sadrzaj>
      <item>MATIA d.o.o. BUZET, OIB 60602690633, Sjeverna Ulica/bb,52420 Buzet</item>
      <item>ERSTE&amp;STEIERMÄRKISCHE BANKA d.d. RIJEKA, OIB 23057039320, Jadranski Trg 3a,51000 Rijeka</item>
    </izvorni_sadrzaj>
    <derivirana_varijabla naziv="DomainObject.Predmet.SudioniciListAdressOIB_1">
      <item>MATIA d.o.o. BUZET, OIB 60602690633, Sjeverna Ulica/bb,52420 Buzet</item>
      <item>ERSTE&amp;STEIERMÄRKISCHE BANKA d.d. RIJEKA,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60602690633</item>
      <item>, OIB 23057039320</item>
    </izvorni_sadrzaj>
    <derivirana_varijabla naziv="DomainObject.Predmet.SudioniciListNazivOIB_1">
      <item>, OIB 60602690633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613588-AD56-4449-8568-23047257C1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832</properties:Words>
  <properties:Characters>4364</properties:Characters>
  <properties:Lines>112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2017-06-29T08:20:00Z</dcterms:created>
  <dc:creator>Jasmina Matika</dc:creator>
  <cp:lastModifiedBy>Sanja Lakošeljac</cp:lastModifiedBy>
  <cp:lastPrinted>2016-05-20T11:14:00Z</cp:lastPrinted>
  <dcterms:modified xmlns:xsi="http://www.w3.org/2001/XMLSchema-instance" xsi:type="dcterms:W3CDTF">2017-06-29T10:02:00Z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