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aa8b" w14:paraId="c9caa8b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A475BE">
        <w:rPr>
          <w:szCs w:val="24"/>
        </w:rPr>
        <w:t>889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7F7A65" w:rsidRPr="007F7A65">
        <w:rPr>
          <w:szCs w:val="24"/>
        </w:rPr>
        <w:t>5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A475BE" w:rsidRPr="00A475BE">
        <w:t>MEDES-KONSTRUKCIJE d.o.o., Čakovec, Buzovečka 71,  MBS: 070083091, OIB: 40562076451</w:t>
      </w:r>
      <w:r w:rsidR="000571E3" w:rsidRPr="007F7A65">
        <w:t xml:space="preserve">, dana </w:t>
      </w:r>
      <w:r w:rsidR="00A475BE">
        <w:t>22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A475BE" w:rsidRPr="00A475BE">
        <w:t>MEDES-KONSTRUKCIJE d.o.o., Čakovec, Buzovečka 71,  MBS: 070083091, OIB: 40562076451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A475BE">
        <w:rPr>
          <w:szCs w:val="24"/>
        </w:rPr>
        <w:t>22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A475BE" w:rsidRPr="00A475BE">
        <w:t>MEDES-KONSTRUKCIJE d.o.o., Čakovec, Buzovečka 71,  MBS: 070083091, OIB: 40562076451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A475BE" w:rsidRPr="00A475BE">
        <w:t>Jasna Hromadko, Zagreb, Zelengorska br. 1, OIB: 22088644509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A475BE">
        <w:t xml:space="preserve">MEDES-KONSTRUKCIJE </w:t>
      </w:r>
      <w:r w:rsidR="00A475BE" w:rsidRPr="005C25C7">
        <w:t xml:space="preserve">d.o.o., </w:t>
      </w:r>
      <w:r w:rsidR="00A475BE">
        <w:t>Čakovec</w:t>
      </w:r>
      <w:r w:rsidR="00A475BE" w:rsidRPr="005C25C7">
        <w:t xml:space="preserve">, </w:t>
      </w:r>
      <w:r w:rsidR="00A475BE">
        <w:t>Buzovečka 71</w:t>
      </w:r>
      <w:r w:rsidR="00A475BE" w:rsidRPr="005C25C7">
        <w:t xml:space="preserve">,  MBS: </w:t>
      </w:r>
      <w:r w:rsidR="00A475BE" w:rsidRPr="00BA64A3">
        <w:t>070083091</w:t>
      </w:r>
      <w:r w:rsidR="00A475BE" w:rsidRPr="005C25C7">
        <w:t xml:space="preserve">, OIB: </w:t>
      </w:r>
      <w:r w:rsidR="00A475BE" w:rsidRPr="00BA64A3">
        <w:t>40562076451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A75CE" w:rsidP="00964C7D" w:rsidR="007A75CE" w:rsidRPr="007F7A65">
      <w:pPr>
        <w:rPr>
          <w:szCs w:val="24"/>
        </w:rPr>
      </w:pP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A475BE">
        <w:rPr>
          <w:szCs w:val="24"/>
        </w:rPr>
        <w:t>24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studenog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A475BE">
        <w:rPr>
          <w:szCs w:val="24"/>
        </w:rPr>
        <w:t>22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5C3BE5" w:rsidR="005C3BE5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</w:p>
    <w:p w:rsidRDefault="001B52FA" w:rsidP="005C3BE5" w:rsidR="00B7038C" w:rsidRPr="007F7A65">
      <w:pPr>
        <w:rPr>
          <w:szCs w:val="24"/>
        </w:rPr>
      </w:pPr>
      <w:r w:rsidRPr="007F7A65"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7F7A65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A475BE">
        <w:t xml:space="preserve">MEDES-KONSTRUKCIJE </w:t>
      </w:r>
      <w:r w:rsidR="00A475BE" w:rsidRPr="005C25C7">
        <w:t xml:space="preserve">d.o.o., </w:t>
      </w:r>
      <w:r w:rsidR="00A475BE">
        <w:t>Čakovec</w:t>
      </w:r>
      <w:r w:rsidR="00A475BE" w:rsidRPr="005C25C7">
        <w:t xml:space="preserve">, </w:t>
      </w:r>
      <w:r w:rsidR="00A475BE">
        <w:t>Buzovečka 71</w:t>
      </w:r>
    </w:p>
    <w:p w:rsidRDefault="00A80348" w:rsidP="007F7A65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A475BE">
        <w:t>Dejan Drvoderić</w:t>
      </w:r>
      <w:r w:rsidR="00A475BE" w:rsidRPr="005C25C7">
        <w:t xml:space="preserve">, </w:t>
      </w:r>
      <w:r w:rsidR="00A475BE">
        <w:t>Čakovec, Koče Racina 1/7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351AF0" w:rsidRPr="007F7A65">
        <w:rPr>
          <w:szCs w:val="24"/>
        </w:rPr>
        <w:t>Čakovec</w:t>
      </w:r>
      <w:r w:rsidR="001B52FA" w:rsidRPr="007F7A65">
        <w:rPr>
          <w:szCs w:val="24"/>
        </w:rPr>
        <w:t xml:space="preserve">, </w:t>
      </w:r>
      <w:r w:rsidR="00351AF0" w:rsidRPr="007F7A65">
        <w:rPr>
          <w:szCs w:val="24"/>
        </w:rPr>
        <w:t>O. Keršovanija 11</w:t>
      </w:r>
    </w:p>
    <w:p w:rsidRDefault="00DF4B3F" w:rsidP="00A475BE" w:rsidR="007A75CE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Stečajni upravitelj </w:t>
      </w:r>
      <w:r w:rsidR="00A475BE" w:rsidRPr="00A475BE">
        <w:t>Jasna Hromadko, Zagreb, Zel</w:t>
      </w:r>
      <w:r w:rsidR="00A475BE">
        <w:t>engorska br. 1</w:t>
      </w:r>
    </w:p>
    <w:p w:rsidRDefault="00CF63B6" w:rsidP="00964C7D" w:rsidR="00CF63B6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C3BE5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A475BE">
      <w:t>889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7F7A65" w:rsidRPr="007F7A6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16060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C3BE5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7F7A65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475BE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3B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B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BE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B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B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3B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B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BE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B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B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St-889/2015</izvorni_sadrzaj>
    <derivirana_varijabla naziv="DomainObject.Predmet.OznakaBroj_1">St-889/2015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MEDES-KONSTRUKCIJE društvo s ograničenom odgovornošću za proizvodnju, trgovinu i usluge</izvorni_sadrzaj>
    <derivirana_varijabla naziv="DomainObject.Predmet.ProtustrankaFormated_1">  MEDES-KONSTRUKCIJE društvo s ograničenom odgovornošću za proizvodnju, trgovinu i usluge</derivirana_varijabla>
  </DomainObject.Predmet.ProtustrankaFormated>
  <DomainObject.Predmet.ProtustrankaFormatedOIB>
    <izvorni_sadrzaj>  MEDES-KONSTRUKCIJE društvo s ograničenom odgovornošću za proizvodnju, trgovinu i usluge, OIB 40562076451</izvorni_sadrzaj>
    <derivirana_varijabla naziv="DomainObject.Predmet.ProtustrankaFormatedOIB_1">  MEDES-KONSTRUKCIJE društvo s ograničenom odgovornošću za proizvodnju, trgovinu i usluge, OIB 40562076451</derivirana_varijabla>
  </DomainObject.Predmet.ProtustrankaFormatedOIB>
  <DomainObject.Predmet.ProtustrankaFormatedWithAdress>
    <izvorni_sadrzaj> MEDES-KONSTRUKCIJE društvo s ograničenom odgovornošću za proizvodnju, trgovinu i usluge, Buzovečka 71, 40000 Čakovec</izvorni_sadrzaj>
    <derivirana_varijabla naziv="DomainObject.Predmet.ProtustrankaFormatedWithAdress_1"> MEDES-KONSTRUKCIJE društvo s ograničenom odgovornošću za proizvodnju, trgovinu i usluge, Buzovečka 71, 40000 Čakovec</derivirana_varijabla>
  </DomainObject.Predmet.ProtustrankaFormatedWithAdress>
  <DomainObject.Predmet.ProtustrankaFormatedWithAdressOIB>
    <izvorni_sadrzaj> MEDES-KONSTRUKCIJE društvo s ograničenom odgovornošću za proizvodnju, trgovinu i usluge, OIB 40562076451, Buzovečka 71, 40000 Čakovec</izvorni_sadrzaj>
    <derivirana_varijabla naziv="DomainObject.Predmet.ProtustrankaFormatedWithAdressOIB_1"> MEDES-KONSTRUKCIJE društvo s ograničenom odgovornošću za proizvodnju, trgovinu i usluge, OIB 40562076451, Buzovečka 71, 40000 Čakovec</derivirana_varijabla>
  </DomainObject.Predmet.ProtustrankaFormatedWithAdressOIB>
  <DomainObject.Predmet.ProtustrankaWithAdress>
    <izvorni_sadrzaj>MEDES-KONSTRUKCIJE društvo s ograničenom odgovornošću za proizvodnju, trgovinu i usluge Buzovečka 71, 40000 Čakovec</izvorni_sadrzaj>
    <derivirana_varijabla naziv="DomainObject.Predmet.ProtustrankaWithAdress_1">MEDES-KONSTRUKCIJE društvo s ograničenom odgovornošću za proizvodnju, trgovinu i usluge Buzovečka 71, 40000 Čakovec</derivirana_varijabla>
  </DomainObject.Predmet.ProtustrankaWithAdress>
  <DomainObject.Predmet.ProtustrankaWithAdressOIB>
    <izvorni_sadrzaj>MEDES-KONSTRUKCIJE društvo s ograničenom odgovornošću za proizvodnju, trgovinu i usluge, OIB 40562076451, Buzovečka 71, 40000 Čakovec</izvorni_sadrzaj>
    <derivirana_varijabla naziv="DomainObject.Predmet.ProtustrankaWithAdressOIB_1">MEDES-KONSTRUKCIJE društvo s ograničenom odgovornošću za proizvodnju, trgovinu i usluge, OIB 40562076451, Buzovečka 71, 40000 Čakovec</derivirana_varijabla>
  </DomainObject.Predmet.ProtustrankaWithAdressOIB>
  <DomainObject.Predmet.ProtustrankaNazivFormated>
    <izvorni_sadrzaj>MEDES-KONSTRUKCIJE društvo s ograničenom odgovornošću za proizvodnju, trgovinu i usluge</izvorni_sadrzaj>
    <derivirana_varijabla naziv="DomainObject.Predmet.ProtustrankaNazivFormated_1">MEDES-KONSTRUKCIJE društvo s ograničenom odgovornošću za proizvodnju, trgovinu i usluge</derivirana_varijabla>
  </DomainObject.Predmet.ProtustrankaNazivFormated>
  <DomainObject.Predmet.ProtustrankaNazivFormatedOIB>
    <izvorni_sadrzaj>MEDES-KONSTRUKCIJE društvo s ograničenom odgovornošću za proizvodnju, trgovinu i usluge, OIB 40562076451</izvorni_sadrzaj>
    <derivirana_varijabla naziv="DomainObject.Predmet.ProtustrankaNazivFormatedOIB_1">MEDES-KONSTRUKCIJE društvo s ograničenom odgovornošću za proizvodnju, trgovinu i usluge, OIB 40562076451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342087.64</izvorni_sadrzaj>
    <derivirana_varijabla naziv="DomainObject.Predmet.TrenutnaVrijednost_1">342087.64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MEDES-KONSTRUKCIJE društvo s ograničenom odgovornošću za proizvodnju, trgovinu i usluge</item>
    </izvorni_sadrzaj>
    <derivirana_varijabla naziv="DomainObject.Predmet.ProtuStrankaListFormated_1">
      <item>MEDES-KONSTRUKCIJE društvo s ograničenom odgovornošću za proizvodnju, trgovinu i usluge</item>
    </derivirana_varijabla>
  </DomainObject.Predmet.ProtuStrankaListFormated>
  <DomainObject.Predmet.ProtuStrankaListFormatedOIB>
    <izvorni_sadrzaj>
      <item>MEDES-KONSTRUKCIJE društvo s ograničenom odgovornošću za proizvodnju, trgovinu i usluge, OIB 40562076451</item>
    </izvorni_sadrzaj>
    <derivirana_varijabla naziv="DomainObject.Predmet.ProtuStrankaListFormatedOIB_1">
      <item>MEDES-KONSTRUKCIJE društvo s ograničenom odgovornošću za proizvodnju, trgovinu i usluge, OIB 40562076451</item>
    </derivirana_varijabla>
  </DomainObject.Predmet.ProtuStrankaListFormatedOIB>
  <DomainObject.Predmet.ProtuStrankaListFormatedWithAdress>
    <izvorni_sadrzaj>
      <item>MEDES-KONSTRUKCIJE društvo s ograničenom odgovornošću za proizvodnju, trgovinu i usluge, Buzovečka 71, 40000 Čakovec</item>
    </izvorni_sadrzaj>
    <derivirana_varijabla naziv="DomainObject.Predmet.ProtuStrankaListFormatedWithAdress_1">
      <item>MEDES-KONSTRUKCIJE društvo s ograničenom odgovornošću za proizvodnju, trgovinu i usluge, Buzovečka 71, 40000 Čakovec</item>
    </derivirana_varijabla>
  </DomainObject.Predmet.ProtuStrankaListFormatedWithAdress>
  <DomainObject.Predmet.ProtuStrankaListFormatedWithAdressOIB>
    <izvorni_sadrzaj>
      <item>MEDES-KONSTRUKCIJE društvo s ograničenom odgovornošću za proizvodnju, trgovinu i usluge, OIB 40562076451, Buzovečka 71, 40000 Čakovec</item>
    </izvorni_sadrzaj>
    <derivirana_varijabla naziv="DomainObject.Predmet.ProtuStrankaListFormatedWithAdressOIB_1">
      <item>MEDES-KONSTRUKCIJE društvo s ograničenom odgovornošću za proizvodnju, trgovinu i usluge, OIB 40562076451, Buzovečka 71, 40000 Čakovec</item>
    </derivirana_varijabla>
  </DomainObject.Predmet.ProtuStrankaListFormatedWithAdressOIB>
  <DomainObject.Predmet.ProtuStrankaListNazivFormated>
    <izvorni_sadrzaj>
      <item>MEDES-KONSTRUKCIJE društvo s ograničenom odgovornošću za proizvodnju, trgovinu i usluge</item>
    </izvorni_sadrzaj>
    <derivirana_varijabla naziv="DomainObject.Predmet.ProtuStrankaListNazivFormated_1">
      <item>MEDES-KONSTRUKCIJE društvo s ograničenom odgovornošću za proizvodnju, trgovinu i usluge</item>
    </derivirana_varijabla>
  </DomainObject.Predmet.ProtuStrankaListNazivFormated>
  <DomainObject.Predmet.ProtuStrankaListNazivFormatedOIB>
    <izvorni_sadrzaj>
      <item>MEDES-KONSTRUKCIJE društvo s ograničenom odgovornošću za proizvodnju, trgovinu i usluge, OIB 40562076451</item>
    </izvorni_sadrzaj>
    <derivirana_varijabla naziv="DomainObject.Predmet.ProtuStrankaListNazivFormatedOIB_1">
      <item>MEDES-KONSTRUKCIJE društvo s ograničenom odgovornošću za proizvodnju, trgovinu i usluge, OIB 40562076451</item>
    </derivirana_varijabla>
  </DomainObject.Predmet.ProtuStrankaListNazivFormatedOIB>
  <DomainObject.Predmet.OstaliListFormated>
    <izvorni_sadrzaj>
      <item>E-oglasna ploča</item>
      <item>Sudski registar, Trgovački sud u Varaždinu</item>
      <item>Porezna uprava - Ispostava Čakovec</item>
      <item>Županijsko državno odvjetništvo</item>
      <item>Dejan Drvoderić</item>
    </izvorni_sadrzaj>
    <derivirana_varijabla naziv="DomainObject.Predmet.OstaliListFormated_1">
      <item>E-oglasna ploča</item>
      <item>Sudski registar, Trgovački sud u Varaždinu</item>
      <item>Porezna uprava - Ispostava Čakovec</item>
      <item>Županijsko državno odvjetništvo</item>
      <item>Dejan Drvoderić</item>
    </derivirana_varijabla>
  </DomainObject.Predmet.OstaliListFormated>
  <DomainObject.Predmet.OstaliListFormatedOIB>
    <izvorni_sadrzaj>
      <item>E-oglasna ploča</item>
      <item>Sudski registar, Trgovački sud u Varaždinu</item>
      <item>Porezna uprava - Ispostava Čakovec</item>
      <item>Županijsko državno odvjetništvo</item>
      <item>Dejan Drvoderić, OIB 49528857463</item>
    </izvorni_sadrzaj>
    <derivirana_varijabla naziv="DomainObject.Predmet.OstaliListFormatedOIB_1">
      <item>E-oglasna ploča</item>
      <item>Sudski registar, Trgovački sud u Varaždinu</item>
      <item>Porezna uprava - Ispostava Čakovec</item>
      <item>Županijsko državno odvjetništvo</item>
      <item>Dejan Drvoderić, OIB 49528857463</item>
    </derivirana_varijabla>
  </DomainObject.Predmet.OstaliListFormatedOIB>
  <DomainObject.Predmet.OstaliListFormatedWithAdress>
    <izvorni_sadrzaj>
      <item>E-oglasna ploča</item>
      <item>Sudski registar, Trgovački sud u Varaždinu</item>
      <item>Porezna uprava - Ispostava Čakovec, O. Keršovanija 11, 40000 Čakovec</item>
      <item>Županijsko državno odvjetništvo</item>
      <item>Dejan Drvoderić, Koče Racina 17, 40000 Čakovec</item>
    </izvorni_sadrzaj>
    <derivirana_varijabla naziv="DomainObject.Predmet.OstaliListFormatedWithAdress_1">
      <item>E-oglasna ploča</item>
      <item>Sudski registar, Trgovački sud u Varaždinu</item>
      <item>Porezna uprava - Ispostava Čakovec, O. Keršovanija 11, 40000 Čakovec</item>
      <item>Županijsko državno odvjetništvo</item>
      <item>Dejan Drvoderić, Koče Racina 17, 40000 Čakovec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Porezna uprava - Ispostava Čakovec, O. Keršovanija 11, 40000 Čakovec</item>
      <item>Županijsko državno odvjetništvo</item>
      <item>Dejan Drvoderić, OIB 49528857463, Koče Racina 17, 40000 Čakovec</item>
    </izvorni_sadrzaj>
    <derivirana_varijabla naziv="DomainObject.Predmet.OstaliListFormatedWithAdressOIB_1">
      <item>E-oglasna ploča</item>
      <item>Sudski registar, Trgovački sud u Varaždinu</item>
      <item>Porezna uprava - Ispostava Čakovec, O. Keršovanija 11, 40000 Čakovec</item>
      <item>Županijsko državno odvjetništvo</item>
      <item>Dejan Drvoderić, OIB 49528857463, Koče Racina 17, 40000 Čakovec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Porezna uprava - Ispostava Čakovec</item>
      <item>Županijsko državno odvjetništvo</item>
      <item>Dejan Drvoderić</item>
    </izvorni_sadrzaj>
    <derivirana_varijabla naziv="DomainObject.Predmet.OstaliListNazivFormated_1">
      <item>E-oglasna ploča</item>
      <item>Sudski registar, Trgovački sud u Varaždinu</item>
      <item>Porezna uprava - Ispostava Čakovec</item>
      <item>Županijsko državno odvjetništvo</item>
      <item>Dejan Drvoderić</item>
    </derivirana_varijabla>
  </DomainObject.Predmet.OstaliListNazivFormated>
  <DomainObject.Predmet.OstaliListNazivFormatedOIB>
    <izvorni_sadrzaj>
      <item>E-oglasna ploča</item>
      <item>Sudski registar, Trgovački sud u Varaždinu</item>
      <item>Porezna uprava - Ispostava Čakovec</item>
      <item>Županijsko državno odvjetništvo</item>
      <item>Dejan Drvoderić, OIB 49528857463</item>
    </izvorni_sadrzaj>
    <derivirana_varijabla naziv="DomainObject.Predmet.OstaliListNazivFormatedOIB_1">
      <item>E-oglasna ploča</item>
      <item>Sudski registar, Trgovački sud u Varaždinu</item>
      <item>Porezna uprava - Ispostava Čakovec</item>
      <item>Županijsko državno odvjetništvo</item>
      <item>Dejan Drvoderić, OIB 49528857463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MEDES-KONSTRUKCIJE društvo s ograničenom odgovornošću za proizvodnju, trgovinu i usluge</izvorni_sadrzaj>
    <derivirana_varijabla naziv="DomainObject.Predmet.ProtustrankaIDrugi_1">MEDES-KONSTRUKCIJE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MEDES-KONSTRUKCIJE društvo s ograničenom odgovornošću za proizvodnju, trgovinu i usluge, OIB 40562076451, Buzovečka 71, 40000 Čakovec</izvorni_sadrzaj>
    <derivirana_varijabla naziv="DomainObject.Predmet.ProtustrankaIDrugiAdressOIB_1">MEDES-KONSTRUKCIJE društvo s ograničenom odgovornošću za proizvodnju, trgovinu i usluge, OIB 40562076451, Buzovečka 71,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MEDES-KONSTRUKCIJE društvo s ograničenom odgovornošću za proizvodnju, trgovinu i usluge</item>
      <item>E-oglasna ploča</item>
      <item>Sudski registar, Trgovački sud u Varaždinu</item>
      <item>Porezna uprava - Ispostava Čakovec</item>
      <item>Županijsko državno odvjetništvo</item>
      <item>Dejan Drvoderić</item>
    </izvorni_sadrzaj>
    <derivirana_varijabla naziv="DomainObject.Predmet.SudioniciListNaziv_1">
      <item>Financijska agencija</item>
      <item>MEDES-KONSTRUKCIJE društvo s ograničenom odgovornošću za proizvodnju, trgovinu i usluge</item>
      <item>E-oglasna ploča</item>
      <item>Sudski registar, Trgovački sud u Varaždinu</item>
      <item>Porezna uprava - Ispostava Čakovec</item>
      <item>Županijsko državno odvjetništvo</item>
      <item>Dejan Drvoderić</item>
    </derivirana_varijabla>
  </DomainObject.Predmet.SudioniciListNaziv>
  <DomainObject.Predmet.SudioniciListAdressOIB>
    <izvorni_sadrzaj>
      <item>Financijska agencija, OIB 85821130368, A. Cesarca 2,42000 Varaždin</item>
      <item>MEDES-KONSTRUKCIJE društvo s ograničenom odgovornošću za proizvodnju, trgovinu i usluge, OIB 40562076451, Buzovečka 71,40000 Čakovec</item>
      <item>E-oglasna ploča</item>
      <item>Sudski registar, Trgovački sud u Varaždinu</item>
      <item>Porezna uprava - Ispostava Čakovec, O. Keršovanija 11,40000 Čakovec</item>
      <item>Županijsko državno odvjetništvo</item>
      <item>Dejan Drvoderić, OIB 49528857463, Koče Racina 17,40000 Čakovec</item>
    </izvorni_sadrzaj>
    <derivirana_varijabla naziv="DomainObject.Predmet.SudioniciListAdressOIB_1">
      <item>Financijska agencija, OIB 85821130368, A. Cesarca 2,42000 Varaždin</item>
      <item>MEDES-KONSTRUKCIJE društvo s ograničenom odgovornošću za proizvodnju, trgovinu i usluge, OIB 40562076451, Buzovečka 71,40000 Čakovec</item>
      <item>E-oglasna ploča</item>
      <item>Sudski registar, Trgovački sud u Varaždinu</item>
      <item>Porezna uprava - Ispostava Čakovec, O. Keršovanija 11,40000 Čakovec</item>
      <item>Županijsko državno odvjetništvo</item>
      <item>Dejan Drvoderić, OIB 49528857463, Koče Racina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40562076451</item>
      <item>, OIB null</item>
      <item>, OIB null</item>
      <item>, OIB null</item>
      <item>, OIB null</item>
      <item>, OIB 49528857463</item>
    </izvorni_sadrzaj>
    <derivirana_varijabla naziv="DomainObject.Predmet.SudioniciListNazivOIB_1">
      <item>, OIB 85821130368</item>
      <item>, OIB 40562076451</item>
      <item>, OIB null</item>
      <item>, OIB null</item>
      <item>, OIB null</item>
      <item>, OIB null</item>
      <item>, OIB 49528857463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506</properties:Words>
  <properties:Characters>2789</properties:Characters>
  <properties:Lines>88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2016-01-22T09:27:00Z</dcterms:created>
  <dc:creator>Ljubica Makovec</dc:creator>
  <cp:lastModifiedBy>Nevenka Vuković</cp:lastModifiedBy>
  <cp:lastPrinted>2016-01-22T09:33:00Z</cp:lastPrinted>
  <dcterms:modified xmlns:xsi="http://www.w3.org/2001/XMLSchema-instance" xsi:type="dcterms:W3CDTF">2016-01-22T09:33:00Z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