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5255" w14:paraId="6fe5255" w:rsidRDefault="00863ADB" w:rsidP="00863ADB" w:rsidR="00863AD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3ADB" w:rsidP="00863ADB" w:rsidR="00863AD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63ADB" w:rsidP="00863ADB" w:rsidR="00863AD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63ADB" w:rsidP="00863ADB" w:rsidR="00863AD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63ADB" w:rsidP="00863ADB" w:rsidR="00863AD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63ADB" w:rsidP="00863ADB" w:rsidR="00863AD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63ADB" w:rsidP="00863ADB" w:rsidR="00863ADB" w:rsidRPr="005D578C">
      <w:pPr>
        <w:jc w:val="center"/>
        <w:rPr>
          <w:rFonts w:cs="Times New Roman" w:eastAsia="Times New Roman"/>
          <w:szCs w:val="24"/>
        </w:rPr>
      </w:pPr>
    </w:p>
    <w:p w:rsidRDefault="00863ADB" w:rsidP="00863ADB" w:rsidR="00863AD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63ADB" w:rsidP="00863ADB" w:rsidR="00863ADB" w:rsidRPr="005D578C">
      <w:pPr>
        <w:rPr>
          <w:rFonts w:cs="Times New Roman" w:eastAsia="Times New Roman"/>
          <w:szCs w:val="24"/>
        </w:rPr>
      </w:pPr>
    </w:p>
    <w:p w:rsidRDefault="00863ADB" w:rsidP="00863ADB" w:rsidR="00863AD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="00804790">
        <w:rPr>
          <w:iCs/>
        </w:rPr>
        <w:t>na temelju prijedloga sudske savjetnice Mihaele Kaligari, u skraćenom stečajnom postupku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DU. MA. BARTULIĆI d. o. o. Umag, Špinel 19, OIB 83793732382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130032492,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804790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804790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863ADB" w:rsidP="00863ADB" w:rsidR="00863ADB" w:rsidRPr="005D578C">
      <w:pPr>
        <w:rPr>
          <w:rFonts w:cs="Times New Roman" w:eastAsia="Times New Roman"/>
          <w:szCs w:val="24"/>
        </w:rPr>
      </w:pPr>
    </w:p>
    <w:p w:rsidRDefault="00863ADB" w:rsidP="00863ADB" w:rsidR="00863AD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63ADB" w:rsidP="00863ADB" w:rsidR="00863ADB" w:rsidRPr="005D578C">
      <w:pPr>
        <w:rPr>
          <w:rFonts w:cs="Times New Roman" w:eastAsia="Times New Roman"/>
          <w:szCs w:val="24"/>
        </w:rPr>
      </w:pPr>
    </w:p>
    <w:p w:rsidRDefault="00863ADB" w:rsidP="00863ADB" w:rsidR="00863AD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DU. MA. BARTULIĆI d. o. o. Umag, Špinel 19, OIB 83793732382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130032492</w:t>
      </w:r>
      <w:r w:rsidR="00804790">
        <w:rPr>
          <w:rFonts w:cs="Times New Roman" w:eastAsia="Times New Roman"/>
          <w:szCs w:val="24"/>
        </w:rPr>
        <w:t>.</w:t>
      </w:r>
    </w:p>
    <w:p w:rsidRDefault="00863ADB" w:rsidP="00863ADB" w:rsidR="00863ADB" w:rsidRPr="005D578C">
      <w:pPr>
        <w:rPr>
          <w:rFonts w:cs="Times New Roman" w:eastAsia="Times New Roman"/>
          <w:szCs w:val="24"/>
        </w:rPr>
      </w:pPr>
    </w:p>
    <w:p w:rsidRDefault="00863ADB" w:rsidP="00863ADB" w:rsidR="00863AD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863ADB" w:rsidP="00863ADB" w:rsidR="00863ADB">
      <w:pPr>
        <w:rPr>
          <w:rFonts w:cs="Times New Roman" w:eastAsia="Times New Roman"/>
          <w:szCs w:val="20"/>
        </w:rPr>
      </w:pPr>
    </w:p>
    <w:p w:rsidRDefault="00863ADB" w:rsidP="00863ADB" w:rsidR="00863AD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DU. MA. BARTULIĆI d. o. o. Umag, Špinel 19, OIB 83793732382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130032492.</w:t>
      </w:r>
    </w:p>
    <w:p w:rsidRDefault="00863ADB" w:rsidP="00863ADB" w:rsidR="00863ADB">
      <w:pPr>
        <w:ind w:firstLine="709"/>
        <w:rPr>
          <w:rFonts w:cs="Times New Roman" w:eastAsia="Times New Roman"/>
          <w:szCs w:val="24"/>
        </w:rPr>
      </w:pPr>
    </w:p>
    <w:p w:rsidRDefault="00863ADB" w:rsidP="00863ADB" w:rsidR="00863AD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DU. MA. BARTULIĆI d. o. o. Umag, Špinel 19, OIB 83793732382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130032492.</w:t>
      </w:r>
    </w:p>
    <w:p w:rsidRDefault="00863ADB" w:rsidP="00863ADB" w:rsidR="00863ADB">
      <w:pPr>
        <w:rPr>
          <w:rFonts w:cs="Times New Roman" w:eastAsia="Times New Roman"/>
          <w:szCs w:val="24"/>
        </w:rPr>
      </w:pPr>
    </w:p>
    <w:p w:rsidRDefault="00863ADB" w:rsidP="00863ADB" w:rsidR="00863ADB" w:rsidRPr="005D578C">
      <w:pPr>
        <w:rPr>
          <w:rFonts w:cs="Times New Roman" w:eastAsia="Times New Roman"/>
          <w:szCs w:val="24"/>
        </w:rPr>
      </w:pPr>
    </w:p>
    <w:p w:rsidRDefault="00863ADB" w:rsidP="00863ADB" w:rsidR="00863AD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63ADB" w:rsidP="00863ADB" w:rsidR="00863ADB">
      <w:pPr>
        <w:ind w:firstLine="708"/>
        <w:rPr>
          <w:rFonts w:cs="Times New Roman" w:eastAsia="Times New Roman"/>
          <w:szCs w:val="24"/>
        </w:rPr>
      </w:pPr>
    </w:p>
    <w:p w:rsidRDefault="00863ADB" w:rsidP="00863ADB" w:rsidR="00863AD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DU. MA. BARTULIĆI d. o. o. Umag.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St-1242/2015-3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63ADB" w:rsidP="00863ADB" w:rsidR="00863AD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63ADB" w:rsidP="00863ADB" w:rsidR="00863ADB" w:rsidRPr="005D578C">
      <w:pPr>
        <w:rPr>
          <w:rFonts w:cs="Times New Roman" w:eastAsia="Times New Roman"/>
          <w:szCs w:val="24"/>
        </w:rPr>
      </w:pPr>
    </w:p>
    <w:p w:rsidRDefault="00863ADB" w:rsidP="00863ADB" w:rsidR="00863AD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804790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804790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63ADB" w:rsidP="00863ADB" w:rsidR="00863ADB">
      <w:pPr>
        <w:rPr>
          <w:rFonts w:cs="Times New Roman" w:eastAsia="Times New Roman"/>
          <w:szCs w:val="24"/>
        </w:rPr>
      </w:pPr>
    </w:p>
    <w:p w:rsidRDefault="00863ADB" w:rsidP="00863ADB" w:rsidR="00863AD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63ADB" w:rsidP="00863ADB" w:rsidR="00863AD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97728B">
        <w:rPr>
          <w:rFonts w:cs="Times New Roman" w:eastAsia="Times New Roman"/>
          <w:szCs w:val="24"/>
        </w:rPr>
        <w:t>, v. r.</w:t>
      </w:r>
    </w:p>
    <w:p w:rsidRDefault="00863ADB" w:rsidP="00863ADB" w:rsidR="00863ADB">
      <w:pPr>
        <w:jc w:val="left"/>
        <w:rPr>
          <w:rFonts w:cs="Times New Roman" w:eastAsia="Times New Roman"/>
          <w:szCs w:val="24"/>
        </w:rPr>
      </w:pPr>
    </w:p>
    <w:p w:rsidRDefault="00863ADB" w:rsidP="00863ADB" w:rsidR="00863ADB" w:rsidRPr="005D578C">
      <w:pPr>
        <w:jc w:val="left"/>
        <w:rPr>
          <w:rFonts w:cs="Times New Roman" w:eastAsia="Times New Roman"/>
          <w:szCs w:val="24"/>
        </w:rPr>
      </w:pPr>
    </w:p>
    <w:p w:rsidRDefault="00863ADB" w:rsidP="00863ADB" w:rsidR="00863AD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04790" w:rsidP="00804790" w:rsidR="00804790">
      <w:pPr>
        <w:ind w:firstLine="708"/>
        <w:rPr>
          <w:iCs/>
        </w:rPr>
      </w:pPr>
      <w:r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804790" w:rsidP="00804790" w:rsidR="00804790">
      <w:pPr>
        <w:rPr>
          <w:iCs/>
        </w:rPr>
      </w:pPr>
      <w:r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863ADB" w:rsidP="00863ADB" w:rsidR="00863ADB">
      <w:pPr>
        <w:rPr>
          <w:rFonts w:cs="Times New Roman" w:eastAsia="Times New Roman"/>
          <w:szCs w:val="24"/>
        </w:rPr>
      </w:pPr>
    </w:p>
    <w:p w:rsidRDefault="00863ADB" w:rsidP="00863ADB" w:rsidR="00863ADB" w:rsidRPr="005D578C">
      <w:pPr>
        <w:rPr>
          <w:rFonts w:cs="Times New Roman" w:eastAsia="Times New Roman"/>
          <w:szCs w:val="24"/>
        </w:rPr>
      </w:pPr>
    </w:p>
    <w:p w:rsidRDefault="00863ADB" w:rsidP="00863ADB" w:rsidR="00863AD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63ADB" w:rsidP="00863ADB" w:rsidR="00863A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63ADB" w:rsidP="00863ADB" w:rsidR="00863A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DU. MA. BARTULIĆI d. o. o. Umag, Špinel 19,</w:t>
      </w:r>
    </w:p>
    <w:p w:rsidRDefault="00804790" w:rsidP="00863ADB" w:rsidR="00863AD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863ADB">
        <w:rPr>
          <w:rFonts w:cs="Times New Roman" w:eastAsia="Times New Roman"/>
          <w:szCs w:val="24"/>
        </w:rPr>
        <w:t xml:space="preserve">. RH, Ministarstvo financija, Porezna uprava, </w:t>
      </w:r>
      <w:r w:rsidR="00863ADB" w:rsidRPr="00386167">
        <w:rPr>
          <w:rFonts w:cs="Times New Roman" w:eastAsia="Times New Roman"/>
          <w:szCs w:val="20"/>
        </w:rPr>
        <w:t xml:space="preserve">Područni ured </w:t>
      </w:r>
      <w:r w:rsidR="00863ADB"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804790" w:rsidP="00863ADB" w:rsidR="00863A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863ADB">
        <w:rPr>
          <w:rFonts w:cs="Times New Roman" w:eastAsia="Times New Roman"/>
          <w:szCs w:val="24"/>
        </w:rPr>
        <w:t>.</w:t>
      </w:r>
      <w:r w:rsidR="00863ADB" w:rsidRPr="00386167">
        <w:rPr>
          <w:rFonts w:cs="Times New Roman" w:eastAsia="Times New Roman"/>
          <w:szCs w:val="24"/>
        </w:rPr>
        <w:t xml:space="preserve"> </w:t>
      </w:r>
      <w:r w:rsidR="00863ADB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04790" w:rsidP="00863ADB" w:rsidR="00863AD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863ADB">
        <w:rPr>
          <w:rFonts w:cs="Times New Roman" w:eastAsia="Times New Roman"/>
          <w:szCs w:val="24"/>
        </w:rPr>
        <w:t xml:space="preserve">. stečajni upravitelj </w:t>
      </w:r>
      <w:r w:rsidR="00863ADB">
        <w:rPr>
          <w:rFonts w:cs="Times New Roman" w:eastAsia="Times New Roman"/>
          <w:szCs w:val="20"/>
        </w:rPr>
        <w:t xml:space="preserve">Nikola Delić, Pula, Kranjčevićeva 16, </w:t>
      </w:r>
    </w:p>
    <w:p w:rsidRDefault="00804790" w:rsidP="00863ADB" w:rsidR="00863AD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863ADB">
        <w:rPr>
          <w:rFonts w:cs="Times New Roman" w:eastAsia="Times New Roman"/>
          <w:szCs w:val="24"/>
        </w:rPr>
        <w:t xml:space="preserve">. mrežna stranica e-Oglasna ploča sudova, </w:t>
      </w:r>
    </w:p>
    <w:p w:rsidRDefault="00804790" w:rsidP="00863ADB" w:rsidR="00863A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863ADB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804790" w:rsidP="00863ADB" w:rsidR="00863AD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863ADB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863ADB" w:rsidP="00863ADB" w:rsidR="00863ADB"/>
    <w:p w:rsidRDefault="00863ADB" w:rsidP="00863ADB" w:rsidR="00863ADB"/>
    <w:p w:rsidRDefault="00863ADB" w:rsidP="00863ADB" w:rsidR="00863ADB"/>
    <w:p w:rsidRDefault="00832B30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ADB" w:rsidP="00863ADB" w:rsidR="00863ADB">
      <w:r>
        <w:separator/>
      </w:r>
    </w:p>
  </w:endnote>
  <w:endnote w:id="0" w:type="continuationSeparator">
    <w:p w:rsidRDefault="00863ADB" w:rsidP="00863ADB" w:rsidR="00863A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ADB" w:rsidP="00863ADB" w:rsidR="00863ADB">
      <w:r>
        <w:separator/>
      </w:r>
    </w:p>
  </w:footnote>
  <w:footnote w:id="0" w:type="continuationSeparator">
    <w:p w:rsidRDefault="00863ADB" w:rsidP="00863ADB" w:rsidR="00863A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3ADB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32B3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St-1242/2015-5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3ADB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St-1242/2015-5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2A6C"/>
    <w:rsid w:val="00002A6C"/>
    <w:rsid w:val="0075528E"/>
    <w:rsid w:val="0079403F"/>
    <w:rsid w:val="00804790"/>
    <w:rsid w:val="00832B30"/>
    <w:rsid w:val="00863ADB"/>
    <w:rsid w:val="00886905"/>
    <w:rsid w:val="0097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AD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3AD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63AD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3A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AD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63A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3AD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47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79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0479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0479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0479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AD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3AD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63AD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3A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AD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63A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3AD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47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79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0479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0479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0479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155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1242</izvorni_sadrzaj>
    <derivirana_varijabla naziv="DomainObject.Predmet.Broj_1">1242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St-1242/2015</izvorni_sadrzaj>
    <derivirana_varijabla naziv="DomainObject.Predmet.OznakaBroj_1">St-1242/2015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DU. MA. BARTULIĆI d.o.o. UMAG</izvorni_sadrzaj>
    <derivirana_varijabla naziv="DomainObject.Predmet.ProtustrankaFormated_1">  DU. MA. BARTULIĆI d.o.o. UMAG</derivirana_varijabla>
  </DomainObject.Predmet.ProtustrankaFormated>
  <DomainObject.Predmet.ProtustrankaFormatedOIB>
    <izvorni_sadrzaj>  DU. MA. BARTULIĆI d.o.o. UMAG, OIB 83793732382</izvorni_sadrzaj>
    <derivirana_varijabla naziv="DomainObject.Predmet.ProtustrankaFormatedOIB_1">  DU. MA. BARTULIĆI d.o.o. UMAG, OIB 83793732382</derivirana_varijabla>
  </DomainObject.Predmet.ProtustrankaFormatedOIB>
  <DomainObject.Predmet.ProtustrankaFormatedWithAdress>
    <izvorni_sadrzaj> DU. MA. BARTULIĆI d.o.o. UMAG, Špinel 19, 52470 Umag</izvorni_sadrzaj>
    <derivirana_varijabla naziv="DomainObject.Predmet.ProtustrankaFormatedWithAdress_1"> DU. MA. BARTULIĆI d.o.o. UMAG, Špinel 19, 52470 Umag</derivirana_varijabla>
  </DomainObject.Predmet.ProtustrankaFormatedWithAdress>
  <DomainObject.Predmet.ProtustrankaFormatedWithAdressOIB>
    <izvorni_sadrzaj> DU. MA. BARTULIĆI d.o.o. UMAG, OIB 83793732382, Špinel 19, 52470 Umag</izvorni_sadrzaj>
    <derivirana_varijabla naziv="DomainObject.Predmet.ProtustrankaFormatedWithAdressOIB_1"> DU. MA. BARTULIĆI d.o.o. UMAG, OIB 83793732382, Špinel 19, 52470 Umag</derivirana_varijabla>
  </DomainObject.Predmet.ProtustrankaFormatedWithAdressOIB>
  <DomainObject.Predmet.ProtustrankaWithAdress>
    <izvorni_sadrzaj>DU. MA. BARTULIĆI d.o.o. UMAG Špinel 19, 52470 Umag</izvorni_sadrzaj>
    <derivirana_varijabla naziv="DomainObject.Predmet.ProtustrankaWithAdress_1">DU. MA. BARTULIĆI d.o.o. UMAG Špinel 19, 52470 Umag</derivirana_varijabla>
  </DomainObject.Predmet.ProtustrankaWithAdress>
  <DomainObject.Predmet.ProtustrankaWithAdressOIB>
    <izvorni_sadrzaj>DU. MA. BARTULIĆI d.o.o. UMAG, OIB 83793732382, Špinel 19, 52470 Umag</izvorni_sadrzaj>
    <derivirana_varijabla naziv="DomainObject.Predmet.ProtustrankaWithAdressOIB_1">DU. MA. BARTULIĆI d.o.o. UMAG, OIB 83793732382, Špinel 19, 52470 Umag</derivirana_varijabla>
  </DomainObject.Predmet.ProtustrankaWithAdressOIB>
  <DomainObject.Predmet.ProtustrankaNazivFormated>
    <izvorni_sadrzaj>DU. MA. BARTULIĆI d.o.o. UMAG</izvorni_sadrzaj>
    <derivirana_varijabla naziv="DomainObject.Predmet.ProtustrankaNazivFormated_1">DU. MA. BARTULIĆI d.o.o. UMAG</derivirana_varijabla>
  </DomainObject.Predmet.ProtustrankaNazivFormated>
  <DomainObject.Predmet.ProtustrankaNazivFormatedOIB>
    <izvorni_sadrzaj>DU. MA. BARTULIĆI d.o.o. UMAG, OIB 83793732382</izvorni_sadrzaj>
    <derivirana_varijabla naziv="DomainObject.Predmet.ProtustrankaNazivFormatedOIB_1">DU. MA. BARTULIĆI d.o.o. UMAG, OIB 83793732382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11035.74</izvorni_sadrzaj>
    <derivirana_varijabla naziv="DomainObject.Predmet.TrenutnaVrijednost_1">11035.74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DU. MA. BARTULIĆI d.o.o. UMAG</item>
    </izvorni_sadrzaj>
    <derivirana_varijabla naziv="DomainObject.Predmet.ProtuStrankaListFormated_1">
      <item>DU. MA. BARTULIĆI d.o.o. UMAG</item>
    </derivirana_varijabla>
  </DomainObject.Predmet.ProtuStrankaListFormated>
  <DomainObject.Predmet.ProtuStrankaListFormatedOIB>
    <izvorni_sadrzaj>
      <item>DU. MA. BARTULIĆI d.o.o. UMAG, OIB 83793732382</item>
    </izvorni_sadrzaj>
    <derivirana_varijabla naziv="DomainObject.Predmet.ProtuStrankaListFormatedOIB_1">
      <item>DU. MA. BARTULIĆI d.o.o. UMAG, OIB 83793732382</item>
    </derivirana_varijabla>
  </DomainObject.Predmet.ProtuStrankaListFormatedOIB>
  <DomainObject.Predmet.ProtuStrankaListFormatedWithAdress>
    <izvorni_sadrzaj>
      <item>DU. MA. BARTULIĆI d.o.o. UMAG, Špinel 19, 52470 Umag</item>
    </izvorni_sadrzaj>
    <derivirana_varijabla naziv="DomainObject.Predmet.ProtuStrankaListFormatedWithAdress_1">
      <item>DU. MA. BARTULIĆI d.o.o. UMAG, Špinel 19, 52470 Umag</item>
    </derivirana_varijabla>
  </DomainObject.Predmet.ProtuStrankaListFormatedWithAdress>
  <DomainObject.Predmet.ProtuStrankaListFormatedWithAdressOIB>
    <izvorni_sadrzaj>
      <item>DU. MA. BARTULIĆI d.o.o. UMAG, OIB 83793732382, Špinel 19, 52470 Umag</item>
    </izvorni_sadrzaj>
    <derivirana_varijabla naziv="DomainObject.Predmet.ProtuStrankaListFormatedWithAdressOIB_1">
      <item>DU. MA. BARTULIĆI d.o.o. UMAG, OIB 83793732382, Špinel 19, 52470 Umag</item>
    </derivirana_varijabla>
  </DomainObject.Predmet.ProtuStrankaListFormatedWithAdressOIB>
  <DomainObject.Predmet.ProtuStrankaListNazivFormated>
    <izvorni_sadrzaj>
      <item>DU. MA. BARTULIĆI d.o.o. UMAG</item>
    </izvorni_sadrzaj>
    <derivirana_varijabla naziv="DomainObject.Predmet.ProtuStrankaListNazivFormated_1">
      <item>DU. MA. BARTULIĆI d.o.o. UMAG</item>
    </derivirana_varijabla>
  </DomainObject.Predmet.ProtuStrankaListNazivFormated>
  <DomainObject.Predmet.ProtuStrankaListNazivFormatedOIB>
    <izvorni_sadrzaj>
      <item>DU. MA. BARTULIĆI d.o.o. UMAG, OIB 83793732382</item>
    </izvorni_sadrzaj>
    <derivirana_varijabla naziv="DomainObject.Predmet.ProtuStrankaListNazivFormatedOIB_1">
      <item>DU. MA. BARTULIĆI d.o.o. UMAG, OIB 83793732382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DU. MA. BARTULIĆI d.o.o. UMAG</izvorni_sadrzaj>
    <derivirana_varijabla naziv="DomainObject.Predmet.ProtustrankaIDrugi_1">DU. MA. BARTULIĆI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DU. MA. BARTULIĆI d.o.o. UMAG, OIB 83793732382, Špinel 19, 52470 Umag</izvorni_sadrzaj>
    <derivirana_varijabla naziv="DomainObject.Predmet.ProtustrankaIDrugiAdressOIB_1">DU. MA. BARTULIĆI d.o.o. UMAG, OIB 83793732382, Špinel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DU. MA. BARTULIĆI d.o.o. UMAG</item>
    </izvorni_sadrzaj>
    <derivirana_varijabla naziv="DomainObject.Predmet.SudioniciListNaziv_1">
      <item>FINANCIJSKA AGENCIJA, RC RIJEKA, PODRUŽNICA PULA, PULA</item>
      <item>DU. MA. BARTULIĆI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DU. MA. BARTULIĆI d.o.o. UMAG, OIB 83793732382, Špinel 19,52470 Umag</item>
    </izvorni_sadrzaj>
    <derivirana_varijabla naziv="DomainObject.Predmet.SudioniciListAdressOIB_1">
      <item>FINANCIJSKA AGENCIJA, RC RIJEKA, PODRUŽNICA PULA, PULA, OIB 85821130368, Ulica grada Vukovara 70,10000 Zagreb</item>
      <item>DU. MA. BARTULIĆI d.o.o. UMAG, OIB 83793732382, Špinel 19,52470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83793732382</item>
    </izvorni_sadrzaj>
    <derivirana_varijabla naziv="DomainObject.Predmet.SudioniciListNazivOIB_1">
      <item>, OIB 85821130368</item>
      <item>, OIB 83793732382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2982</properties:Characters>
  <properties:Lines>78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2016-04-18T06:34:00Z</dcterms:created>
  <dc:creator>Mihaela Kaligari</dc:creator>
  <cp:lastModifiedBy>Sanja Prodan</cp:lastModifiedBy>
  <cp:lastPrinted>2016-04-18T06:34:00Z</cp:lastPrinted>
  <dcterms:modified xmlns:xsi="http://www.w3.org/2001/XMLSchema-instance" xsi:type="dcterms:W3CDTF">2016-04-18T06:35:00Z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