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3d08" w14:paraId="8803d08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7394A">
        <w:t>1005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7394A">
        <w:t>JIRI HANAK, d.o.o. Sveti Filip i Jakov, Zore Dalmatinske 15, Sveti Filip i Jakov,</w:t>
      </w:r>
      <w:r w:rsidR="00A54C72" w:rsidRPr="00FF7529">
        <w:t xml:space="preserve"> OIB:</w:t>
      </w:r>
      <w:r w:rsidR="0077394A">
        <w:t>86184132002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23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77394A">
        <w:t>JIRI HANAK, d.o.o. Sveti Filip i Jakov, Zore Dalmatinske 15, Sveti Filip i Jakov,</w:t>
      </w:r>
      <w:r w:rsidR="0077394A" w:rsidRPr="00FF7529">
        <w:t xml:space="preserve"> OIB:</w:t>
      </w:r>
      <w:r w:rsidR="0077394A">
        <w:t>86184132002</w:t>
      </w:r>
      <w:r>
        <w:t xml:space="preserve"> na temelju neizvršenih osnova za plaćanje iznosi </w:t>
      </w:r>
      <w:r w:rsidR="0077394A">
        <w:t>14.193,09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77394A">
        <w:t>ju</w:t>
      </w:r>
      <w:r w:rsidRPr="00FC1537">
        <w:t xml:space="preserve"> se </w:t>
      </w:r>
      <w:r w:rsidR="007B0F30">
        <w:t>osob</w:t>
      </w:r>
      <w:r w:rsidR="0077394A">
        <w:t>e</w:t>
      </w:r>
      <w:r w:rsidR="007B0F30">
        <w:t xml:space="preserve"> ovlašten</w:t>
      </w:r>
      <w:r w:rsidR="0077394A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77394A">
        <w:t>Jiri Hanak, Češka, Nove Mesto na Morave, Ždar nad Sazavou i Marie Novačkova, Češka, Ždar nad Sazavou, Bystrice n.P. Kratka 647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77394A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7394A">
        <w:t>1005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461B7">
      <w:rPr>
        <w:noProof/>
      </w:rPr>
      <w:t>2</w:t>
    </w:r>
    <w:r>
      <w:fldChar w:fldCharType="end"/>
    </w:r>
  </w:p>
  <w:p w:rsidRDefault="009461B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461B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7394A">
      <w:t>1005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6B4E"/>
    <w:rsid w:val="00281120"/>
    <w:rsid w:val="0028481A"/>
    <w:rsid w:val="003C689E"/>
    <w:rsid w:val="004A0FDA"/>
    <w:rsid w:val="005C5CF2"/>
    <w:rsid w:val="006F6E1E"/>
    <w:rsid w:val="007465D2"/>
    <w:rsid w:val="0077394A"/>
    <w:rsid w:val="007B0F30"/>
    <w:rsid w:val="008F6C8B"/>
    <w:rsid w:val="0091410E"/>
    <w:rsid w:val="00934D02"/>
    <w:rsid w:val="009461B7"/>
    <w:rsid w:val="009B7A6B"/>
    <w:rsid w:val="009C5A42"/>
    <w:rsid w:val="00A30CC8"/>
    <w:rsid w:val="00A54C72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JIRI HANAK, d.o.o. za građevinarstvo i turizam</izvorni_sadrzaj>
    <derivirana_varijabla naziv="DomainObject.Predmet.ProtustrankaFormated_1">  JIRI HANAK, d.o.o. za građevinarstvo i turizam</derivirana_varijabla>
  </DomainObject.Predmet.ProtustrankaFormated>
  <DomainObject.Predmet.ProtustrankaFormatedOIB>
    <izvorni_sadrzaj>  JIRI HANAK, d.o.o. za građevinarstvo i turizam, OIB 86184132002</izvorni_sadrzaj>
    <derivirana_varijabla naziv="DomainObject.Predmet.ProtustrankaFormatedOIB_1">  JIRI HANAK, d.o.o. za građevinarstvo i turizam, OIB 86184132002</derivirana_varijabla>
  </DomainObject.Predmet.ProtustrankaFormatedOIB>
  <DomainObject.Predmet.ProtustrankaFormatedWithAdress>
    <izvorni_sadrzaj> JIRI HANAK, d.o.o. za građevinarstvo i turizam, Zore Dalmatinske 15, 23210 Sveti Filip I Jakov</izvorni_sadrzaj>
    <derivirana_varijabla naziv="DomainObject.Predmet.ProtustrankaFormatedWithAdress_1"> JIRI HANAK, d.o.o. za građevinarstvo i turizam, Zore Dalmatinske 15, 23210 Sveti Filip I Jakov</derivirana_varijabla>
  </DomainObject.Predmet.ProtustrankaFormatedWithAdress>
  <DomainObject.Predmet.ProtustrankaFormatedWithAdressOIB>
    <izvorni_sadrzaj> JIRI HANAK, d.o.o. za građevinarstvo i turizam, OIB 86184132002, Zore Dalmatinske 15, 23210 Sveti Filip I Jakov</izvorni_sadrzaj>
    <derivirana_varijabla naziv="DomainObject.Predmet.ProtustrankaFormatedWithAdressOIB_1"> JIRI HANAK, d.o.o. za građevinarstvo i turizam, OIB 86184132002, Zore Dalmatinske 15, 23210 Sveti Filip I Jakov</derivirana_varijabla>
  </DomainObject.Predmet.ProtustrankaFormatedWithAdressOIB>
  <DomainObject.Predmet.ProtustrankaWithAdress>
    <izvorni_sadrzaj>JIRI HANAK, d.o.o. za građevinarstvo i turizam Zore Dalmatinske 15, 23210 Sveti Filip I Jakov</izvorni_sadrzaj>
    <derivirana_varijabla naziv="DomainObject.Predmet.ProtustrankaWithAdress_1">JIRI HANAK, d.o.o. za građevinarstvo i turizam Zore Dalmatinske 15, 23210 Sveti Filip I Jakov</derivirana_varijabla>
  </DomainObject.Predmet.ProtustrankaWithAdress>
  <DomainObject.Predmet.ProtustrankaWithAdressOIB>
    <izvorni_sadrzaj>JIRI HANAK, d.o.o. za građevinarstvo i turizam, OIB 86184132002, Zore Dalmatinske 15, 23210 Sveti Filip I Jakov</izvorni_sadrzaj>
    <derivirana_varijabla naziv="DomainObject.Predmet.ProtustrankaWithAdressOIB_1">JIRI HANAK, d.o.o. za građevinarstvo i turizam, OIB 86184132002, Zore Dalmatinske 15, 23210 Sveti Filip I Jakov</derivirana_varijabla>
  </DomainObject.Predmet.ProtustrankaWithAdressOIB>
  <DomainObject.Predmet.ProtustrankaNazivFormated>
    <izvorni_sadrzaj>JIRI HANAK, d.o.o. za građevinarstvo i turizam</izvorni_sadrzaj>
    <derivirana_varijabla naziv="DomainObject.Predmet.ProtustrankaNazivFormated_1">JIRI HANAK, d.o.o. za građevinarstvo i turizam</derivirana_varijabla>
  </DomainObject.Predmet.ProtustrankaNazivFormated>
  <DomainObject.Predmet.ProtustrankaNazivFormatedOIB>
    <izvorni_sadrzaj>JIRI HANAK, d.o.o. za građevinarstvo i turizam, OIB 86184132002</izvorni_sadrzaj>
    <derivirana_varijabla naziv="DomainObject.Predmet.ProtustrankaNazivFormatedOIB_1">JIRI HANAK, d.o.o. za građevinarstvo i turizam, OIB 86184132002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14193.09</izvorni_sadrzaj>
    <derivirana_varijabla naziv="DomainObject.Predmet.TrenutnaVrijednost_1">14193.09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JIRI HANAK, d.o.o. za građevinarstvo i turizam</item>
    </izvorni_sadrzaj>
    <derivirana_varijabla naziv="DomainObject.Predmet.ProtuStrankaListFormated_1">
      <item>JIRI HANAK, d.o.o. za građevinarstvo i turizam</item>
    </derivirana_varijabla>
  </DomainObject.Predmet.ProtuStrankaListFormated>
  <DomainObject.Predmet.ProtuStrankaListFormatedOIB>
    <izvorni_sadrzaj>
      <item>JIRI HANAK, d.o.o. za građevinarstvo i turizam, OIB 86184132002</item>
    </izvorni_sadrzaj>
    <derivirana_varijabla naziv="DomainObject.Predmet.ProtuStrankaListFormatedOIB_1">
      <item>JIRI HANAK, d.o.o. za građevinarstvo i turizam, OIB 86184132002</item>
    </derivirana_varijabla>
  </DomainObject.Predmet.ProtuStrankaListFormatedOIB>
  <DomainObject.Predmet.ProtuStrankaListFormatedWithAdress>
    <izvorni_sadrzaj>
      <item>JIRI HANAK, d.o.o. za građevinarstvo i turizam, Zore Dalmatinske 15, 23210 Sveti Filip I Jakov</item>
    </izvorni_sadrzaj>
    <derivirana_varijabla naziv="DomainObject.Predmet.ProtuStrankaListFormatedWithAdress_1">
      <item>JIRI HANAK, d.o.o. za građevinarstvo i turizam, Zore Dalmatinske 15, 23210 Sveti Filip I Jakov</item>
    </derivirana_varijabla>
  </DomainObject.Predmet.ProtuStrankaListFormatedWithAdress>
  <DomainObject.Predmet.ProtuStrankaListFormatedWithAdressOIB>
    <izvorni_sadrzaj>
      <item>JIRI HANAK, d.o.o. za građevinarstvo i turizam, OIB 86184132002, Zore Dalmatinske 15, 23210 Sveti Filip I Jakov</item>
    </izvorni_sadrzaj>
    <derivirana_varijabla naziv="DomainObject.Predmet.ProtuStrankaListFormatedWithAdressOIB_1">
      <item>JIRI HANAK, d.o.o. za građevinarstvo i turizam, OIB 86184132002, Zore Dalmatinske 15, 23210 Sveti Filip I Jakov</item>
    </derivirana_varijabla>
  </DomainObject.Predmet.ProtuStrankaListFormatedWithAdressOIB>
  <DomainObject.Predmet.ProtuStrankaListNazivFormated>
    <izvorni_sadrzaj>
      <item>JIRI HANAK, d.o.o. za građevinarstvo i turizam</item>
    </izvorni_sadrzaj>
    <derivirana_varijabla naziv="DomainObject.Predmet.ProtuStrankaListNazivFormated_1">
      <item>JIRI HANAK, d.o.o. za građevinarstvo i turizam</item>
    </derivirana_varijabla>
  </DomainObject.Predmet.ProtuStrankaListNazivFormated>
  <DomainObject.Predmet.ProtuStrankaListNazivFormatedOIB>
    <izvorni_sadrzaj>
      <item>JIRI HANAK, d.o.o. za građevinarstvo i turizam, OIB 86184132002</item>
    </izvorni_sadrzaj>
    <derivirana_varijabla naziv="DomainObject.Predmet.ProtuStrankaListNazivFormatedOIB_1">
      <item>JIRI HANAK, d.o.o. za građevinarstvo i turizam, OIB 86184132002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JIRI HANAK, d.o.o. za građevinarstvo i turizam</izvorni_sadrzaj>
    <derivirana_varijabla naziv="DomainObject.Predmet.ProtustrankaIDrugi_1">JIRI HANAK,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JIRI HANAK, d.o.o. za građevinarstvo i turizam, OIB 86184132002, Zore Dalmatinske 15, 23210 Sveti Filip I Jakov</izvorni_sadrzaj>
    <derivirana_varijabla naziv="DomainObject.Predmet.ProtustrankaIDrugiAdressOIB_1">JIRI HANAK, d.o.o. za građevinarstvo i turizam, OIB 86184132002, Zore Dalmatinske 15,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JIRI HANAK, d.o.o. za građevinarstvo i turizam</item>
    </izvorni_sadrzaj>
    <derivirana_varijabla naziv="DomainObject.Predmet.SudioniciListNaziv_1">
      <item>Fina</item>
      <item>JIRI HANAK, d.o.o. za građevinarstvo i turizam</item>
    </derivirana_varijabla>
  </DomainObject.Predmet.SudioniciListNaziv>
  <DomainObject.Predmet.SudioniciListAdressOIB>
    <izvorni_sadrzaj>
      <item>Fina, OIB 85821130368</item>
      <item>JIRI HANAK, d.o.o. za građevinarstvo i turizam, OIB 86184132002, Zore Dalmatinske 15,23210 Sveti Filip I Jakov</item>
    </izvorni_sadrzaj>
    <derivirana_varijabla naziv="DomainObject.Predmet.SudioniciListAdressOIB_1">
      <item>Fina, OIB 85821130368</item>
      <item>JIRI HANAK, d.o.o. za građevinarstvo i turizam, OIB 86184132002, Zore Dalmatinske 15,23210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86184132002</item>
    </izvorni_sadrzaj>
    <derivirana_varijabla naziv="DomainObject.Predmet.SudioniciListNazivOIB_1">
      <item>, OIB 85821130368</item>
      <item>, OIB 86184132002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2170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2016-02-08T09:02:00Z</dcterms:created>
  <dc:creator>Tina Grgas</dc:creator>
  <cp:lastModifiedBy>Martina Kalmeta</cp:lastModifiedBy>
  <cp:lastPrinted>2016-02-08T08:56:00Z</cp:lastPrinted>
  <dcterms:modified xmlns:xsi="http://www.w3.org/2001/XMLSchema-instance" xsi:type="dcterms:W3CDTF">2016-02-08T09:04:00Z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