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33d3" w14:paraId="aae33d3" w:rsidRDefault="001F4B00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DF177E">
        <w:t xml:space="preserve">: </w:t>
      </w:r>
      <w:r w:rsidR="000C3CA4" w:rsidRPr="000C3CA4">
        <w:t>1 St-</w:t>
      </w:r>
      <w:r>
        <w:t>429</w:t>
      </w:r>
      <w:r w:rsidR="00FB0F46">
        <w:t>/2017-</w:t>
      </w:r>
      <w:r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1F4B00" w:rsidP="001F4B00" w:rsidR="001F4B0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4B00" w:rsidP="001F4B00" w:rsidR="001F4B0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1F4B00" w:rsidP="001F4B00" w:rsidR="001F4B0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1F4B00" w:rsidP="001F4B00" w:rsidR="001F4B0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F4B00">
        <w:t xml:space="preserve">RONILAČKA BAZA PAVEL </w:t>
      </w:r>
      <w:r w:rsidR="00FB0F46">
        <w:t xml:space="preserve">d.o.o., </w:t>
      </w:r>
      <w:r w:rsidR="001F4B00">
        <w:t>Tisno</w:t>
      </w:r>
      <w:r w:rsidR="00FB0F46">
        <w:t xml:space="preserve">, </w:t>
      </w:r>
      <w:r w:rsidR="001F4B00">
        <w:t>Crkvena Ulica 8</w:t>
      </w:r>
      <w:r w:rsidR="00FB0F46">
        <w:t xml:space="preserve">, </w:t>
      </w:r>
      <w:r w:rsidR="00CF6F27">
        <w:t>Murter</w:t>
      </w:r>
      <w:r w:rsidR="00FB0F46">
        <w:t xml:space="preserve">, OIB: </w:t>
      </w:r>
      <w:r w:rsidR="001F4B00">
        <w:t>28631495141</w:t>
      </w:r>
      <w:r w:rsidR="006B338C">
        <w:t xml:space="preserve">, </w:t>
      </w:r>
      <w:r w:rsidR="002A599B">
        <w:t>7</w:t>
      </w:r>
      <w:r w:rsidR="007842A1">
        <w:t>.</w:t>
      </w:r>
      <w:r w:rsidR="00FB0F46">
        <w:t xml:space="preserve"> </w:t>
      </w:r>
      <w:r w:rsidR="001F4B00">
        <w:t>prosinca</w:t>
      </w:r>
      <w:r w:rsidR="00FB0F46">
        <w:t xml:space="preserve"> </w:t>
      </w:r>
      <w:r w:rsidR="00A92AFE">
        <w:t>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FB0F46" w:rsidP="003B23F0" w:rsidR="003B23F0">
      <w:pPr>
        <w:pStyle w:val="Odlomakpopisa"/>
        <w:ind w:firstLine="660" w:left="0"/>
        <w:jc w:val="both"/>
      </w:pPr>
      <w:r>
        <w:t xml:space="preserve">I. </w:t>
      </w:r>
      <w:r w:rsidR="003B23F0">
        <w:t>Obustavlja</w:t>
      </w:r>
      <w:r w:rsidR="000C1AFC">
        <w:t xml:space="preserve"> se</w:t>
      </w:r>
      <w:r w:rsidR="003B23F0">
        <w:t xml:space="preserve"> prethodni postupak nad stečajnim dužnikom </w:t>
      </w:r>
      <w:r w:rsidR="001F4B00">
        <w:t>RONILAČKA BAZA PAVEL d.o.o., Tisno, Crkvena Ulica 8, Murter, OIB: 28631495141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1F4B00">
        <w:t>4</w:t>
      </w:r>
      <w:r w:rsidR="00FB0F46">
        <w:t xml:space="preserve"> </w:t>
      </w:r>
      <w:r w:rsidR="001F4B00">
        <w:t>listopada</w:t>
      </w:r>
      <w:r w:rsidR="00CF6F27">
        <w:t xml:space="preserve">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1F4B00">
        <w:t>RONILAČKA BAZA PAVEL d.o.o., Tisno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CE126E">
        <w:t>2</w:t>
      </w:r>
      <w:r w:rsidR="00FB0F46">
        <w:t xml:space="preserve">4. </w:t>
      </w:r>
      <w:r w:rsidR="001F4B00">
        <w:t>studenog</w:t>
      </w:r>
      <w:r w:rsidR="00FB0F46">
        <w:t xml:space="preserve"> </w:t>
      </w:r>
      <w:r w:rsidR="00A92AFE">
        <w:t xml:space="preserve">2017. </w:t>
      </w:r>
      <w:r w:rsidR="00CE126E">
        <w:t>Financijska agencija je dostavila</w:t>
      </w:r>
      <w:r w:rsidR="00A92AFE">
        <w:t xml:space="preserve"> </w:t>
      </w:r>
      <w:r w:rsidR="00C23D62">
        <w:t>Potvrdu</w:t>
      </w:r>
      <w:r w:rsidR="00A92AFE">
        <w:t xml:space="preserve"> </w:t>
      </w:r>
      <w:r w:rsidR="003B23F0">
        <w:t xml:space="preserve">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CE126E">
        <w:t>2</w:t>
      </w:r>
      <w:r w:rsidR="001F4B00">
        <w:t>2</w:t>
      </w:r>
      <w:r w:rsidR="00FB0F46">
        <w:t xml:space="preserve">. </w:t>
      </w:r>
      <w:r w:rsidR="001F4B00">
        <w:t>studenog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2A599B">
        <w:t>7</w:t>
      </w:r>
      <w:r w:rsidR="007842A1">
        <w:t>.</w:t>
      </w:r>
      <w:r w:rsidR="00FB0F46">
        <w:t xml:space="preserve"> </w:t>
      </w:r>
      <w:r w:rsidR="001F4B00">
        <w:t>prosinca</w:t>
      </w:r>
      <w:r w:rsidR="00A92AF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1F4B00">
        <w:t>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1F4B00" w:rsidP="004A3683" w:rsidR="000302FB" w:rsidRPr="000C3CA4">
      <w:r>
        <w:t>Pouka o pravnom lijeku</w:t>
      </w:r>
      <w:r w:rsidR="000302FB" w:rsidRPr="000C3CA4">
        <w:t xml:space="preserve">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lastRenderedPageBreak/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2A599B" w:rsidR="000302FB" w:rsidRPr="000C3CA4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A2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F4B00">
          <w:t>429</w:t>
        </w:r>
        <w:r w:rsidR="00FB0F46">
          <w:t>/2017-</w:t>
        </w:r>
        <w:r w:rsidR="001F4B00">
          <w:t>10</w:t>
        </w:r>
      </w:p>
      <w:p w:rsidRDefault="00CD6A21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2713B"/>
    <w:rsid w:val="00174339"/>
    <w:rsid w:val="00192D9A"/>
    <w:rsid w:val="001C0852"/>
    <w:rsid w:val="001F4B00"/>
    <w:rsid w:val="0021510A"/>
    <w:rsid w:val="0027651C"/>
    <w:rsid w:val="002A599B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842A1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00E30"/>
    <w:rsid w:val="00BE6C59"/>
    <w:rsid w:val="00C04AAD"/>
    <w:rsid w:val="00C052B0"/>
    <w:rsid w:val="00C23D62"/>
    <w:rsid w:val="00C431C4"/>
    <w:rsid w:val="00C55CCE"/>
    <w:rsid w:val="00CD6A21"/>
    <w:rsid w:val="00CE126E"/>
    <w:rsid w:val="00CF6F27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4B0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F4B0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4B0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F4B0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RONILAČKA BAZA PAVEL d.o.o. za turizam i usluge</izvorni_sadrzaj>
    <derivirana_varijabla naziv="DomainObject.Predmet.ProtustrankaFormated_1">  RONILAČKA BAZA PAVEL d.o.o. za turizam i usluge</derivirana_varijabla>
  </DomainObject.Predmet.ProtustrankaFormated>
  <DomainObject.Predmet.ProtustrankaFormatedOIB>
    <izvorni_sadrzaj>  RONILAČKA BAZA PAVEL d.o.o. za turizam i usluge, OIB 28631495141</izvorni_sadrzaj>
    <derivirana_varijabla naziv="DomainObject.Predmet.ProtustrankaFormatedOIB_1">  RONILAČKA BAZA PAVEL d.o.o. za turizam i usluge, OIB 28631495141</derivirana_varijabla>
  </DomainObject.Predmet.ProtustrankaFormatedOIB>
  <DomainObject.Predmet.ProtustrankaFormatedWithAdress>
    <izvorni_sadrzaj> RONILAČKA BAZA PAVEL d.o.o. za turizam i usluge, Crkvena Ulica 8, 22240 Tisno</izvorni_sadrzaj>
    <derivirana_varijabla naziv="DomainObject.Predmet.ProtustrankaFormatedWithAdress_1"> RONILAČKA BAZA PAVEL d.o.o. za turizam i usluge, Crkvena Ulica 8, 22240 Tisno</derivirana_varijabla>
  </DomainObject.Predmet.ProtustrankaFormatedWithAdress>
  <DomainObject.Predmet.ProtustrankaFormatedWithAdressOIB>
    <izvorni_sadrzaj> RONILAČKA BAZA PAVEL d.o.o. za turizam i usluge, OIB 28631495141, Crkvena Ulica 8, 22240 Tisno</izvorni_sadrzaj>
    <derivirana_varijabla naziv="DomainObject.Predmet.ProtustrankaFormatedWithAdressOIB_1"> RONILAČKA BAZA PAVEL d.o.o. za turizam i usluge, OIB 28631495141, Crkvena Ulica 8, 22240 Tisno</derivirana_varijabla>
  </DomainObject.Predmet.ProtustrankaFormatedWithAdressOIB>
  <DomainObject.Predmet.ProtustrankaWithAdress>
    <izvorni_sadrzaj>RONILAČKA BAZA PAVEL d.o.o. za turizam i usluge Crkvena Ulica 8, 22240 Tisno</izvorni_sadrzaj>
    <derivirana_varijabla naziv="DomainObject.Predmet.ProtustrankaWithAdress_1">RONILAČKA BAZA PAVEL d.o.o. za turizam i usluge Crkvena Ulica 8, 22240 Tisno</derivirana_varijabla>
  </DomainObject.Predmet.ProtustrankaWithAdress>
  <DomainObject.Predmet.ProtustrankaWithAdressOIB>
    <izvorni_sadrzaj>RONILAČKA BAZA PAVEL d.o.o. za turizam i usluge, OIB 28631495141, Crkvena Ulica 8, 22240 Tisno</izvorni_sadrzaj>
    <derivirana_varijabla naziv="DomainObject.Predmet.ProtustrankaWithAdressOIB_1">RONILAČKA BAZA PAVEL d.o.o. za turizam i usluge, OIB 28631495141, Crkvena Ulica 8, 22240 Tisno</derivirana_varijabla>
  </DomainObject.Predmet.ProtustrankaWithAdressOIB>
  <DomainObject.Predmet.ProtustrankaNazivFormated>
    <izvorni_sadrzaj>RONILAČKA BAZA PAVEL d.o.o. za turizam i usluge</izvorni_sadrzaj>
    <derivirana_varijabla naziv="DomainObject.Predmet.ProtustrankaNazivFormated_1">RONILAČKA BAZA PAVEL d.o.o. za turizam i usluge</derivirana_varijabla>
  </DomainObject.Predmet.ProtustrankaNazivFormated>
  <DomainObject.Predmet.ProtustrankaNazivFormatedOIB>
    <izvorni_sadrzaj>RONILAČKA BAZA PAVEL d.o.o. za turizam i usluge, OIB 28631495141</izvorni_sadrzaj>
    <derivirana_varijabla naziv="DomainObject.Predmet.ProtustrankaNazivFormatedOIB_1">RONILAČKA BAZA PAVEL d.o.o. za turizam i usluge, OIB 28631495141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RONILAČKA BAZA PAVEL d.o.o. za turizam i usluge</item>
    </izvorni_sadrzaj>
    <derivirana_varijabla naziv="DomainObject.Predmet.ProtuStrankaListFormated_1">
      <item>RONILAČKA BAZA PAVEL d.o.o. za turizam i usluge</item>
    </derivirana_varijabla>
  </DomainObject.Predmet.ProtuStrankaListFormated>
  <DomainObject.Predmet.ProtuStrankaListFormatedOIB>
    <izvorni_sadrzaj>
      <item>RONILAČKA BAZA PAVEL d.o.o. za turizam i usluge, OIB 28631495141</item>
    </izvorni_sadrzaj>
    <derivirana_varijabla naziv="DomainObject.Predmet.ProtuStrankaListFormatedOIB_1">
      <item>RONILAČKA BAZA PAVEL d.o.o. za turizam i usluge, OIB 28631495141</item>
    </derivirana_varijabla>
  </DomainObject.Predmet.ProtuStrankaListFormatedOIB>
  <DomainObject.Predmet.ProtuStrankaListFormatedWithAdress>
    <izvorni_sadrzaj>
      <item>RONILAČKA BAZA PAVEL d.o.o. za turizam i usluge, Crkvena Ulica 8, 22240 Tisno</item>
    </izvorni_sadrzaj>
    <derivirana_varijabla naziv="DomainObject.Predmet.ProtuStrankaListFormatedWithAdress_1">
      <item>RONILAČKA BAZA PAVEL d.o.o. za turizam i usluge, Crkvena Ulica 8, 22240 Tisno</item>
    </derivirana_varijabla>
  </DomainObject.Predmet.ProtuStrankaListFormatedWithAdress>
  <DomainObject.Predmet.ProtuStrankaListFormatedWithAdressOIB>
    <izvorni_sadrzaj>
      <item>RONILAČKA BAZA PAVEL d.o.o. za turizam i usluge, OIB 28631495141, Crkvena Ulica 8, 22240 Tisno</item>
    </izvorni_sadrzaj>
    <derivirana_varijabla naziv="DomainObject.Predmet.ProtuStrankaListFormatedWithAdressOIB_1">
      <item>RONILAČKA BAZA PAVEL d.o.o. za turizam i usluge, OIB 28631495141, Crkvena Ulica 8, 22240 Tisno</item>
    </derivirana_varijabla>
  </DomainObject.Predmet.ProtuStrankaListFormatedWithAdressOIB>
  <DomainObject.Predmet.ProtuStrankaListNazivFormated>
    <izvorni_sadrzaj>
      <item>RONILAČKA BAZA PAVEL d.o.o. za turizam i usluge</item>
    </izvorni_sadrzaj>
    <derivirana_varijabla naziv="DomainObject.Predmet.ProtuStrankaListNazivFormated_1">
      <item>RONILAČKA BAZA PAVEL d.o.o. za turizam i usluge</item>
    </derivirana_varijabla>
  </DomainObject.Predmet.ProtuStrankaListNazivFormated>
  <DomainObject.Predmet.ProtuStrankaListNazivFormatedOIB>
    <izvorni_sadrzaj>
      <item>RONILAČKA BAZA PAVEL d.o.o. za turizam i usluge, OIB 28631495141</item>
    </izvorni_sadrzaj>
    <derivirana_varijabla naziv="DomainObject.Predmet.ProtuStrankaListNazivFormatedOIB_1">
      <item>RONILAČKA BAZA PAVEL d.o.o. za turizam i usluge, OIB 28631495141</item>
    </derivirana_varijabla>
  </DomainObject.Predmet.ProtuStrankaListNazivFormatedOIB>
  <DomainObject.Predmet.OstaliListFormated>
    <izvorni_sadrzaj>
      <item>Pavel Machula</item>
      <item>Suzana Novosad Machula</item>
      <item>Lubomir Šmerda</item>
    </izvorni_sadrzaj>
    <derivirana_varijabla naziv="DomainObject.Predmet.OstaliListFormated_1">
      <item>Pavel Machula</item>
      <item>Suzana Novosad Machula</item>
      <item>Lubomir Šmerda</item>
    </derivirana_varijabla>
  </DomainObject.Predmet.OstaliListFormated>
  <DomainObject.Predmet.OstaliListFormatedOIB>
    <izvorni_sadrzaj>
      <item>Pavel Machula</item>
      <item>Suzana Novosad Machula, OIB 83754568756</item>
      <item>Lubomir Šmerda, OIB 59613723605</item>
    </izvorni_sadrzaj>
    <derivirana_varijabla naziv="DomainObject.Predmet.OstaliListFormatedOIB_1">
      <item>Pavel Machula</item>
      <item>Suzana Novosad Machula, OIB 83754568756</item>
      <item>Lubomir Šmerda, OIB 59613723605</item>
    </derivirana_varijabla>
  </DomainObject.Predmet.OstaliListFormatedOIB>
  <DomainObject.Predmet.OstaliListFormatedWithAdress>
    <izvorni_sadrzaj>
      <item>Pavel Machula</item>
      <item>Suzana Novosad Machula, Trg Marka Stegića Hrge 5, 22240 Tisno</item>
      <item>Lubomir Šmerda</item>
    </izvorni_sadrzaj>
    <derivirana_varijabla naziv="DomainObject.Predmet.OstaliListFormatedWithAdress_1">
      <item>Pavel Machula</item>
      <item>Suzana Novosad Machula, Trg Marka Stegića Hrge 5, 22240 Tisno</item>
      <item>Lubomir Šmerda</item>
    </derivirana_varijabla>
  </DomainObject.Predmet.OstaliListFormatedWithAdress>
  <DomainObject.Predmet.OstaliListFormatedWithAdressOIB>
    <izvorni_sadrzaj>
      <item>Pavel Machula</item>
      <item>Suzana Novosad Machula, OIB 83754568756, Trg Marka Stegića Hrge 5, 22240 Tisno</item>
      <item>Lubomir Šmerda, OIB 59613723605</item>
    </izvorni_sadrzaj>
    <derivirana_varijabla naziv="DomainObject.Predmet.OstaliListFormatedWithAdressOIB_1">
      <item>Pavel Machula</item>
      <item>Suzana Novosad Machula, OIB 83754568756, Trg Marka Stegića Hrge 5, 22240 Tisno</item>
      <item>Lubomir Šmerda, OIB 59613723605</item>
    </derivirana_varijabla>
  </DomainObject.Predmet.OstaliListFormatedWithAdressOIB>
  <DomainObject.Predmet.OstaliListNazivFormated>
    <izvorni_sadrzaj>
      <item>Pavel Machula</item>
      <item>Suzana Novosad Machula</item>
      <item>Lubomir Šmerda</item>
    </izvorni_sadrzaj>
    <derivirana_varijabla naziv="DomainObject.Predmet.OstaliListNazivFormated_1">
      <item>Pavel Machula</item>
      <item>Suzana Novosad Machula</item>
      <item>Lubomir Šmerda</item>
    </derivirana_varijabla>
  </DomainObject.Predmet.OstaliListNazivFormated>
  <DomainObject.Predmet.OstaliListNazivFormatedOIB>
    <izvorni_sadrzaj>
      <item>Pavel Machula</item>
      <item>Suzana Novosad Machula, OIB 83754568756</item>
      <item>Lubomir Šmerda, OIB 59613723605</item>
    </izvorni_sadrzaj>
    <derivirana_varijabla naziv="DomainObject.Predmet.OstaliListNazivFormatedOIB_1">
      <item>Pavel Machula</item>
      <item>Suzana Novosad Machula, OIB 83754568756</item>
      <item>Lubomir Šmerda, OIB 59613723605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RONILAČKA BAZA PAVEL d.o.o. za turizam i usluge</izvorni_sadrzaj>
    <derivirana_varijabla naziv="DomainObject.Predmet.ProtustrankaIDrugi_1">RONILAČKA BAZA PAVEL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RONILAČKA BAZA PAVEL d.o.o. za turizam i usluge, OIB 28631495141, Crkvena Ulica 8, 22240 Tisno</izvorni_sadrzaj>
    <derivirana_varijabla naziv="DomainObject.Predmet.ProtustrankaIDrugiAdressOIB_1">RONILAČKA BAZA PAVEL d.o.o. za turizam i usluge, OIB 28631495141, Crkvena Ulica 8,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RONILAČKA BAZA PAVEL d.o.o. za turizam i usluge</item>
      <item>Pavel Machula</item>
      <item>Suzana Novosad Machula</item>
      <item>Lubomir Šmerda</item>
    </izvorni_sadrzaj>
    <derivirana_varijabla naziv="DomainObject.Predmet.SudioniciListNaziv_1">
      <item>FINA - Podružnica Šibenik</item>
      <item>RONILAČKA BAZA PAVEL d.o.o. za turizam i usluge</item>
      <item>Pavel Machula</item>
      <item>Suzana Novosad Machula</item>
      <item>Lubomir Šmerda</item>
    </derivirana_varijabla>
  </DomainObject.Predmet.SudioniciListNaziv>
  <DomainObject.Predmet.SudioniciListAdressOIB>
    <izvorni_sadrzaj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izvorni_sadrzaj>
    <derivirana_varijabla naziv="DomainObject.Predmet.SudioniciListAdressOIB_1"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28631495141</item>
      <item>, OIB null</item>
      <item>, OIB 83754568756</item>
      <item>, OIB 59613723605</item>
    </izvorni_sadrzaj>
    <derivirana_varijabla naziv="DomainObject.Predmet.SudioniciListNazivOIB_1">
      <item>, OIB 85821130368</item>
      <item>, OIB 28631495141</item>
      <item>, OIB null</item>
      <item>, OIB 83754568756</item>
      <item>, OIB 59613723605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1623</properties:Characters>
  <properties:Lines>56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2017-12-07T07:33:00Z</dcterms:created>
  <dc:creator>Ardena Bajlo</dc:creator>
  <cp:lastModifiedBy>Nena Mužanović</cp:lastModifiedBy>
  <cp:lastPrinted>2017-05-18T09:41:00Z</cp:lastPrinted>
  <dcterms:modified xmlns:xsi="http://www.w3.org/2001/XMLSchema-instance" xsi:type="dcterms:W3CDTF">2017-12-07T09:12:00Z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