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dc87" w14:paraId="c76dc87" w:rsidRDefault="006D6E93" w:rsidP="006D6E93" w:rsidR="006D6E93" w:rsidRPr="006D6E9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  <w:r w:rsidRPr="006D6E93">
        <w:rPr>
          <w:rFonts w:eastAsia="Times New Roman"/>
          <w:szCs w:val="24"/>
          <w:lang w:eastAsia="hr-HR"/>
        </w:rPr>
        <w:t xml:space="preserve">    </w:t>
      </w:r>
      <w:r w:rsidRPr="006D6E93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F33D6" w:rsidR="006D6E93" w:rsidRPr="006D6E93">
        <w:tc>
          <w:tcPr>
            <w:tcW w:type="dxa" w:w="3060"/>
          </w:tcPr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  Republika Hrvatska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>Trgovački sud u Zagrebu</w:t>
            </w:r>
          </w:p>
          <w:p w:rsidRDefault="006D6E93" w:rsidP="006D6E93" w:rsidR="006D6E93" w:rsidRPr="006D6E93">
            <w:pPr>
              <w:tabs>
                <w:tab w:pos="2340" w:val="center"/>
                <w:tab w:pos="6480" w:val="left"/>
              </w:tabs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rFonts w:eastAsia="Times New Roman"/>
                <w:szCs w:val="24"/>
                <w:lang w:eastAsia="hr-HR"/>
              </w:rPr>
            </w:pPr>
            <w:r w:rsidRPr="006D6E93">
              <w:rPr>
                <w:rFonts w:eastAsia="Times New Roman"/>
                <w:szCs w:val="24"/>
                <w:lang w:eastAsia="hr-HR"/>
              </w:rPr>
              <w:t xml:space="preserve">  Zagreb, Amruševa 2/II</w:t>
            </w:r>
          </w:p>
          <w:p w:rsidRDefault="006D6E93" w:rsidP="006D6E93" w:rsidR="006D6E93" w:rsidRPr="006D6E9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eastAsia="Times New Roman"/>
                <w:szCs w:val="24"/>
                <w:lang w:eastAsia="hr-HR"/>
              </w:rPr>
            </w:pPr>
          </w:p>
        </w:tc>
      </w:tr>
    </w:tbl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b/>
          <w:szCs w:val="24"/>
          <w:lang w:eastAsia="hr-HR"/>
        </w:rPr>
        <w:br w:clear="all" w:type="textWrapping"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/>
          <w:szCs w:val="24"/>
          <w:lang w:eastAsia="hr-HR"/>
        </w:rPr>
        <w:tab/>
      </w:r>
      <w:r w:rsidRPr="006D6E93">
        <w:rPr>
          <w:rFonts w:eastAsia="Times New Roman"/>
          <w:bCs/>
          <w:szCs w:val="24"/>
          <w:lang w:eastAsia="hr-HR"/>
        </w:rPr>
        <w:t xml:space="preserve">  75. St</w:t>
      </w:r>
      <w:r w:rsidR="004C3CF6">
        <w:rPr>
          <w:rFonts w:eastAsia="Times New Roman"/>
          <w:bCs/>
          <w:szCs w:val="24"/>
          <w:lang w:eastAsia="hr-HR"/>
        </w:rPr>
        <w:t>-2871</w:t>
      </w:r>
      <w:r w:rsidRPr="006D6E93">
        <w:rPr>
          <w:rFonts w:eastAsia="Times New Roman"/>
          <w:bCs/>
          <w:szCs w:val="24"/>
          <w:lang w:eastAsia="hr-HR"/>
        </w:rPr>
        <w:t>/2017-</w:t>
      </w:r>
      <w:r w:rsidR="004C3CF6">
        <w:rPr>
          <w:rFonts w:eastAsia="Times New Roman"/>
          <w:bCs/>
          <w:szCs w:val="24"/>
          <w:lang w:eastAsia="hr-HR"/>
        </w:rPr>
        <w:t>8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E P U B L I K A  H R V A T S K A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 xml:space="preserve">R J E Š E N J E </w:t>
      </w: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eastAsia="Times New Roman"/>
          <w:szCs w:val="24"/>
          <w:lang w:eastAsia="hr-HR"/>
        </w:rPr>
      </w:pPr>
    </w:p>
    <w:p w:rsidRDefault="006D6E93" w:rsidP="006D6E93" w:rsidR="006D6E93" w:rsidRPr="006D6E9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eastAsia="Times New Roman"/>
          <w:szCs w:val="24"/>
          <w:lang w:eastAsia="hr-HR"/>
        </w:rPr>
      </w:pPr>
      <w:r w:rsidRPr="006D6E93">
        <w:rPr>
          <w:rFonts w:eastAsia="Times New Roman"/>
          <w:szCs w:val="24"/>
          <w:lang w:eastAsia="hr-HR"/>
        </w:rPr>
        <w:tab/>
        <w:t>Trgovački sud u Zagrebu, po sucu Sanda Jeromela u stečajnom predmetu povodom zahtjeva FINANCIJSKE AGENCIJE, za provedbu skraćenog stečajnog postupka nad dužnikom</w:t>
      </w:r>
      <w:r w:rsidR="004C3CF6">
        <w:rPr>
          <w:rFonts w:eastAsia="Times New Roman"/>
          <w:szCs w:val="24"/>
          <w:lang w:eastAsia="hr-HR"/>
        </w:rPr>
        <w:t xml:space="preserve"> Don vitoˈs   j.d.o.o.</w:t>
      </w:r>
      <w:r w:rsidR="00DB7C1E">
        <w:rPr>
          <w:rFonts w:eastAsia="Times New Roman"/>
          <w:szCs w:val="24"/>
          <w:lang w:eastAsia="hr-HR"/>
        </w:rPr>
        <w:t xml:space="preserve">, Zagreb, </w:t>
      </w:r>
      <w:r w:rsidR="004C3CF6">
        <w:rPr>
          <w:rFonts w:eastAsia="Times New Roman"/>
          <w:szCs w:val="24"/>
          <w:lang w:eastAsia="hr-HR"/>
        </w:rPr>
        <w:t>Pavla Hatza 15</w:t>
      </w:r>
      <w:r w:rsidR="00DB7C1E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Cs w:val="24"/>
          <w:lang w:eastAsia="hr-HR"/>
        </w:rPr>
        <w:t xml:space="preserve"> OIB: </w:t>
      </w:r>
      <w:r w:rsidR="004C3CF6">
        <w:rPr>
          <w:rFonts w:eastAsia="Times New Roman"/>
          <w:szCs w:val="24"/>
          <w:lang w:eastAsia="hr-HR"/>
        </w:rPr>
        <w:t>79832239774</w:t>
      </w:r>
      <w:r w:rsidRPr="006D6E93">
        <w:rPr>
          <w:rFonts w:eastAsia="Times New Roman"/>
          <w:szCs w:val="24"/>
          <w:lang w:eastAsia="hr-HR"/>
        </w:rPr>
        <w:t>,</w:t>
      </w:r>
      <w:r w:rsidRPr="006D6E93">
        <w:rPr>
          <w:rFonts w:eastAsia="Times New Roman"/>
          <w:sz w:val="20"/>
          <w:szCs w:val="20"/>
          <w:lang w:eastAsia="hr-HR"/>
        </w:rPr>
        <w:t xml:space="preserve"> </w:t>
      </w:r>
      <w:r w:rsidR="0032739B">
        <w:rPr>
          <w:rFonts w:eastAsia="Times New Roman"/>
          <w:szCs w:val="24"/>
          <w:lang w:eastAsia="hr-HR"/>
        </w:rPr>
        <w:t>dana 22</w:t>
      </w:r>
      <w:r w:rsidRPr="006D6E93">
        <w:rPr>
          <w:rFonts w:eastAsia="Times New Roman"/>
          <w:szCs w:val="24"/>
          <w:lang w:eastAsia="hr-HR"/>
        </w:rPr>
        <w:t>. ožujka 2018. godine</w:t>
      </w:r>
    </w:p>
    <w:p w:rsidRDefault="00731AFE" w:rsidP="00731AFE" w:rsidR="00731AFE"/>
    <w:p w:rsidRDefault="00731AFE" w:rsidP="00731AFE" w:rsidR="00731AFE">
      <w:pPr>
        <w:jc w:val="center"/>
      </w:pPr>
      <w:r>
        <w:t>r i j e š i o    j 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I. Otvara se stečajni postupak nad dužnikom </w:t>
      </w:r>
      <w:r w:rsidR="004C3CF6">
        <w:rPr>
          <w:rFonts w:eastAsia="Times New Roman"/>
          <w:szCs w:val="24"/>
          <w:lang w:eastAsia="hr-HR"/>
        </w:rPr>
        <w:t>Don vitoˈs   j.d.o.o., Zagreb, Pavla Hatza 15,</w:t>
      </w:r>
      <w:r w:rsidR="004C3CF6" w:rsidRPr="006D6E93">
        <w:rPr>
          <w:rFonts w:eastAsia="Times New Roman"/>
          <w:szCs w:val="24"/>
          <w:lang w:eastAsia="hr-HR"/>
        </w:rPr>
        <w:t xml:space="preserve"> OIB: </w:t>
      </w:r>
      <w:r w:rsidR="004C3CF6">
        <w:rPr>
          <w:rFonts w:eastAsia="Times New Roman"/>
          <w:szCs w:val="24"/>
          <w:lang w:eastAsia="hr-HR"/>
        </w:rPr>
        <w:t>79832239774</w:t>
      </w:r>
      <w:r w:rsidR="00DB7C1E">
        <w:rPr>
          <w:rFonts w:eastAsia="Times New Roman"/>
          <w:szCs w:val="24"/>
          <w:lang w:eastAsia="hr-HR"/>
        </w:rPr>
        <w:t>.</w:t>
      </w:r>
      <w:r>
        <w:t xml:space="preserve"> Stečajni postupak otvoren</w:t>
      </w:r>
      <w:r w:rsidR="0032739B">
        <w:t xml:space="preserve"> 22. ožujka 2018. </w:t>
      </w:r>
      <w:r w:rsidR="00DB7C1E">
        <w:t xml:space="preserve">u </w:t>
      </w:r>
      <w:r w:rsidR="0032739B">
        <w:t>8,25</w:t>
      </w:r>
      <w:r>
        <w:t xml:space="preserve"> sati, kada je ovo rješenje objavljeno na mrežnoj stranici e-Oglasna ploča ovog suda.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>II. Za stečajnog upravitelja imenuje se</w:t>
      </w:r>
      <w:r w:rsidR="0032739B">
        <w:t xml:space="preserve"> Lucija Reicher Travaš, Zagreb, Vlaška 78, OIB: 70849412327. </w:t>
      </w:r>
      <w:r>
        <w:t xml:space="preserve"> </w:t>
      </w:r>
    </w:p>
    <w:p w:rsidRDefault="0032739B" w:rsidP="00731AFE" w:rsidR="0032739B" w:rsidRPr="00DB7C1E">
      <w:pPr>
        <w:jc w:val="both"/>
        <w:rPr>
          <w:b/>
          <w:color w:val="FF0000"/>
        </w:rPr>
      </w:pPr>
    </w:p>
    <w:p w:rsidRDefault="00731AFE" w:rsidP="00731AFE" w:rsidR="00DB7C1E">
      <w:pPr>
        <w:jc w:val="both"/>
        <w:rPr>
          <w:rFonts w:eastAsia="Times New Roman"/>
          <w:szCs w:val="24"/>
          <w:lang w:eastAsia="hr-HR"/>
        </w:rPr>
      </w:pPr>
      <w:r>
        <w:tab/>
        <w:t xml:space="preserve">III. Zaključuje se stečajni postupak nad dužnikom </w:t>
      </w:r>
      <w:r w:rsidR="004C3CF6">
        <w:rPr>
          <w:rFonts w:eastAsia="Times New Roman"/>
          <w:szCs w:val="24"/>
          <w:lang w:eastAsia="hr-HR"/>
        </w:rPr>
        <w:t>Don vitoˈs   j.d.o.o., Zagreb, Pavla Hatza 15,</w:t>
      </w:r>
      <w:r w:rsidR="004C3CF6" w:rsidRPr="006D6E93">
        <w:rPr>
          <w:rFonts w:eastAsia="Times New Roman"/>
          <w:szCs w:val="24"/>
          <w:lang w:eastAsia="hr-HR"/>
        </w:rPr>
        <w:t xml:space="preserve"> OIB: </w:t>
      </w:r>
      <w:r w:rsidR="004C3CF6">
        <w:rPr>
          <w:rFonts w:eastAsia="Times New Roman"/>
          <w:szCs w:val="24"/>
          <w:lang w:eastAsia="hr-HR"/>
        </w:rPr>
        <w:t>79832239774.</w:t>
      </w:r>
    </w:p>
    <w:p w:rsidRDefault="004C3CF6" w:rsidP="00731AFE" w:rsidR="004C3CF6">
      <w:pPr>
        <w:jc w:val="both"/>
      </w:pPr>
    </w:p>
    <w:p w:rsidRDefault="00731AFE" w:rsidP="00731AFE" w:rsidR="00731AFE">
      <w:pPr>
        <w:jc w:val="both"/>
      </w:pPr>
      <w:r>
        <w:tab/>
        <w:t>IV. Nakon pravomoćnosti ovog rješenja dužnik će se brisati iz sudskog registra.</w:t>
      </w:r>
    </w:p>
    <w:p w:rsidRDefault="00B57E13" w:rsidP="00731AFE" w:rsidR="00B57E13">
      <w:pPr>
        <w:jc w:val="both"/>
      </w:pPr>
    </w:p>
    <w:p w:rsidRDefault="00B57E13" w:rsidP="00731AFE" w:rsidR="00B57E13">
      <w:pPr>
        <w:jc w:val="both"/>
      </w:pPr>
      <w:r>
        <w:tab/>
        <w:t xml:space="preserve">V. Nalaže se Financijskoj agenciji, u roku od 8 dana od primitka ovog rješenja, naložiti banci kod koje je otvoren račun dužnika i zaplijenjen iznos od 5.000,00 kn </w:t>
      </w:r>
      <w:r w:rsidRPr="00B57E13">
        <w:t>za predujam za namirenje troškova stečajnoga postupka</w:t>
      </w:r>
      <w:r>
        <w:t xml:space="preserve"> da prenese navedeni iznos na račun ovog suda, IBAN: HR92 239000 11300000460, s naznakom mode</w:t>
      </w:r>
      <w:r w:rsidR="004C3CF6">
        <w:t xml:space="preserve">la 05 i poziva na broj </w:t>
      </w:r>
      <w:r w:rsidR="004C3CF6" w:rsidRPr="0032739B">
        <w:t>2001-</w:t>
      </w:r>
      <w:r w:rsidR="004C3CF6">
        <w:t>2871</w:t>
      </w:r>
      <w:r>
        <w:t>-17.</w:t>
      </w:r>
    </w:p>
    <w:p w:rsidRDefault="00731AFE" w:rsidP="00731AFE" w:rsidR="00731AFE"/>
    <w:p w:rsidRDefault="00731AFE" w:rsidP="00731AFE" w:rsidR="00731AFE"/>
    <w:p w:rsidRDefault="00731AFE" w:rsidP="00731AFE" w:rsidR="00731AFE">
      <w:pPr>
        <w:jc w:val="center"/>
      </w:pPr>
      <w:r>
        <w:t>Obrazloženje</w:t>
      </w:r>
    </w:p>
    <w:p w:rsidRDefault="00731AFE" w:rsidP="00731AFE" w:rsidR="00731AFE">
      <w:pPr>
        <w:jc w:val="both"/>
      </w:pPr>
    </w:p>
    <w:p w:rsidRDefault="00731AFE" w:rsidP="00731AFE" w:rsidR="00731AFE">
      <w:pPr>
        <w:jc w:val="both"/>
      </w:pPr>
      <w:r>
        <w:tab/>
        <w:t xml:space="preserve">Financijska agencija, RC Zagreb, Podružnica Zagreb, Trg svibanjskih žrtava 1995. 1, podnijela je ovom sudu zahtjev za provedbu skraćenog stečajnog postupka nad dužnikom  </w:t>
      </w:r>
      <w:r w:rsidR="004C3CF6">
        <w:rPr>
          <w:rFonts w:eastAsia="Times New Roman"/>
          <w:szCs w:val="24"/>
          <w:lang w:eastAsia="hr-HR"/>
        </w:rPr>
        <w:t>Don vitoˈs   j.d.o.o., Zagreb, Pavla Hatza 15,</w:t>
      </w:r>
      <w:r w:rsidR="004C3CF6" w:rsidRPr="006D6E93">
        <w:rPr>
          <w:rFonts w:eastAsia="Times New Roman"/>
          <w:szCs w:val="24"/>
          <w:lang w:eastAsia="hr-HR"/>
        </w:rPr>
        <w:t xml:space="preserve"> OIB: </w:t>
      </w:r>
      <w:r w:rsidR="004C3CF6">
        <w:rPr>
          <w:rFonts w:eastAsia="Times New Roman"/>
          <w:szCs w:val="24"/>
          <w:lang w:eastAsia="hr-HR"/>
        </w:rPr>
        <w:t>79832239774</w:t>
      </w:r>
      <w:r>
        <w:t>, temeljem odredbe čl. 429. st. 1. Stečajnog zakona (Narodne novine, broj: 71/2015., 104/2017., dalje u tekstu: SZ).</w:t>
      </w:r>
    </w:p>
    <w:p w:rsidRDefault="00731AFE" w:rsidP="00731AFE" w:rsidR="00731AFE">
      <w:pPr>
        <w:jc w:val="both"/>
      </w:pPr>
      <w:r>
        <w:tab/>
        <w:t xml:space="preserve">Oglasom od </w:t>
      </w:r>
      <w:r w:rsidR="004C3CF6">
        <w:t>22</w:t>
      </w:r>
      <w:r w:rsidR="00BA6953">
        <w:t xml:space="preserve">. </w:t>
      </w:r>
      <w:r w:rsidR="00DB7C1E">
        <w:t>siječnja 2018</w:t>
      </w:r>
      <w:r>
        <w:t>. pozvane su osobe ovlaštene za zastupanje dužnika po zakonu dostaviti javnobilježnički ovjerovljen popis imovine i obveza dužnika na propisanom obrascu, dok su dužnikovi vjerovnici pozvani predložiti otvaranje stečajnog postupka na</w:t>
      </w:r>
      <w:r w:rsidR="00BA6953">
        <w:t>d</w:t>
      </w:r>
      <w:r>
        <w:t xml:space="preserve"> dužnikom te predujmiti, po pozivu suda, sredstva za namirenje troškova predloženog stečajnog postupka, uz upozorenje na pravne posljedice nepodnošenja istog (čl. 13., 17., 430. i 431. SZ-a).</w:t>
      </w:r>
    </w:p>
    <w:p w:rsidRDefault="00731AFE" w:rsidP="00731AFE" w:rsidR="00731AFE">
      <w:pPr>
        <w:jc w:val="both"/>
      </w:pPr>
      <w:r>
        <w:lastRenderedPageBreak/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731AFE" w:rsidP="00731AFE" w:rsidR="00731AFE">
      <w:pPr>
        <w:jc w:val="both"/>
      </w:pPr>
      <w:r>
        <w:tab/>
        <w:t xml:space="preserve">Iz dopisa Hrvatskog zavoda za mirovinsko osiguranje proizlazi da dužnik nema zaposlenih. </w:t>
      </w:r>
    </w:p>
    <w:p w:rsidRDefault="00731AFE" w:rsidP="00731AFE" w:rsidR="00731AFE">
      <w:pPr>
        <w:jc w:val="both"/>
      </w:pPr>
      <w: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31AFE" w:rsidP="00731AFE" w:rsidR="00731AFE">
      <w:pPr>
        <w:jc w:val="both"/>
      </w:pPr>
      <w:r>
        <w:tab/>
        <w:t>Uvidom u sudski registar ovog suda utvrđeno je da protiv dužnika nije pokrenut neki</w:t>
      </w:r>
      <w:r w:rsidR="00FA6EE9">
        <w:t xml:space="preserve"> drugi postupak radi brisanja iz</w:t>
      </w:r>
      <w:r>
        <w:t xml:space="preserve"> sudskog registra.</w:t>
      </w:r>
    </w:p>
    <w:p w:rsidRDefault="00731AFE" w:rsidP="00731AFE" w:rsidR="00B57E13">
      <w:pPr>
        <w:jc w:val="both"/>
      </w:pPr>
      <w:r>
        <w:tab/>
        <w:t xml:space="preserve">Stoga, budući da su ispunjene pretpostavke za provođenje skraćenog stečajnog postupka, propisane odredbom čl. 428. SZ-a, te da se smatra da je dužnik nesposoban za plaćanje, valjalo je, temeljem odredbe čl. 431. st. 2. SZ-a u vezi čl. 432. SZ-a, </w:t>
      </w:r>
      <w:r w:rsidR="00B57E13">
        <w:t>otvoriti stečajni postupak nad dužnikom, imenovati mu stečajnog upravitelja te istovremeno zaključiti otvoreni stečajni postupak</w:t>
      </w:r>
      <w:r>
        <w:t>.</w:t>
      </w:r>
    </w:p>
    <w:p w:rsidRDefault="00B57E13" w:rsidP="00FA6EE9" w:rsidR="00731AFE">
      <w:pPr>
        <w:jc w:val="both"/>
      </w:pPr>
      <w:r>
        <w:tab/>
        <w:t xml:space="preserve">S obzirom da je u zahtjevu za provedbu skraćenog stečajnog postupka Financijska agencija obavijestila sud da je banka dužnika po njenom nalogu izvršila zapljenu novčanih sredstava u iznosu od 5.000,00 kn za predujam za namirenje troškova stečajnog postupka, sukladno odredbi čl. 112. st. 1. SZ-a, a da je odredbom čl. 112. st. 6. SZ-a određeno da će u rješenju o otvaranju stečajnog postupka nad dužnikom pravnom osobom sud </w:t>
      </w:r>
      <w:r w:rsidR="00593E02">
        <w:t>naložiti Financijskoj agenciji da naloži banci prijenos zaplijenjenog iznosa predujma na račun suda i, ako iznos predujma nije zaplijenjen u cijelosti, obustavi daljnju pljenidbu do iznosa od 5.000,00 kn, to je, s obzirom da je u konkretnom slučaju predujam u cijelosti zaplijenjen, valjalo naložiti Financijskoj agenciji da naloži banci dužnika prijenos zaplijenjenih novčanih sredstava na račun ovog suda.</w:t>
      </w:r>
    </w:p>
    <w:p w:rsidRDefault="00593E02" w:rsidP="00731AFE" w:rsidR="00593E02">
      <w:r>
        <w:tab/>
        <w:t>Slijedom navedenog, odlučeno je kao u izreci.</w:t>
      </w:r>
    </w:p>
    <w:p w:rsidRDefault="00593E02" w:rsidP="00731AFE" w:rsidR="00593E02"/>
    <w:p w:rsidRDefault="00731AFE" w:rsidP="00731AFE" w:rsidR="00731AFE" w:rsidRPr="00FA6EE9">
      <w:pPr>
        <w:jc w:val="center"/>
        <w:rPr>
          <w:color w:val="FF0000"/>
        </w:rPr>
      </w:pPr>
      <w:r>
        <w:t>U Zagrebu</w:t>
      </w:r>
      <w:r w:rsidR="00FA6EE9">
        <w:t xml:space="preserve">, </w:t>
      </w:r>
      <w:r w:rsidR="0032739B">
        <w:t xml:space="preserve">22. ožujka 2018. </w:t>
      </w:r>
    </w:p>
    <w:p w:rsidRDefault="00731AFE" w:rsidP="00731AFE" w:rsidR="00731AFE" w:rsidRPr="00FA6EE9">
      <w:pPr>
        <w:rPr>
          <w:color w:val="FF0000"/>
        </w:rPr>
      </w:pPr>
    </w:p>
    <w:p w:rsidRDefault="00731AFE" w:rsidP="00731AFE" w:rsidR="00731AFE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A6EE9">
        <w:t>Sudac</w:t>
      </w:r>
      <w:r>
        <w:t>:</w:t>
      </w:r>
    </w:p>
    <w:p w:rsidRDefault="00FA6EE9" w:rsidP="00731AFE" w:rsidR="00731AFE">
      <w:pPr>
        <w:jc w:val="right"/>
      </w:pPr>
      <w:r>
        <w:t>Sanda Jeromela</w:t>
      </w:r>
      <w:r w:rsidR="00B62BA8">
        <w:t xml:space="preserve">, v.r. </w:t>
      </w:r>
    </w:p>
    <w:p w:rsidRDefault="00731AFE" w:rsidP="00731AFE" w:rsidR="00731AFE">
      <w:r>
        <w:tab/>
        <w:t>UPUTA O PRAVNOM LIJEKU:</w:t>
      </w:r>
    </w:p>
    <w:p w:rsidRDefault="00731AFE" w:rsidP="00731AFE" w:rsidR="00731AFE">
      <w:pPr>
        <w:jc w:val="both"/>
      </w:pPr>
      <w:r>
        <w:t>Protiv ovog rješenja dopuštena je žalba Visokom trgovačkom sudu Republike Hrvatske u roku od 8 dana od dana dostave rješenja, koja se podnosi putem ovog u tri primjerka.</w:t>
      </w:r>
    </w:p>
    <w:p w:rsidRDefault="00731AFE" w:rsidP="00731AFE" w:rsidR="00731AFE"/>
    <w:p w:rsidRDefault="00FA6EE9" w:rsidP="00731AFE" w:rsidR="00FA6EE9"/>
    <w:p w:rsidRDefault="00B62BA8" w:rsidP="00BF1643" w:rsidR="00B62BA8">
      <w:pPr>
        <w:ind w:firstLine="708" w:left="3540"/>
      </w:pPr>
      <w:r>
        <w:t>Za točnost otpravka- ovlašteni službenik:</w:t>
      </w:r>
    </w:p>
    <w:p w:rsidRDefault="00B62BA8" w:rsidP="00BF1643" w:rsidR="00B62BA8">
      <w:pPr>
        <w:ind w:firstLine="708" w:left="4956"/>
      </w:pPr>
      <w:r>
        <w:t xml:space="preserve">Martina Trbuha </w:t>
      </w:r>
    </w:p>
    <w:p w:rsidRDefault="00131E95" w:rsidP="00FA6EE9" w:rsidR="00131E95"/>
    <w:sectPr w:rsidSect="00C04C19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4C19" w:rsidP="00C04C19" w:rsidR="00C04C19">
      <w:r>
        <w:separator/>
      </w:r>
    </w:p>
  </w:endnote>
  <w:endnote w:id="0" w:type="continuationSeparator">
    <w:p w:rsidRDefault="00C04C19" w:rsidP="00C04C19" w:rsidR="00C0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4C19" w:rsidP="00C04C19" w:rsidR="00C04C19">
      <w:r>
        <w:separator/>
      </w:r>
    </w:p>
  </w:footnote>
  <w:footnote w:id="0" w:type="continuationSeparator">
    <w:p w:rsidRDefault="00C04C19" w:rsidP="00C04C19" w:rsidR="00C04C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6402594"/>
      <w:docPartObj>
        <w:docPartGallery w:val="Page Numbers (Top of Page)"/>
        <w:docPartUnique/>
      </w:docPartObj>
    </w:sdtPr>
    <w:sdtEndPr/>
    <w:sdtContent>
      <w:p w:rsidRDefault="00C04C19" w:rsidR="00C04C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A8">
          <w:rPr>
            <w:noProof/>
          </w:rPr>
          <w:t>2</w:t>
        </w:r>
        <w:r>
          <w:fldChar w:fldCharType="end"/>
        </w:r>
      </w:p>
      <w:p w:rsidRDefault="00DB7C1E" w:rsidP="00C04C19" w:rsidR="00C04C19">
        <w:pPr>
          <w:pStyle w:val="Zaglavlje"/>
          <w:jc w:val="right"/>
        </w:pPr>
        <w:r>
          <w:t>75</w:t>
        </w:r>
        <w:r w:rsidR="00C04C19">
          <w:t>. St-</w:t>
        </w:r>
        <w:r w:rsidR="004C3CF6">
          <w:t>2871</w:t>
        </w:r>
        <w:r>
          <w:t>/2017-8</w:t>
        </w:r>
      </w:p>
    </w:sdtContent>
  </w:sdt>
  <w:p w:rsidRDefault="00C04C19" w:rsidR="00C04C1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3E59"/>
    <w:rsid w:val="001032F4"/>
    <w:rsid w:val="00131E95"/>
    <w:rsid w:val="00171E32"/>
    <w:rsid w:val="0019711A"/>
    <w:rsid w:val="00197F24"/>
    <w:rsid w:val="001A1D04"/>
    <w:rsid w:val="0032739B"/>
    <w:rsid w:val="0034127C"/>
    <w:rsid w:val="0034753A"/>
    <w:rsid w:val="00457EF8"/>
    <w:rsid w:val="004C3CF6"/>
    <w:rsid w:val="00593E02"/>
    <w:rsid w:val="006D6E93"/>
    <w:rsid w:val="00731AFE"/>
    <w:rsid w:val="007A1913"/>
    <w:rsid w:val="0085059C"/>
    <w:rsid w:val="00950F54"/>
    <w:rsid w:val="009908C7"/>
    <w:rsid w:val="009D3B13"/>
    <w:rsid w:val="00A53DC3"/>
    <w:rsid w:val="00AE1987"/>
    <w:rsid w:val="00B240CD"/>
    <w:rsid w:val="00B4105F"/>
    <w:rsid w:val="00B57E13"/>
    <w:rsid w:val="00B62BA8"/>
    <w:rsid w:val="00BA6953"/>
    <w:rsid w:val="00C04C19"/>
    <w:rsid w:val="00C81BCE"/>
    <w:rsid w:val="00CA63C1"/>
    <w:rsid w:val="00D05353"/>
    <w:rsid w:val="00D90085"/>
    <w:rsid w:val="00DB7C1E"/>
    <w:rsid w:val="00EC3E59"/>
    <w:rsid w:val="00FA6EE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31AFE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62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BA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62BA8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62BA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62BA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31AFE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1A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1AFE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4C1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C04C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4C1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62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B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62BA8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62B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62BA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1891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2871</izvorni_sadrzaj>
    <derivirana_varijabla naziv="DomainObject.Predmet.Broj_1">2871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St-2871/2017</izvorni_sadrzaj>
    <derivirana_varijabla naziv="DomainObject.Predmet.OznakaBroj_1">St-2871/2017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 Vito's j.d.o.o. zastupanog po punomoćniku Davor Vuraić</izvorni_sadrzaj>
    <derivirana_varijabla naziv="DomainObject.Predmet.ProtustrankaFormated_1">  Don Vito's j.d.o.o. zastupanog po punomoćniku Davor Vuraić</derivirana_varijabla>
  </DomainObject.Predmet.ProtustrankaFormated>
  <DomainObject.Predmet.ProtustrankaFormatedOIB>
    <izvorni_sadrzaj>  Don Vito's j.d.o.o., OIB 79832239774 zastupanog po punomoćniku Davor Vuraić</izvorni_sadrzaj>
    <derivirana_varijabla naziv="DomainObject.Predmet.ProtustrankaFormatedOIB_1">  Don Vito's j.d.o.o., OIB 79832239774 zastupanog po punomoćniku Davor Vuraić</derivirana_varijabla>
  </DomainObject.Predmet.ProtustrankaFormatedOIB>
  <DomainObject.Predmet.ProtustrankaFormatedWithAdress>
    <izvorni_sadrzaj> Don Vito's j.d.o.o., Pavla Hatza 15, 10000 Zagreb zastupanog po punomoćniku Davor Vuraić</izvorni_sadrzaj>
    <derivirana_varijabla naziv="DomainObject.Predmet.ProtustrankaFormatedWithAdress_1"> Don Vito's j.d.o.o., Pavla Hatza 15, 10000 Zagreb zastupanog po punomoćniku Davor Vuraić</derivirana_varijabla>
  </DomainObject.Predmet.ProtustrankaFormatedWithAdress>
  <DomainObject.Predmet.ProtustrankaFormatedWithAdressOIB>
    <izvorni_sadrzaj> Don Vito's j.d.o.o., OIB 79832239774, Pavla Hatza 15, 10000 Zagreb zastupanog po punomoćniku Davor Vuraić</izvorni_sadrzaj>
    <derivirana_varijabla naziv="DomainObject.Predmet.ProtustrankaFormatedWithAdressOIB_1"> Don Vito's j.d.o.o., OIB 79832239774, Pavla Hatza 15, 10000 Zagreb zastupanog po punomoćniku Davor Vuraić</derivirana_varijabla>
  </DomainObject.Predmet.ProtustrankaFormatedWithAdressOIB>
  <DomainObject.Predmet.ProtustrankaWithAdress>
    <izvorni_sadrzaj>Don Vito's j.d.o.o. Pavla Hatza 15, 10000 Zagreb</izvorni_sadrzaj>
    <derivirana_varijabla naziv="DomainObject.Predmet.ProtustrankaWithAdress_1">Don Vito's j.d.o.o. Pavla Hatza 15, 10000 Zagreb</derivirana_varijabla>
  </DomainObject.Predmet.ProtustrankaWithAdress>
  <DomainObject.Predmet.ProtustrankaWithAdressOIB>
    <izvorni_sadrzaj>Don Vito's j.d.o.o., OIB 79832239774, Pavla Hatza 15, 10000 Zagreb</izvorni_sadrzaj>
    <derivirana_varijabla naziv="DomainObject.Predmet.ProtustrankaWithAdressOIB_1">Don Vito's j.d.o.o., OIB 79832239774, Pavla Hatza 15, 10000 Zagreb</derivirana_varijabla>
  </DomainObject.Predmet.ProtustrankaWithAdressOIB>
  <DomainObject.Predmet.ProtustrankaNazivFormated>
    <izvorni_sadrzaj>Don Vito's j.d.o.o.</izvorni_sadrzaj>
    <derivirana_varijabla naziv="DomainObject.Predmet.ProtustrankaNazivFormated_1">Don Vito's j.d.o.o.</derivirana_varijabla>
  </DomainObject.Predmet.ProtustrankaNazivFormated>
  <DomainObject.Predmet.ProtustrankaNazivFormatedOIB>
    <izvorni_sadrzaj>Don Vito's j.d.o.o., OIB 79832239774</izvorni_sadrzaj>
    <derivirana_varijabla naziv="DomainObject.Predmet.ProtustrankaNazivFormatedOIB_1">Don Vito's j.d.o.o., OIB 79832239774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Trbuha</izvorni_sadrzaj>
    <derivirana_varijabla naziv="DomainObject.Predmet.Zapisnicar_1">Martina Trbuha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Don Vito's j.d.o.o. zastupanog po punomoćniku Davor Vuraić</item>
    </izvorni_sadrzaj>
    <derivirana_varijabla naziv="DomainObject.Predmet.ProtuStrankaListFormated_1">
      <item>Don Vito's j.d.o.o. zastupanog po punomoćniku Davor Vuraić</item>
    </derivirana_varijabla>
  </DomainObject.Predmet.ProtuStrankaListFormated>
  <DomainObject.Predmet.ProtuStrankaListFormatedOIB>
    <izvorni_sadrzaj>
      <item>Don Vito's j.d.o.o., OIB 79832239774 zastupanog po punomoćniku Davor Vuraić</item>
    </izvorni_sadrzaj>
    <derivirana_varijabla naziv="DomainObject.Predmet.ProtuStrankaListFormatedOIB_1">
      <item>Don Vito's j.d.o.o., OIB 79832239774 zastupanog po punomoćniku Davor Vuraić</item>
    </derivirana_varijabla>
  </DomainObject.Predmet.ProtuStrankaListFormatedOIB>
  <DomainObject.Predmet.ProtuStrankaListFormatedWithAdress>
    <izvorni_sadrzaj>
      <item>Don Vito's j.d.o.o., Pavla Hatza 15, 10000 Zagreb zastupanog po punomoćniku Davor Vuraić</item>
    </izvorni_sadrzaj>
    <derivirana_varijabla naziv="DomainObject.Predmet.ProtuStrankaListFormatedWithAdress_1">
      <item>Don Vito's j.d.o.o., Pavla Hatza 15, 10000 Zagreb zastupanog po punomoćniku Davor Vuraić</item>
    </derivirana_varijabla>
  </DomainObject.Predmet.ProtuStrankaListFormatedWithAdress>
  <DomainObject.Predmet.ProtuStrankaListFormatedWithAdressOIB>
    <izvorni_sadrzaj>
      <item>Don Vito's j.d.o.o., OIB 79832239774, Pavla Hatza 15, 10000 Zagreb zastupanog po punomoćniku Davor Vuraić</item>
    </izvorni_sadrzaj>
    <derivirana_varijabla naziv="DomainObject.Predmet.ProtuStrankaListFormatedWithAdressOIB_1">
      <item>Don Vito's j.d.o.o., OIB 79832239774, Pavla Hatza 15, 10000 Zagreb zastupanog po punomoćniku Davor Vuraić</item>
    </derivirana_varijabla>
  </DomainObject.Predmet.ProtuStrankaListFormatedWithAdressOIB>
  <DomainObject.Predmet.ProtuStrankaListNazivFormated>
    <izvorni_sadrzaj>
      <item>Don Vito's j.d.o.o.</item>
    </izvorni_sadrzaj>
    <derivirana_varijabla naziv="DomainObject.Predmet.ProtuStrankaListNazivFormated_1">
      <item>Don Vito's j.d.o.o.</item>
    </derivirana_varijabla>
  </DomainObject.Predmet.ProtuStrankaListNazivFormated>
  <DomainObject.Predmet.ProtuStrankaListNazivFormatedOIB>
    <izvorni_sadrzaj>
      <item>Don Vito's j.d.o.o., OIB 79832239774</item>
    </izvorni_sadrzaj>
    <derivirana_varijabla naziv="DomainObject.Predmet.ProtuStrankaListNazivFormatedOIB_1">
      <item>Don Vito's j.d.o.o., OIB 79832239774</item>
    </derivirana_varijabla>
  </DomainObject.Predmet.ProtuStrankaListNazivFormatedOIB>
  <DomainObject.Predmet.OstaliListFormated>
    <izvorni_sadrzaj>
      <item>Davor Vuraić punomoćnik sudionika u postupku Don Vito's j.d.o.o.</item>
    </izvorni_sadrzaj>
    <derivirana_varijabla naziv="DomainObject.Predmet.OstaliListFormated_1">
      <item>Davor Vuraić punomoćnik sudionika u postupku Don Vito's j.d.o.o.</item>
    </derivirana_varijabla>
  </DomainObject.Predmet.OstaliListFormated>
  <DomainObject.Predmet.OstaliListFormatedOIB>
    <izvorni_sadrzaj>
      <item>Davor Vuraić, OIB 79636148253 punomoćnik sudionika u postupku Don Vito's j.d.o.o.</item>
    </izvorni_sadrzaj>
    <derivirana_varijabla naziv="DomainObject.Predmet.OstaliListFormatedOIB_1">
      <item>Davor Vuraić, OIB 79636148253 punomoćnik sudionika u postupku Don Vito's j.d.o.o.</item>
    </derivirana_varijabla>
  </DomainObject.Predmet.OstaliListFormatedOIB>
  <DomainObject.Predmet.OstaliListFormatedWithAdress>
    <izvorni_sadrzaj>
      <item>Davor Vuraić, V.proveni Put 18, 10000 Zagreb punomoćnik sudionika u postupku Don Vito's j.d.o.o.</item>
    </izvorni_sadrzaj>
    <derivirana_varijabla naziv="DomainObject.Predmet.OstaliListFormatedWithAdress_1">
      <item>Davor Vuraić, V.proveni Put 18, 10000 Zagreb punomoćnik sudionika u postupku Don Vito's j.d.o.o.</item>
    </derivirana_varijabla>
  </DomainObject.Predmet.OstaliListFormatedWithAdress>
  <DomainObject.Predmet.OstaliListFormatedWithAdressOIB>
    <izvorni_sadrzaj>
      <item>Davor Vuraić, OIB 79636148253, V.proveni Put 18, 10000 Zagreb punomoćnik sudionika u postupku Don Vito's j.d.o.o.</item>
    </izvorni_sadrzaj>
    <derivirana_varijabla naziv="DomainObject.Predmet.OstaliListFormatedWithAdressOIB_1">
      <item>Davor Vuraić, OIB 79636148253, V.proveni Put 18, 10000 Zagreb punomoćnik sudionika u postupku Don Vito's j.d.o.o.</item>
    </derivirana_varijabla>
  </DomainObject.Predmet.OstaliListFormatedWithAdressOIB>
  <DomainObject.Predmet.OstaliListNazivFormated>
    <izvorni_sadrzaj>
      <item>Davor Vuraić</item>
    </izvorni_sadrzaj>
    <derivirana_varijabla naziv="DomainObject.Predmet.OstaliListNazivFormated_1">
      <item>Davor Vuraić</item>
    </derivirana_varijabla>
  </DomainObject.Predmet.OstaliListNazivFormated>
  <DomainObject.Predmet.OstaliListNazivFormatedOIB>
    <izvorni_sadrzaj>
      <item>Davor Vuraić, OIB 79636148253</item>
    </izvorni_sadrzaj>
    <derivirana_varijabla naziv="DomainObject.Predmet.OstaliListNazivFormatedOIB_1">
      <item>Davor Vuraić, OIB 79636148253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Don Vito's j.d.o.o.</izvorni_sadrzaj>
    <derivirana_varijabla naziv="DomainObject.Predmet.ProtustrankaIDrugi_1">Don Vito's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Don Vito's j.d.o.o., OIB 79832239774, Pavla Hatza 15, 10000 Zagreb</izvorni_sadrzaj>
    <derivirana_varijabla naziv="DomainObject.Predmet.ProtustrankaIDrugiAdressOIB_1">Don Vito's j.d.o.o., OIB 79832239774, Pavla Hatza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 Vito's j.d.o.o.</item>
      <item>FINA Regionalni centar Zagreb</item>
      <item>Davor Vuraić</item>
    </izvorni_sadrzaj>
    <derivirana_varijabla naziv="DomainObject.Predmet.SudioniciListNaziv_1">
      <item>Don Vito's j.d.o.o.</item>
      <item>FINA Regionalni centar Zagreb</item>
      <item>Davor Vuraić</item>
    </derivirana_varijabla>
  </DomainObject.Predmet.SudioniciListNaziv>
  <DomainObject.Predmet.SudioniciListAdressOIB>
    <izvorni_sadrzaj>
      <item>Don Vito's j.d.o.o., OIB 79832239774, Pavla Hatza 15,10000 Zagreb</item>
      <item>FINA Regionalni centar Zagreb, OIB 85821130368, Trg svibanjskih žrtava 1995. 1,10000 Zagreb</item>
      <item>Davor Vuraić, OIB 79636148253, V.proveni Put 18,10000 Zagreb</item>
    </izvorni_sadrzaj>
    <derivirana_varijabla naziv="DomainObject.Predmet.SudioniciListAdressOIB_1">
      <item>Don Vito's j.d.o.o., OIB 79832239774, Pavla Hatza 15,10000 Zagreb</item>
      <item>FINA Regionalni centar Zagreb, OIB 85821130368, Trg svibanjskih žrtava 1995. 1,10000 Zagreb</item>
      <item>Davor Vuraić, OIB 79636148253, V.proveni Put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79832239774</item>
      <item>, OIB 85821130368</item>
      <item>, OIB 79636148253</item>
    </izvorni_sadrzaj>
    <derivirana_varijabla naziv="DomainObject.Predmet.SudioniciListNazivOIB_1">
      <item>, OIB 79832239774</item>
      <item>, OIB 85821130368</item>
      <item>, OIB 79636148253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3634</properties:Characters>
  <properties:Lines>86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2018-03-14T07:06:00Z</dcterms:created>
  <dc:creator>Ivana Manestar</dc:creator>
  <cp:lastModifiedBy>Martina Trbuha</cp:lastModifiedBy>
  <cp:lastPrinted>2018-02-21T07:46:00Z</cp:lastPrinted>
  <dcterms:modified xmlns:xsi="http://www.w3.org/2001/XMLSchema-instance" xsi:type="dcterms:W3CDTF">2018-03-22T07:16:00Z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(St-2871-2017-22-03-2018.docx)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