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435e" w14:paraId="8f6435e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 </w:t>
      </w:r>
      <w:r w:rsidR="00CE3DBA"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001838" w:rsidP="00001838" w:rsidR="00001838" w:rsidRPr="00287A9C">
      <w:r w:rsidRPr="00287A9C">
        <w:t>REPUBLIKA HRVATSKA</w:t>
      </w:r>
    </w:p>
    <w:p w:rsidRDefault="00001838" w:rsidP="00185B70" w:rsidR="000336D7">
      <w:r w:rsidRPr="00287A9C">
        <w:t>TRGOVAČKI SUD U PAZINU</w:t>
      </w:r>
    </w:p>
    <w:p w:rsidRDefault="000336D7" w:rsidP="008472CA" w:rsidR="00001838" w:rsidRPr="00287A9C">
      <w:pPr>
        <w:ind w:firstLine="708"/>
      </w:pPr>
      <w:r>
        <w:t>Pazin, Dršćevka 1</w:t>
      </w:r>
      <w:r w:rsidR="00001838" w:rsidRPr="00287A9C">
        <w:tab/>
        <w:t xml:space="preserve">                    </w:t>
      </w:r>
    </w:p>
    <w:p w:rsidRDefault="008472CA" w:rsidP="008472CA" w:rsidR="008472CA"/>
    <w:p w:rsidRDefault="008472CA" w:rsidP="008472CA" w:rsidR="008472CA" w:rsidRPr="00287A9C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  <w:r>
        <w:t xml:space="preserve">  </w:t>
      </w:r>
      <w:r w:rsidRPr="00287A9C">
        <w:t xml:space="preserve"> 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001838" w:rsidP="00001838" w:rsidR="00001838" w:rsidRPr="00287A9C">
      <w:pPr>
        <w:ind w:firstLine="708"/>
        <w:jc w:val="both"/>
      </w:pPr>
      <w:r w:rsidRPr="00287A9C">
        <w:t xml:space="preserve">Trgovački sud u Pazinu, po stečajnom sucu Ivanu Dujiću, u stečajnom postupku nad dužnikom PEWA d.o.o. u stečaju Labin, Vinež 602, </w:t>
      </w:r>
      <w:r w:rsidR="00A6594A" w:rsidRPr="00287A9C">
        <w:t xml:space="preserve">OIB 39117975699, </w:t>
      </w:r>
      <w:r w:rsidR="007936E9">
        <w:t>18</w:t>
      </w:r>
      <w:r w:rsidRPr="00287A9C">
        <w:t xml:space="preserve">. </w:t>
      </w:r>
      <w:r w:rsidR="00C550D4" w:rsidRPr="00287A9C">
        <w:t>srpnja</w:t>
      </w:r>
      <w:r w:rsidR="002E6C0B" w:rsidRPr="00287A9C">
        <w:t xml:space="preserve"> </w:t>
      </w:r>
      <w:r w:rsidRPr="00287A9C">
        <w:t>201</w:t>
      </w:r>
      <w:r w:rsidR="007936E9">
        <w:t>6</w:t>
      </w:r>
      <w:r w:rsidRPr="00287A9C">
        <w:t xml:space="preserve">. </w:t>
      </w:r>
    </w:p>
    <w:p w:rsidRDefault="00287A9C" w:rsidP="00001838" w:rsidR="00287A9C" w:rsidRPr="00287A9C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E80B0E" w:rsidP="00713853" w:rsidR="00E80B0E" w:rsidRPr="00287A9C">
      <w:pPr>
        <w:ind w:firstLine="708"/>
        <w:jc w:val="both"/>
      </w:pPr>
      <w:r w:rsidRPr="00287A9C">
        <w:t>Odobrava se naknada troškova stečajn</w:t>
      </w:r>
      <w:r w:rsidR="001F15EB">
        <w:t>oj</w:t>
      </w:r>
      <w:r w:rsidRPr="00287A9C">
        <w:t xml:space="preserve"> upravitelj</w:t>
      </w:r>
      <w:r w:rsidR="00185B70" w:rsidRPr="00287A9C">
        <w:t>ic</w:t>
      </w:r>
      <w:r w:rsidR="001F15EB">
        <w:t>i</w:t>
      </w:r>
      <w:r w:rsidRPr="00287A9C">
        <w:t xml:space="preserve"> </w:t>
      </w:r>
      <w:r w:rsidR="00C550D4" w:rsidRPr="00287A9C">
        <w:t>Jasmin</w:t>
      </w:r>
      <w:r w:rsidR="001F15EB">
        <w:t>i</w:t>
      </w:r>
      <w:r w:rsidR="00C550D4" w:rsidRPr="00287A9C">
        <w:t xml:space="preserve"> Lichtenberg iz Pule, Ravenska 8, OIB 26338581935</w:t>
      </w:r>
      <w:r w:rsidR="00271CC7" w:rsidRPr="00287A9C">
        <w:t xml:space="preserve">, </w:t>
      </w:r>
      <w:r w:rsidRPr="00287A9C">
        <w:t xml:space="preserve"> u iznosu od </w:t>
      </w:r>
      <w:r w:rsidR="007936E9">
        <w:t>930</w:t>
      </w:r>
      <w:r w:rsidR="007C0673" w:rsidRPr="00287A9C">
        <w:t>,00 k</w:t>
      </w:r>
      <w:r w:rsidR="00C128AF" w:rsidRPr="00287A9C">
        <w:t>u</w:t>
      </w:r>
      <w:r w:rsidR="007C0673" w:rsidRPr="00287A9C">
        <w:t>n</w:t>
      </w:r>
      <w:r w:rsidR="00C128AF" w:rsidRPr="00287A9C">
        <w:t>a</w:t>
      </w:r>
      <w:r w:rsidR="00C550D4" w:rsidRPr="00287A9C">
        <w:t>.</w:t>
      </w:r>
    </w:p>
    <w:p w:rsidRDefault="00713853" w:rsidP="008A30FF" w:rsidR="00713853" w:rsidRPr="00287A9C">
      <w:pPr>
        <w:jc w:val="center"/>
      </w:pPr>
    </w:p>
    <w:p w:rsidRDefault="008A30FF" w:rsidP="008A30FF" w:rsidR="008A30FF" w:rsidRPr="00287A9C">
      <w:pPr>
        <w:jc w:val="center"/>
      </w:pPr>
      <w:r w:rsidRPr="00287A9C">
        <w:t>Obrazloženje</w:t>
      </w:r>
    </w:p>
    <w:p w:rsidRDefault="00C550D4" w:rsidP="00637647" w:rsidR="00C550D4" w:rsidRPr="00287A9C">
      <w:pPr>
        <w:ind w:firstLine="708"/>
        <w:jc w:val="both"/>
      </w:pPr>
    </w:p>
    <w:p w:rsidRDefault="00C550D4" w:rsidP="00637647" w:rsidR="00637647" w:rsidRPr="00287A9C">
      <w:pPr>
        <w:ind w:firstLine="708"/>
        <w:jc w:val="both"/>
      </w:pPr>
      <w:r w:rsidRPr="00287A9C">
        <w:t>S</w:t>
      </w:r>
      <w:r w:rsidR="00637647" w:rsidRPr="00287A9C">
        <w:t>tečajn</w:t>
      </w:r>
      <w:r w:rsidR="004B6A4E" w:rsidRPr="00287A9C">
        <w:t>a</w:t>
      </w:r>
      <w:r w:rsidR="00637647" w:rsidRPr="00287A9C">
        <w:t xml:space="preserve"> upravitelj</w:t>
      </w:r>
      <w:r w:rsidR="004B6A4E" w:rsidRPr="00287A9C">
        <w:t>ica</w:t>
      </w:r>
      <w:r w:rsidR="00637647" w:rsidRPr="00287A9C">
        <w:t xml:space="preserve"> </w:t>
      </w:r>
      <w:r w:rsidR="000F6199" w:rsidRPr="00287A9C">
        <w:t xml:space="preserve">je </w:t>
      </w:r>
      <w:r w:rsidR="00713853" w:rsidRPr="00287A9C">
        <w:t xml:space="preserve">u podnesku od </w:t>
      </w:r>
      <w:r w:rsidRPr="00287A9C">
        <w:t>1</w:t>
      </w:r>
      <w:r w:rsidR="007936E9">
        <w:t>2</w:t>
      </w:r>
      <w:r w:rsidR="00713853" w:rsidRPr="00287A9C">
        <w:t xml:space="preserve">. </w:t>
      </w:r>
      <w:r w:rsidR="007936E9">
        <w:t>srp</w:t>
      </w:r>
      <w:r w:rsidRPr="00287A9C">
        <w:t>nja</w:t>
      </w:r>
      <w:r w:rsidR="002E6C0B" w:rsidRPr="00287A9C">
        <w:t xml:space="preserve"> </w:t>
      </w:r>
      <w:r w:rsidR="00713853" w:rsidRPr="00287A9C">
        <w:t>201</w:t>
      </w:r>
      <w:r w:rsidR="007936E9">
        <w:t>6</w:t>
      </w:r>
      <w:r w:rsidR="00713853" w:rsidRPr="00287A9C">
        <w:t xml:space="preserve">. </w:t>
      </w:r>
      <w:r w:rsidR="00637647" w:rsidRPr="00287A9C">
        <w:t>zatraži</w:t>
      </w:r>
      <w:r w:rsidR="004B6A4E" w:rsidRPr="00287A9C">
        <w:t>la</w:t>
      </w:r>
      <w:r w:rsidR="00637647" w:rsidRPr="00287A9C">
        <w:t xml:space="preserve"> naknadu troškova</w:t>
      </w:r>
      <w:r w:rsidR="00713853" w:rsidRPr="00287A9C">
        <w:t xml:space="preserve"> </w:t>
      </w:r>
      <w:r w:rsidR="007936E9">
        <w:t xml:space="preserve">u </w:t>
      </w:r>
      <w:r w:rsidRPr="00287A9C">
        <w:t xml:space="preserve"> </w:t>
      </w:r>
      <w:r w:rsidR="00713853" w:rsidRPr="00287A9C">
        <w:t>201</w:t>
      </w:r>
      <w:r w:rsidR="007936E9">
        <w:t>6</w:t>
      </w:r>
      <w:r w:rsidR="00713853" w:rsidRPr="00287A9C">
        <w:t>.</w:t>
      </w:r>
      <w:r w:rsidR="000F6199" w:rsidRPr="00287A9C">
        <w:t xml:space="preserve"> U </w:t>
      </w:r>
      <w:r w:rsidR="00713853" w:rsidRPr="00287A9C">
        <w:t>izvješć</w:t>
      </w:r>
      <w:r w:rsidR="00A6594A" w:rsidRPr="00287A9C">
        <w:t>u</w:t>
      </w:r>
      <w:r w:rsidR="00713853" w:rsidRPr="00287A9C">
        <w:t xml:space="preserve"> o stvarnim </w:t>
      </w:r>
      <w:r w:rsidR="000F6199" w:rsidRPr="00287A9C">
        <w:t>troškov</w:t>
      </w:r>
      <w:r w:rsidR="00713853" w:rsidRPr="00287A9C">
        <w:t xml:space="preserve">ima </w:t>
      </w:r>
      <w:r w:rsidR="000F6199" w:rsidRPr="00287A9C">
        <w:t xml:space="preserve">od </w:t>
      </w:r>
      <w:r w:rsidRPr="00287A9C">
        <w:t>istog dana</w:t>
      </w:r>
      <w:r w:rsidR="00713853" w:rsidRPr="00287A9C">
        <w:t xml:space="preserve"> stečajna je upraviteljica </w:t>
      </w:r>
      <w:r w:rsidR="004B6A4E" w:rsidRPr="00287A9C">
        <w:t xml:space="preserve">specificirala </w:t>
      </w:r>
      <w:r w:rsidR="00713853" w:rsidRPr="00287A9C">
        <w:t>putne troškove</w:t>
      </w:r>
      <w:r w:rsidR="003A75B3" w:rsidRPr="00287A9C">
        <w:t xml:space="preserve"> i troškove telefoniranja</w:t>
      </w:r>
      <w:r w:rsidR="00BB2F55" w:rsidRPr="00287A9C">
        <w:t xml:space="preserve">. </w:t>
      </w:r>
      <w:r w:rsidR="005C1902" w:rsidRPr="00287A9C">
        <w:t>Po u</w:t>
      </w:r>
      <w:r w:rsidR="00637647" w:rsidRPr="00287A9C">
        <w:t>vid</w:t>
      </w:r>
      <w:r w:rsidR="005C1902" w:rsidRPr="00287A9C">
        <w:t>u</w:t>
      </w:r>
      <w:r w:rsidR="00637647" w:rsidRPr="00287A9C">
        <w:t xml:space="preserve"> u </w:t>
      </w:r>
      <w:r w:rsidR="00BB2F55" w:rsidRPr="00287A9C">
        <w:t xml:space="preserve">popis troškova </w:t>
      </w:r>
      <w:r w:rsidR="00637647" w:rsidRPr="00287A9C">
        <w:t xml:space="preserve">stečajni sudac je </w:t>
      </w:r>
      <w:r w:rsidR="00713853" w:rsidRPr="00287A9C">
        <w:t>ocijenio</w:t>
      </w:r>
      <w:r w:rsidR="005F4B4F" w:rsidRPr="00287A9C">
        <w:t xml:space="preserve"> </w:t>
      </w:r>
      <w:r w:rsidR="00637647" w:rsidRPr="00287A9C">
        <w:t>da su nastali troškovi stečajnog upravitelja</w:t>
      </w:r>
      <w:r w:rsidR="005C1902" w:rsidRPr="00287A9C">
        <w:t>,</w:t>
      </w:r>
      <w:r w:rsidR="00637647" w:rsidRPr="00287A9C">
        <w:t xml:space="preserve"> u iznosu od </w:t>
      </w:r>
      <w:r w:rsidR="000336D7">
        <w:t>930</w:t>
      </w:r>
      <w:r w:rsidRPr="00287A9C">
        <w:t>,00 kuna</w:t>
      </w:r>
      <w:r w:rsidR="00E4728E" w:rsidRPr="00287A9C">
        <w:t>,</w:t>
      </w:r>
      <w:r w:rsidR="00637647" w:rsidRPr="00287A9C">
        <w:t xml:space="preserve"> opravdani</w:t>
      </w:r>
      <w:r w:rsidRPr="00287A9C">
        <w:t>.</w:t>
      </w:r>
      <w:r w:rsidR="00BB2F55" w:rsidRPr="00287A9C">
        <w:t xml:space="preserve"> </w:t>
      </w:r>
      <w:r w:rsidR="00637647" w:rsidRPr="00287A9C"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="00637647" w:rsidRPr="00287A9C">
          <w:t>29. st</w:t>
        </w:r>
      </w:smartTag>
      <w:r w:rsidR="00637647" w:rsidRPr="00287A9C">
        <w:t xml:space="preserve">. 1. i 3. </w:t>
      </w:r>
      <w:smartTag w:element="zakoni" w:uri="http://www.java.hr/xml/smarttags/zakoni">
        <w:r w:rsidR="00637647" w:rsidRPr="00287A9C">
          <w:t>Stečajnog zakona</w:t>
        </w:r>
      </w:smartTag>
      <w:r w:rsidR="00FC5320" w:rsidRPr="00287A9C">
        <w:t>,</w:t>
      </w:r>
      <w:r w:rsidR="00637647" w:rsidRPr="00287A9C">
        <w:t xml:space="preserve"> valjalo </w:t>
      </w:r>
      <w:r w:rsidR="00E4728E" w:rsidRPr="00287A9C">
        <w:t xml:space="preserve">je </w:t>
      </w:r>
      <w:r w:rsidR="00637647" w:rsidRPr="00287A9C">
        <w:t xml:space="preserve">riješiti kao </w:t>
      </w:r>
      <w:r w:rsidR="00713853" w:rsidRPr="00287A9C">
        <w:t xml:space="preserve">u </w:t>
      </w:r>
      <w:r w:rsidR="00637647" w:rsidRPr="00287A9C">
        <w:t>izre</w:t>
      </w:r>
      <w:r w:rsidR="00713853" w:rsidRPr="00287A9C">
        <w:t>ci</w:t>
      </w:r>
      <w:r w:rsidR="00637647" w:rsidRPr="00287A9C">
        <w:t>.</w:t>
      </w:r>
    </w:p>
    <w:p w:rsidRDefault="00713853" w:rsidP="008A30FF" w:rsidR="00713853" w:rsidRPr="00287A9C">
      <w:pPr>
        <w:jc w:val="center"/>
      </w:pPr>
    </w:p>
    <w:p w:rsidRDefault="008A30FF" w:rsidP="008A30FF" w:rsidR="008A30FF">
      <w:pPr>
        <w:jc w:val="center"/>
      </w:pPr>
      <w:r w:rsidRPr="00287A9C">
        <w:t xml:space="preserve">U Pazinu, </w:t>
      </w:r>
      <w:r w:rsidR="000336D7">
        <w:t>18</w:t>
      </w:r>
      <w:r w:rsidR="00B30436" w:rsidRPr="00287A9C">
        <w:t>.</w:t>
      </w:r>
      <w:r w:rsidRPr="00287A9C">
        <w:t xml:space="preserve"> </w:t>
      </w:r>
      <w:r w:rsidR="00C550D4" w:rsidRPr="00287A9C">
        <w:t>srpnja</w:t>
      </w:r>
      <w:r w:rsidR="002E6C0B" w:rsidRPr="00287A9C">
        <w:t xml:space="preserve"> </w:t>
      </w:r>
      <w:r w:rsidRPr="00287A9C">
        <w:t>201</w:t>
      </w:r>
      <w:r w:rsidR="000336D7">
        <w:t>6</w:t>
      </w:r>
      <w:r w:rsidRPr="00287A9C">
        <w:t>.</w:t>
      </w:r>
    </w:p>
    <w:p w:rsidRDefault="001F15EB" w:rsidP="008A30FF" w:rsidR="001F15EB" w:rsidRPr="00287A9C">
      <w:pPr>
        <w:jc w:val="center"/>
      </w:pP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   </w:t>
      </w:r>
      <w:r w:rsidR="008A30FF" w:rsidRPr="00287A9C">
        <w:t>Ivan Dujić</w:t>
      </w:r>
    </w:p>
    <w:p w:rsidRDefault="008A30FF" w:rsidP="008A30FF" w:rsidR="008A30FF" w:rsidRPr="00287A9C"/>
    <w:p w:rsidRDefault="00E77698" w:rsidP="008A30FF" w:rsidR="00E77698" w:rsidRPr="00287A9C"/>
    <w:p w:rsidRDefault="009C6765" w:rsidP="008A30FF" w:rsidR="009C6765" w:rsidRPr="00287A9C"/>
    <w:p w:rsidRDefault="009C6765" w:rsidP="008A30FF" w:rsidR="009C6765" w:rsidRPr="00287A9C"/>
    <w:p w:rsidRDefault="009C6765" w:rsidP="008A30FF" w:rsidR="009C6765"/>
    <w:p w:rsidRDefault="000336D7" w:rsidP="008A30FF" w:rsidR="000336D7"/>
    <w:p w:rsidRDefault="000336D7" w:rsidP="008A30FF" w:rsidR="000336D7"/>
    <w:p w:rsidRDefault="000336D7" w:rsidP="008A30FF" w:rsidR="000336D7" w:rsidRPr="00287A9C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FC5320" w:rsidP="00FC5320" w:rsidR="008A30FF" w:rsidRPr="00287A9C">
      <w:pPr>
        <w:jc w:val="both"/>
      </w:pPr>
      <w:r w:rsidRPr="00287A9C">
        <w:t>Protiv rješenja pravo na žalbu imaju</w:t>
      </w:r>
      <w:r w:rsidR="00B45412" w:rsidRPr="00287A9C">
        <w:t xml:space="preserve"> </w:t>
      </w:r>
      <w:r w:rsidRPr="00287A9C">
        <w:t>stečajni upravitelj</w:t>
      </w:r>
      <w:r w:rsidR="00D74390" w:rsidRPr="00287A9C">
        <w:t>, dužnik pojedinac</w:t>
      </w:r>
      <w:r w:rsidRPr="00287A9C">
        <w:t xml:space="preserve"> i svaki stečajni vjerovnik. Žalba se podnosi u roku od 8 dana od dana primitka istog. Žalba se podnosi putem ovog suda</w:t>
      </w:r>
      <w:r w:rsidR="00D74390" w:rsidRPr="00287A9C">
        <w:t>,</w:t>
      </w:r>
      <w:r w:rsidRPr="00287A9C">
        <w:t xml:space="preserve"> u dva istovjetna primjerka, a o žalbi odlučuje Visoki trgovački sud Republike Hrvatske.</w:t>
      </w:r>
    </w:p>
    <w:p w:rsidRDefault="00467811" w:rsidP="00FC5320" w:rsidR="00467811" w:rsidRPr="00287A9C">
      <w:pPr>
        <w:jc w:val="both"/>
      </w:pPr>
    </w:p>
    <w:p w:rsidRDefault="00D74390" w:rsidP="00FC5320" w:rsidR="00D74390" w:rsidRPr="00287A9C">
      <w:pPr>
        <w:jc w:val="both"/>
      </w:pPr>
      <w:r w:rsidRPr="00287A9C">
        <w:t>DNA</w:t>
      </w:r>
    </w:p>
    <w:p w:rsidRDefault="000336D7" w:rsidP="000336D7" w:rsidR="000336D7">
      <w:pPr>
        <w:jc w:val="both"/>
      </w:pPr>
      <w:r>
        <w:t>- Stečajni upravitelj Jasmini Lichtenberg iz Pule, Ravenska 8</w:t>
      </w:r>
    </w:p>
    <w:p w:rsidRDefault="000336D7" w:rsidP="000336D7" w:rsidR="009C6765" w:rsidRPr="00287A9C">
      <w:pPr>
        <w:jc w:val="both"/>
        <w:rPr>
          <w:bCs w:val="false"/>
        </w:rPr>
      </w:pPr>
      <w:r>
        <w:t>- e-oglasna ploča suda (čl. 12. vezano uz čl. 441. st. 2. Stečajnog zakona, NN br. 71/15)</w:t>
      </w:r>
    </w:p>
    <w:sectPr w:rsidSect="008472CA" w:rsidR="009C6765" w:rsidRPr="00287A9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2C8" w:rsidR="005E12C8">
      <w:r>
        <w:separator/>
      </w:r>
    </w:p>
  </w:endnote>
  <w:endnote w:id="0" w:type="continuationSeparator">
    <w:p w:rsidRDefault="005E12C8" w:rsidR="005E1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2C8" w:rsidR="005E12C8">
      <w:r>
        <w:separator/>
      </w:r>
    </w:p>
  </w:footnote>
  <w:footnote w:id="0" w:type="continuationSeparator">
    <w:p w:rsidRDefault="005E12C8" w:rsidR="005E1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1902" w:rsidP="007C5AF7" w:rsidR="005C1902" w:rsidRPr="0096036A">
    <w:pPr>
      <w:jc w:val="right"/>
      <w:rPr>
        <w:b/>
      </w:rPr>
    </w:pPr>
    <w:r w:rsidRPr="0096036A">
      <w:rPr>
        <w:b/>
      </w:rPr>
      <w:t xml:space="preserve">Posl. br. 20 </w:t>
    </w:r>
    <w:smartTag w:element="poslbr" w:uri="http://www.java.hr/xml/smarttags/poslbr">
      <w:r w:rsidRPr="0096036A">
        <w:rPr>
          <w:b/>
        </w:rPr>
        <w:t>St-8</w:t>
      </w:r>
      <w:r>
        <w:rPr>
          <w:b/>
        </w:rPr>
        <w:t>4/11</w:t>
      </w:r>
    </w:smartTag>
    <w:r>
      <w:rPr>
        <w:b/>
      </w:rPr>
      <w:t>-103</w:t>
    </w:r>
  </w:p>
  <w:p w:rsidRDefault="005C1902" w:rsidP="00C128AF" w:rsidR="005C190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Posl. br. </w:t>
    </w:r>
    <w:r w:rsidR="00C550D4">
      <w:t>1</w:t>
    </w:r>
    <w:r w:rsidRPr="00A6594A">
      <w:t>0 St-</w:t>
    </w:r>
    <w:r w:rsidR="00C550D4">
      <w:t>17</w:t>
    </w:r>
    <w:r w:rsidRPr="00A6594A">
      <w:t>/1</w:t>
    </w:r>
    <w:r w:rsidR="00C550D4">
      <w:t>5</w:t>
    </w:r>
    <w:r w:rsidR="002E6C0B">
      <w:t>-</w:t>
    </w:r>
    <w:r w:rsidR="007936E9">
      <w:t>227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13998"/>
    <w:rsid w:val="000336D7"/>
    <w:rsid w:val="000C7DC7"/>
    <w:rsid w:val="000F6199"/>
    <w:rsid w:val="00147DD7"/>
    <w:rsid w:val="001612DD"/>
    <w:rsid w:val="00185B70"/>
    <w:rsid w:val="001C2EFC"/>
    <w:rsid w:val="001E4E0A"/>
    <w:rsid w:val="001F15EB"/>
    <w:rsid w:val="0021424C"/>
    <w:rsid w:val="002573EB"/>
    <w:rsid w:val="00271CC7"/>
    <w:rsid w:val="00287A9C"/>
    <w:rsid w:val="002E6C0B"/>
    <w:rsid w:val="003414EC"/>
    <w:rsid w:val="0034208F"/>
    <w:rsid w:val="003A75B3"/>
    <w:rsid w:val="004039B3"/>
    <w:rsid w:val="00460F44"/>
    <w:rsid w:val="00467811"/>
    <w:rsid w:val="004777C2"/>
    <w:rsid w:val="00487557"/>
    <w:rsid w:val="004B6A4E"/>
    <w:rsid w:val="00521172"/>
    <w:rsid w:val="00524EC3"/>
    <w:rsid w:val="005574FF"/>
    <w:rsid w:val="005671A1"/>
    <w:rsid w:val="005715C0"/>
    <w:rsid w:val="00573846"/>
    <w:rsid w:val="005B3DC5"/>
    <w:rsid w:val="005C1902"/>
    <w:rsid w:val="005E12C8"/>
    <w:rsid w:val="005F4B4F"/>
    <w:rsid w:val="00637647"/>
    <w:rsid w:val="006B6AAB"/>
    <w:rsid w:val="006D2AC7"/>
    <w:rsid w:val="00713853"/>
    <w:rsid w:val="007936E9"/>
    <w:rsid w:val="007C0673"/>
    <w:rsid w:val="007C5AF7"/>
    <w:rsid w:val="007D73AB"/>
    <w:rsid w:val="00821907"/>
    <w:rsid w:val="008466A1"/>
    <w:rsid w:val="008472CA"/>
    <w:rsid w:val="008506B5"/>
    <w:rsid w:val="00880635"/>
    <w:rsid w:val="008A30FF"/>
    <w:rsid w:val="008D1E92"/>
    <w:rsid w:val="008E0968"/>
    <w:rsid w:val="009C6765"/>
    <w:rsid w:val="009E4384"/>
    <w:rsid w:val="00A123D6"/>
    <w:rsid w:val="00A6594A"/>
    <w:rsid w:val="00B03CCE"/>
    <w:rsid w:val="00B11226"/>
    <w:rsid w:val="00B30436"/>
    <w:rsid w:val="00B45412"/>
    <w:rsid w:val="00B843B4"/>
    <w:rsid w:val="00BB2F55"/>
    <w:rsid w:val="00C106C2"/>
    <w:rsid w:val="00C128AF"/>
    <w:rsid w:val="00C4107C"/>
    <w:rsid w:val="00C550D4"/>
    <w:rsid w:val="00CB3EE5"/>
    <w:rsid w:val="00CE3DBA"/>
    <w:rsid w:val="00CF2443"/>
    <w:rsid w:val="00D74390"/>
    <w:rsid w:val="00D83C3D"/>
    <w:rsid w:val="00DA0A21"/>
    <w:rsid w:val="00DB61DE"/>
    <w:rsid w:val="00DE4BAD"/>
    <w:rsid w:val="00E4118D"/>
    <w:rsid w:val="00E4728E"/>
    <w:rsid w:val="00E542CE"/>
    <w:rsid w:val="00E57459"/>
    <w:rsid w:val="00E65419"/>
    <w:rsid w:val="00E708AA"/>
    <w:rsid w:val="00E756A3"/>
    <w:rsid w:val="00E77698"/>
    <w:rsid w:val="00E80B0E"/>
    <w:rsid w:val="00EA1651"/>
    <w:rsid w:val="00ED0A9A"/>
    <w:rsid w:val="00FC5320"/>
    <w:rsid w:val="00FD4795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oslbr" w:namespaceuri="http://www.java.hr/xml/smarttags/poslbr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472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72CA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472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72CA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LABIN OVR-239/11
4.5.16. prileži spis OS PU-SS Buje Ovr-987/15</izvorni_sadrzaj>
    <derivirana_varijabla naziv="DomainObject.Predmet.Opis_1">prileži spis OS LABIN OVR-239/11
4.5.16. prileži spis OS PU-SS Buje Ovr-987/15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PEWA d.o.o. LABIN</izvorni_sadrzaj>
    <derivirana_varijabla naziv="DomainObject.Predmet.ProtustrankaFormated_1">  PEWA d.o.o. LABIN</derivirana_varijabla>
  </DomainObject.Predmet.ProtustrankaFormated>
  <DomainObject.Predmet.ProtustrankaFormatedOIB>
    <izvorni_sadrzaj>  PEWA d.o.o. LABIN, OIB 39117975699</izvorni_sadrzaj>
    <derivirana_varijabla naziv="DomainObject.Predmet.ProtustrankaFormatedOIB_1">  PEWA d.o.o. LABIN, OIB 39117975699</derivirana_varijabla>
  </DomainObject.Predmet.ProtustrankaFormatedOIB>
  <DomainObject.Predmet.ProtustrankaFormatedWithAdress>
    <izvorni_sadrzaj> PEWA d.o.o. LABIN, Vinež 602, 52220 LABIN</izvorni_sadrzaj>
    <derivirana_varijabla naziv="DomainObject.Predmet.ProtustrankaFormatedWithAdress_1"> PEWA d.o.o. LABIN, Vinež 602, 52220 LABIN</derivirana_varijabla>
  </DomainObject.Predmet.ProtustrankaFormatedWithAdress>
  <DomainObject.Predmet.ProtustrankaFormatedWithAdressOIB>
    <izvorni_sadrzaj> PEWA d.o.o. LABIN, OIB 39117975699, Vinež 602, 52220 LABIN</izvorni_sadrzaj>
    <derivirana_varijabla naziv="DomainObject.Predmet.ProtustrankaFormatedWithAdressOIB_1"> PEWA d.o.o. LABIN, OIB 39117975699, Vinež 602, 52220 LABIN</derivirana_varijabla>
  </DomainObject.Predmet.ProtustrankaFormatedWithAdressOIB>
  <DomainObject.Predmet.ProtustrankaWithAdress>
    <izvorni_sadrzaj>PEWA d.o.o. LABIN Vinež 602, 52220 LABIN</izvorni_sadrzaj>
    <derivirana_varijabla naziv="DomainObject.Predmet.ProtustrankaWithAdress_1">PEWA d.o.o. LABIN Vinež 602, 52220 LABIN</derivirana_varijabla>
  </DomainObject.Predmet.ProtustrankaWithAdress>
  <DomainObject.Predmet.ProtustrankaWithAdressOIB>
    <izvorni_sadrzaj>PEWA d.o.o. LABIN, OIB 39117975699, Vinež 602, 52220 LABIN</izvorni_sadrzaj>
    <derivirana_varijabla naziv="DomainObject.Predmet.ProtustrankaWithAdressOIB_1">PEWA d.o.o. LABIN, OIB 39117975699, Vinež 602, 52220 LABIN</derivirana_varijabla>
  </DomainObject.Predmet.ProtustrankaWithAdressOIB>
  <DomainObject.Predmet.ProtustrankaNazivFormated>
    <izvorni_sadrzaj>PEWA d.o.o. LABIN</izvorni_sadrzaj>
    <derivirana_varijabla naziv="DomainObject.Predmet.ProtustrankaNazivFormated_1">PEWA d.o.o. LABIN</derivirana_varijabla>
  </DomainObject.Predmet.ProtustrankaNazivFormated>
  <DomainObject.Predmet.ProtustrankaNazivFormatedOIB>
    <izvorni_sadrzaj>PEWA d.o.o. LABIN, OIB 39117975699</izvorni_sadrzaj>
    <derivirana_varijabla naziv="DomainObject.Predmet.ProtustrankaNazivFormatedOIB_1">PEWA d.o.o. LABIN, OIB 39117975699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PEWA, d.o.o. LABIN</izvorni_sadrzaj>
    <derivirana_varijabla naziv="DomainObject.Predmet.StrankaFormated_1">  PEWA, d.o.o. LABIN</derivirana_varijabla>
  </DomainObject.Predmet.StrankaFormated>
  <DomainObject.Predmet.StrankaFormatedOIB>
    <izvorni_sadrzaj>  PEWA, d.o.o. LABIN, OIB 39117975699</izvorni_sadrzaj>
    <derivirana_varijabla naziv="DomainObject.Predmet.StrankaFormatedOIB_1">  PEWA, d.o.o. LABIN, OIB 39117975699</derivirana_varijabla>
  </DomainObject.Predmet.StrankaFormatedOIB>
  <DomainObject.Predmet.StrankaFormatedWithAdress>
    <izvorni_sadrzaj> PEWA, d.o.o. LABIN, Vinež 602, Labin</izvorni_sadrzaj>
    <derivirana_varijabla naziv="DomainObject.Predmet.StrankaFormatedWithAdress_1"> PEWA, d.o.o. LABIN, Vinež 602, Labin</derivirana_varijabla>
  </DomainObject.Predmet.StrankaFormatedWithAdress>
  <DomainObject.Predmet.StrankaFormatedWithAdressOIB>
    <izvorni_sadrzaj> PEWA, d.o.o. LABIN, OIB 39117975699, Vinež 602, Labin</izvorni_sadrzaj>
    <derivirana_varijabla naziv="DomainObject.Predmet.StrankaFormatedWithAdressOIB_1"> PEWA, d.o.o. LABIN, OIB 39117975699, Vinež 602, Labin</derivirana_varijabla>
  </DomainObject.Predmet.StrankaFormatedWithAdressOIB>
  <DomainObject.Predmet.StrankaWithAdress>
    <izvorni_sadrzaj>PEWA, d.o.o. LABIN Vinež 602,Labin</izvorni_sadrzaj>
    <derivirana_varijabla naziv="DomainObject.Predmet.StrankaWithAdress_1">PEWA, d.o.o. LABIN Vinež 602,Labin</derivirana_varijabla>
  </DomainObject.Predmet.StrankaWithAdress>
  <DomainObject.Predmet.StrankaWithAdressOIB>
    <izvorni_sadrzaj>PEWA, d.o.o. LABIN, OIB 39117975699, Vinež 602,Labin</izvorni_sadrzaj>
    <derivirana_varijabla naziv="DomainObject.Predmet.StrankaWithAdressOIB_1">PEWA, d.o.o. LABIN, OIB 39117975699, Vinež 602,Labin</derivirana_varijabla>
  </DomainObject.Predmet.StrankaWithAdressOIB>
  <DomainObject.Predmet.StrankaNazivFormated>
    <izvorni_sadrzaj>PEWA, d.o.o. LABIN</izvorni_sadrzaj>
    <derivirana_varijabla naziv="DomainObject.Predmet.StrankaNazivFormated_1">PEWA, d.o.o. LABIN</derivirana_varijabla>
  </DomainObject.Predmet.StrankaNazivFormated>
  <DomainObject.Predmet.StrankaNazivFormatedOIB>
    <izvorni_sadrzaj>PEWA, d.o.o. LABIN, OIB 39117975699</izvorni_sadrzaj>
    <derivirana_varijabla naziv="DomainObject.Predmet.StrankaNazivFormatedOIB_1">PEWA, d.o.o. LABIN, OIB 39117975699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PEWA, d.o.o. LABIN</item>
    </izvorni_sadrzaj>
    <derivirana_varijabla naziv="DomainObject.Predmet.StrankaListFormated_1">
      <item>PEWA, d.o.o. LABIN</item>
    </derivirana_varijabla>
  </DomainObject.Predmet.StrankaListFormated>
  <DomainObject.Predmet.StrankaListFormatedOIB>
    <izvorni_sadrzaj>
      <item>PEWA, d.o.o. LABIN, OIB 39117975699</item>
    </izvorni_sadrzaj>
    <derivirana_varijabla naziv="DomainObject.Predmet.StrankaListFormatedOIB_1">
      <item>PEWA, d.o.o. LABIN, OIB 39117975699</item>
    </derivirana_varijabla>
  </DomainObject.Predmet.StrankaListFormatedOIB>
  <DomainObject.Predmet.StrankaListFormatedWithAdress>
    <izvorni_sadrzaj>
      <item>PEWA, d.o.o. LABIN, Vinež 602, Labin</item>
    </izvorni_sadrzaj>
    <derivirana_varijabla naziv="DomainObject.Predmet.StrankaListFormatedWithAdress_1">
      <item>PEWA, d.o.o. LABIN, Vinež 602, Labin</item>
    </derivirana_varijabla>
  </DomainObject.Predmet.StrankaListFormatedWithAdress>
  <DomainObject.Predmet.StrankaListFormatedWithAdressOIB>
    <izvorni_sadrzaj>
      <item>PEWA, d.o.o. LABIN, OIB 39117975699, Vinež 602, Labin</item>
    </izvorni_sadrzaj>
    <derivirana_varijabla naziv="DomainObject.Predmet.StrankaListFormatedWithAdressOIB_1">
      <item>PEWA, d.o.o. LABIN, OIB 39117975699, Vinež 602, Labin</item>
    </derivirana_varijabla>
  </DomainObject.Predmet.StrankaListFormatedWithAdressOIB>
  <DomainObject.Predmet.StrankaListNazivFormated>
    <izvorni_sadrzaj>
      <item>PEWA, d.o.o. LABIN</item>
    </izvorni_sadrzaj>
    <derivirana_varijabla naziv="DomainObject.Predmet.StrankaListNazivFormated_1">
      <item>PEWA, d.o.o. LABIN</item>
    </derivirana_varijabla>
  </DomainObject.Predmet.StrankaListNazivFormated>
  <DomainObject.Predmet.StrankaListNazivFormatedOIB>
    <izvorni_sadrzaj>
      <item>PEWA, d.o.o. LABIN, OIB 39117975699</item>
    </izvorni_sadrzaj>
    <derivirana_varijabla naziv="DomainObject.Predmet.StrankaListNazivFormatedOIB_1">
      <item>PEWA, d.o.o. LABIN, OIB 39117975699</item>
    </derivirana_varijabla>
  </DomainObject.Predmet.StrankaListNazivFormatedOIB>
  <DomainObject.Predmet.ProtuStrankaListFormated>
    <izvorni_sadrzaj>
      <item>PEWA d.o.o. LABIN</item>
    </izvorni_sadrzaj>
    <derivirana_varijabla naziv="DomainObject.Predmet.ProtuStrankaListFormated_1">
      <item>PEWA d.o.o. LABIN</item>
    </derivirana_varijabla>
  </DomainObject.Predmet.ProtuStrankaListFormated>
  <DomainObject.Predmet.ProtuStrankaListFormatedOIB>
    <izvorni_sadrzaj>
      <item>PEWA d.o.o. LABIN, OIB 39117975699</item>
    </izvorni_sadrzaj>
    <derivirana_varijabla naziv="DomainObject.Predmet.ProtuStrankaListFormatedOIB_1">
      <item>PEWA d.o.o. LABIN, OIB 39117975699</item>
    </derivirana_varijabla>
  </DomainObject.Predmet.ProtuStrankaListFormatedOIB>
  <DomainObject.Predmet.ProtuStrankaListFormatedWithAdress>
    <izvorni_sadrzaj>
      <item>PEWA d.o.o. LABIN, Vinež 602, 52220 LABIN</item>
    </izvorni_sadrzaj>
    <derivirana_varijabla naziv="DomainObject.Predmet.ProtuStrankaListFormatedWithAdress_1">
      <item>PEWA d.o.o. LABIN, Vinež 602, 52220 LABIN</item>
    </derivirana_varijabla>
  </DomainObject.Predmet.ProtuStrankaListFormatedWithAdress>
  <DomainObject.Predmet.ProtuStrankaListFormatedWithAdressOIB>
    <izvorni_sadrzaj>
      <item>PEWA d.o.o. LABIN, OIB 39117975699, Vinež 602, 52220 LABIN</item>
    </izvorni_sadrzaj>
    <derivirana_varijabla naziv="DomainObject.Predmet.ProtuStrankaListFormatedWithAdressOIB_1">
      <item>PEWA d.o.o. LABIN, OIB 39117975699, Vinež 602, 52220 LABIN</item>
    </derivirana_varijabla>
  </DomainObject.Predmet.ProtuStrankaListFormatedWithAdressOIB>
  <DomainObject.Predmet.ProtuStrankaListNazivFormated>
    <izvorni_sadrzaj>
      <item>PEWA d.o.o. LABIN</item>
    </izvorni_sadrzaj>
    <derivirana_varijabla naziv="DomainObject.Predmet.ProtuStrankaListNazivFormated_1">
      <item>PEWA d.o.o. LABIN</item>
    </derivirana_varijabla>
  </DomainObject.Predmet.ProtuStrankaListNazivFormated>
  <DomainObject.Predmet.ProtuStrankaListNazivFormatedOIB>
    <izvorni_sadrzaj>
      <item>PEWA d.o.o. LABIN, OIB 39117975699</item>
    </izvorni_sadrzaj>
    <derivirana_varijabla naziv="DomainObject.Predmet.ProtuStrankaListNazivFormatedOIB_1">
      <item>PEWA d.o.o. LABIN, OIB 39117975699</item>
    </derivirana_varijabla>
  </DomainObject.Predmet.ProtuStrankaListNazivFormatedOIB>
  <DomainObject.Predmet.OstaliListFormated>
    <izvorni_sadrzaj>
      <item>Jasmina Lichtenberg</item>
      <item>B2  KAPITAL d.o.o. Zagreb</item>
    </izvorni_sadrzaj>
    <derivirana_varijabla naziv="DomainObject.Predmet.OstaliListFormated_1">
      <item>Jasmina Lichtenberg</item>
      <item>B2  KAPITAL d.o.o. Zagreb</item>
    </derivirana_varijabla>
  </DomainObject.Predmet.OstaliListFormated>
  <DomainObject.Predmet.OstaliListFormatedOIB>
    <izvorni_sadrzaj>
      <item>Jasmina Lichtenberg, OIB 26338581935</item>
      <item>B2  KAPITAL d.o.o. Zagreb, OIB 57509775367</item>
    </izvorni_sadrzaj>
    <derivirana_varijabla naziv="DomainObject.Predmet.OstaliListFormatedOIB_1">
      <item>Jasmina Lichtenberg, OIB 26338581935</item>
      <item>B2  KAPITAL d.o.o. Zagreb, OIB 57509775367</item>
    </derivirana_varijabla>
  </DomainObject.Predmet.OstaliListFormatedOIB>
  <DomainObject.Predmet.OstaliListFormatedWithAdress>
    <izvorni_sadrzaj>
      <item>Jasmina Lichtenberg, Ravenska 8, 52100 Pula</item>
      <item>B2  KAPITAL d.o.o. Zagreb, Radnička cesta 41, 10000 Zagreb</item>
    </izvorni_sadrzaj>
    <derivirana_varijabla naziv="DomainObject.Predmet.OstaliListFormatedWithAdress_1">
      <item>Jasmina Lichtenberg, Ravenska 8, 52100 Pula</item>
      <item>B2  KAPITAL d.o.o. Zagreb, Radnička cesta 41, 10000 Zagreb</item>
    </derivirana_varijabla>
  </DomainObject.Predmet.OstaliListFormatedWithAdress>
  <DomainObject.Predmet.OstaliListFormatedWithAdressOIB>
    <izvorni_sadrzaj>
      <item>Jasmina Lichtenberg, OIB 26338581935, Ravenska 8, 52100 Pula</item>
      <item>B2  KAPITAL d.o.o. Zagreb, OIB 57509775367, Radnička cesta 41, 10000 Zagreb</item>
    </izvorni_sadrzaj>
    <derivirana_varijabla naziv="DomainObject.Predmet.OstaliListFormatedWithAdressOIB_1">
      <item>Jasmina Lichtenberg, OIB 26338581935, Ravenska 8, 52100 Pula</item>
      <item>B2  KAPITAL d.o.o. Zagreb, OIB 57509775367, Radnička cesta 41, 10000 Zagreb</item>
    </derivirana_varijabla>
  </DomainObject.Predmet.OstaliListFormatedWithAdressOIB>
  <DomainObject.Predmet.OstaliListNazivFormated>
    <izvorni_sadrzaj>
      <item>Jasmina Lichtenberg</item>
      <item>B2  KAPITAL d.o.o. Zagreb</item>
    </izvorni_sadrzaj>
    <derivirana_varijabla naziv="DomainObject.Predmet.OstaliListNazivFormated_1">
      <item>Jasmina Lichtenberg</item>
      <item>B2  KAPITAL d.o.o. Zagreb</item>
    </derivirana_varijabla>
  </DomainObject.Predmet.OstaliListNazivFormated>
  <DomainObject.Predmet.OstaliListNazivFormatedOIB>
    <izvorni_sadrzaj>
      <item>Jasmina Lichtenberg, OIB 26338581935</item>
      <item>B2  KAPITAL d.o.o. Zagreb, OIB 57509775367</item>
    </izvorni_sadrzaj>
    <derivirana_varijabla naziv="DomainObject.Predmet.OstaliListNazivFormatedOIB_1">
      <item>Jasmina Lichtenberg, OIB 26338581935</item>
      <item>B2  KAPITAL d.o.o. Zagreb,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PEWA, d.o.o. LABIN</izvorni_sadrzaj>
    <derivirana_varijabla naziv="DomainObject.Predmet.StrankaIDrugi_1">PEWA, d.o.o. LABIN</derivirana_varijabla>
  </DomainObject.Predmet.StrankaIDrugi>
  <DomainObject.Predmet.ProtustrankaIDrugi>
    <izvorni_sadrzaj>PEWA d.o.o. LABIN</izvorni_sadrzaj>
    <derivirana_varijabla naziv="DomainObject.Predmet.ProtustrankaIDrugi_1">PEWA d.o.o. LABIN</derivirana_varijabla>
  </DomainObject.Predmet.ProtustrankaIDrugi>
  <DomainObject.Predmet.StrankaIDrugiAdressOIB>
    <izvorni_sadrzaj>PEWA, d.o.o. LABIN, OIB 39117975699, Vinež 602, Labin</izvorni_sadrzaj>
    <derivirana_varijabla naziv="DomainObject.Predmet.StrankaIDrugiAdressOIB_1">PEWA, d.o.o. LABIN, OIB 39117975699, Vinež 602, Labin</derivirana_varijabla>
  </DomainObject.Predmet.StrankaIDrugiAdressOIB>
  <DomainObject.Predmet.ProtustrankaIDrugiAdressOIB>
    <izvorni_sadrzaj>PEWA d.o.o. LABIN, OIB 39117975699, Vinež 602, 52220 LABIN</izvorni_sadrzaj>
    <derivirana_varijabla naziv="DomainObject.Predmet.ProtustrankaIDrugiAdressOIB_1">PEWA d.o.o. LABIN, OIB 39117975699, Vinež 602,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St-17/2015-225</izvorni_sadrzaj>
    <derivirana_varijabla naziv="DomainObject.Predmet.OdlukaRjesenje.Oznaka_1">St-17/2015-225</derivirana_varijabla>
  </DomainObject.Predmet.OdlukaRjesenje.Oznaka>
  <DomainObject.Predmet.SudioniciListNaziv>
    <izvorni_sadrzaj>
      <item>PEWA, d.o.o. LABIN</item>
      <item>Jasmina Lichtenberg</item>
      <item>PEWA d.o.o. LABIN</item>
      <item>B2  KAPITAL d.o.o. Zagreb</item>
    </izvorni_sadrzaj>
    <derivirana_varijabla naziv="DomainObject.Predmet.SudioniciListNaziv_1">
      <item>PEWA, d.o.o. LABIN</item>
      <item>Jasmina Lichtenberg</item>
      <item>PEWA d.o.o. LABIN</item>
      <item>B2  KAPITAL d.o.o. Zagreb</item>
    </derivirana_varijabla>
  </DomainObject.Predmet.SudioniciListNaziv>
  <DomainObject.Predmet.SudioniciListAdressOIB>
    <izvorni_sadrzaj>
      <item>PEWA, d.o.o. LABIN, OIB 39117975699, Vinež 602,Labin</item>
      <item>Jasmina Lichtenberg, OIB 26338581935, Ravenska 8,52100 Pula</item>
      <item>PEWA d.o.o. LABIN, OIB 39117975699, Vinež 602,52220 LABIN</item>
      <item>B2  KAPITAL d.o.o. Zagreb, OIB 57509775367, Radnička cesta 41,10000 Zagreb</item>
    </izvorni_sadrzaj>
    <derivirana_varijabla naziv="DomainObject.Predmet.SudioniciListAdressOIB_1">
      <item>PEWA, d.o.o. LABIN, OIB 39117975699, Vinež 602,Labin</item>
      <item>Jasmina Lichtenberg, OIB 26338581935, Ravenska 8,52100 Pula</item>
      <item>PEWA d.o.o. LABIN, OIB 39117975699, Vinež 602,52220 LABIN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39117975699</item>
      <item>, OIB 26338581935</item>
      <item>, OIB 39117975699</item>
      <item>, OIB 57509775367</item>
    </izvorni_sadrzaj>
    <derivirana_varijabla naziv="DomainObject.Predmet.SudioniciListNazivOIB_1">
      <item>, OIB 39117975699</item>
      <item>, OIB 26338581935</item>
      <item>, OIB 39117975699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A8AA8-DE83-44BE-8440-53F5A64D0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245</properties:Words>
  <properties:Characters>1172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2016-07-18T07:41:00Z</dcterms:created>
  <dc:creator>korisnik</dc:creator>
  <cp:lastModifiedBy>Sanja Lakošeljac</cp:lastModifiedBy>
  <cp:lastPrinted>2016-07-18T07:43:00Z</cp:lastPrinted>
  <dcterms:modified xmlns:xsi="http://www.w3.org/2001/XMLSchema-instance" xsi:type="dcterms:W3CDTF">2016-07-18T07:45:00Z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