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b203" w14:paraId="f23b203" w:rsidRDefault="00F361D6" w:rsidR="00F361D6">
      <w:pPr>
        <w15:collapsed w:val="false"/>
      </w:pPr>
      <w:bookmarkStart w:name="_GoBack" w:id="0"/>
      <w:bookmarkEnd w:id="0"/>
    </w:p>
    <w:p w:rsidRDefault="008E3710" w:rsidP="008E3710" w:rsidR="008E3710" w:rsidRPr="008E3710">
      <w:pPr>
        <w:spacing w:after="86"/>
        <w:jc w:val="both"/>
        <w:rPr>
          <w:rFonts w:hAnsi="Century Gothic" w:ascii="Century Gothic"/>
          <w:sz w:val="24"/>
        </w:rPr>
      </w:pPr>
      <w:r w:rsidRPr="00D91B95">
        <w:rPr>
          <w:rFonts w:hAnsi="Century Gothic" w:ascii="Century Gothic"/>
          <w:sz w:val="24"/>
          <w:szCs w:val="24"/>
          <w:lang w:val="pl-PL"/>
        </w:rPr>
        <w:t>Nadle</w:t>
      </w:r>
      <w:r w:rsidRPr="00D91B95">
        <w:rPr>
          <w:rFonts w:hAnsi="Century Gothic" w:ascii="Century Gothic"/>
          <w:sz w:val="24"/>
        </w:rPr>
        <w:t>ž</w:t>
      </w:r>
      <w:r w:rsidRPr="00D91B95">
        <w:rPr>
          <w:rFonts w:hAnsi="Century Gothic" w:ascii="Century Gothic"/>
          <w:sz w:val="24"/>
          <w:szCs w:val="24"/>
          <w:lang w:val="pl-PL"/>
        </w:rPr>
        <w:t>ni</w:t>
      </w:r>
      <w:r w:rsidRPr="00D91B95">
        <w:rPr>
          <w:rFonts w:hAnsi="Century Gothic" w:ascii="Century Gothic"/>
          <w:sz w:val="24"/>
        </w:rPr>
        <w:t xml:space="preserve"> </w:t>
      </w:r>
      <w:r w:rsidRPr="00D91B95">
        <w:rPr>
          <w:rFonts w:hAnsi="Century Gothic" w:ascii="Century Gothic"/>
          <w:sz w:val="24"/>
          <w:szCs w:val="24"/>
          <w:lang w:val="pl-PL"/>
        </w:rPr>
        <w:t>trgova</w:t>
      </w:r>
      <w:r w:rsidRPr="00D91B95">
        <w:rPr>
          <w:rFonts w:hAnsi="Century Gothic" w:ascii="Century Gothic"/>
          <w:sz w:val="24"/>
        </w:rPr>
        <w:t>č</w:t>
      </w:r>
      <w:r w:rsidRPr="00D91B95">
        <w:rPr>
          <w:rFonts w:hAnsi="Century Gothic" w:ascii="Century Gothic"/>
          <w:sz w:val="24"/>
          <w:szCs w:val="24"/>
          <w:lang w:val="pl-PL"/>
        </w:rPr>
        <w:t>ki</w:t>
      </w:r>
      <w:r w:rsidRPr="00D91B95">
        <w:rPr>
          <w:rFonts w:hAnsi="Century Gothic" w:ascii="Century Gothic"/>
          <w:sz w:val="24"/>
        </w:rPr>
        <w:t xml:space="preserve"> </w:t>
      </w:r>
      <w:r w:rsidRPr="00D91B95">
        <w:rPr>
          <w:rFonts w:hAnsi="Century Gothic" w:ascii="Century Gothic"/>
          <w:sz w:val="24"/>
          <w:szCs w:val="24"/>
          <w:lang w:val="pl-PL"/>
        </w:rPr>
        <w:t>sud:</w:t>
      </w:r>
      <w:r>
        <w:rPr>
          <w:rFonts w:hAnsi="Century Gothic" w:ascii="Century Gothic"/>
          <w:sz w:val="24"/>
          <w:szCs w:val="24"/>
          <w:lang w:val="pl-PL"/>
        </w:rPr>
        <w:tab/>
      </w:r>
      <w:r w:rsidRPr="00A062F5">
        <w:rPr>
          <w:rFonts w:hAnsi="Century Gothic" w:ascii="Century Gothic"/>
          <w:b/>
          <w:sz w:val="24"/>
          <w:szCs w:val="24"/>
          <w:lang w:val="pl-PL"/>
        </w:rPr>
        <w:t>Trgovački sud</w:t>
      </w:r>
      <w:r w:rsidRPr="00A062F5">
        <w:rPr>
          <w:rFonts w:hAnsi="Century Gothic" w:ascii="Century Gothic"/>
          <w:b/>
          <w:sz w:val="24"/>
        </w:rPr>
        <w:t xml:space="preserve"> u Bjelovaru</w:t>
      </w:r>
    </w:p>
    <w:p w:rsidRDefault="008E3710" w:rsidP="008E3710" w:rsidR="008E3710" w:rsidRPr="008E3710">
      <w:pPr>
        <w:pStyle w:val="Bezproreda"/>
        <w:jc w:val="both"/>
        <w:rPr>
          <w:rFonts w:hAnsi="Century Gothic" w:ascii="Century Gothic"/>
          <w:noProof/>
        </w:rPr>
      </w:pPr>
      <w:r>
        <w:rPr>
          <w:rFonts w:hAnsi="Century Gothic" w:ascii="Century Gothic"/>
          <w:sz w:val="24"/>
          <w:szCs w:val="24"/>
          <w:lang w:val="pl-PL"/>
        </w:rPr>
        <w:t>Poslovni broj spisa:</w:t>
      </w:r>
      <w:r>
        <w:rPr>
          <w:rFonts w:hAnsi="Century Gothic" w:ascii="Century Gothic"/>
          <w:sz w:val="24"/>
          <w:szCs w:val="24"/>
          <w:lang w:val="pl-PL"/>
        </w:rPr>
        <w:tab/>
      </w:r>
      <w:r w:rsidRPr="00A062F5">
        <w:rPr>
          <w:rFonts w:hAnsi="Century Gothic" w:ascii="Century Gothic"/>
          <w:b/>
          <w:noProof/>
          <w:sz w:val="24"/>
          <w:szCs w:val="24"/>
        </w:rPr>
        <w:t>1 St-797/2017</w:t>
      </w:r>
      <w:r w:rsidR="007521FE">
        <w:rPr>
          <w:rFonts w:hAnsi="Century Gothic" w:ascii="Century Gothic"/>
          <w:noProof/>
          <w:sz w:val="24"/>
          <w:szCs w:val="24"/>
        </w:rPr>
        <w:t xml:space="preserve"> </w:t>
      </w:r>
    </w:p>
    <w:p w:rsidRDefault="008E3710" w:rsidP="008E3710" w:rsidR="008E3710">
      <w:pPr>
        <w:ind w:hanging="2977" w:left="2977"/>
        <w:rPr>
          <w:rFonts w:hAnsi="Century Gothic" w:ascii="Century Gothic"/>
          <w:noProof/>
          <w:sz w:val="24"/>
          <w:szCs w:val="24"/>
        </w:rPr>
      </w:pPr>
      <w:r w:rsidRPr="00D91B95">
        <w:rPr>
          <w:rFonts w:hAnsi="Century Gothic" w:ascii="Century Gothic"/>
          <w:sz w:val="24"/>
          <w:szCs w:val="24"/>
          <w:lang w:val="pl-PL"/>
        </w:rPr>
        <w:t>Dužnik</w:t>
      </w:r>
      <w:r w:rsidR="00A062F5">
        <w:rPr>
          <w:rFonts w:hAnsi="Century Gothic" w:ascii="Century Gothic"/>
          <w:sz w:val="24"/>
          <w:szCs w:val="24"/>
          <w:lang w:val="pl-PL"/>
        </w:rPr>
        <w:t xml:space="preserve"> </w:t>
      </w:r>
      <w:r w:rsidRPr="00D91B95">
        <w:rPr>
          <w:rFonts w:hAnsi="Century Gothic" w:ascii="Century Gothic"/>
          <w:sz w:val="24"/>
          <w:szCs w:val="24"/>
          <w:lang w:val="pl-PL"/>
        </w:rPr>
        <w:t>:</w:t>
      </w:r>
      <w:r>
        <w:rPr>
          <w:rFonts w:hAnsi="Century Gothic" w:ascii="Century Gothic"/>
          <w:sz w:val="24"/>
          <w:szCs w:val="24"/>
          <w:lang w:val="pl-PL"/>
        </w:rPr>
        <w:t xml:space="preserve">                              </w:t>
      </w:r>
      <w:r w:rsidRPr="00A062F5">
        <w:rPr>
          <w:rFonts w:hAnsi="Century Gothic" w:ascii="Century Gothic"/>
          <w:b/>
          <w:noProof/>
          <w:sz w:val="24"/>
          <w:szCs w:val="24"/>
        </w:rPr>
        <w:t xml:space="preserve">DARTEKS d.o.o. za tekstilnu </w:t>
      </w:r>
      <w:r w:rsidR="0022777E" w:rsidRPr="00A062F5">
        <w:rPr>
          <w:rFonts w:hAnsi="Century Gothic" w:ascii="Century Gothic"/>
          <w:b/>
          <w:noProof/>
          <w:sz w:val="24"/>
          <w:szCs w:val="24"/>
        </w:rPr>
        <w:t>proizvodnju u stečaju</w:t>
      </w:r>
      <w:r w:rsidR="0022777E" w:rsidRPr="008E3710">
        <w:rPr>
          <w:rFonts w:hAnsi="Century Gothic" w:ascii="Century Gothic"/>
          <w:noProof/>
          <w:sz w:val="24"/>
          <w:szCs w:val="24"/>
        </w:rPr>
        <w:t xml:space="preserve"> </w:t>
      </w:r>
    </w:p>
    <w:p w:rsidRDefault="0022777E" w:rsidP="008E3710" w:rsidR="008E3710" w:rsidRPr="00A062F5">
      <w:pPr>
        <w:ind w:hanging="145" w:left="2977"/>
        <w:rPr>
          <w:rFonts w:hAnsi="Century Gothic" w:ascii="Century Gothic"/>
          <w:b/>
          <w:sz w:val="24"/>
          <w:szCs w:val="24"/>
          <w:lang w:val="pl-PL"/>
        </w:rPr>
      </w:pPr>
      <w:r w:rsidRPr="00A062F5">
        <w:rPr>
          <w:rFonts w:hAnsi="Century Gothic" w:ascii="Century Gothic"/>
          <w:b/>
          <w:noProof/>
          <w:sz w:val="24"/>
          <w:szCs w:val="24"/>
        </w:rPr>
        <w:t xml:space="preserve">OIB: </w:t>
      </w:r>
      <w:bookmarkStart w:name="OLE_LINK1" w:id="1"/>
      <w:bookmarkStart w:name="OLE_LINK2" w:id="2"/>
      <w:r w:rsidRPr="00A062F5">
        <w:rPr>
          <w:rFonts w:hAnsi="Century Gothic" w:ascii="Century Gothic"/>
          <w:b/>
          <w:noProof/>
          <w:sz w:val="24"/>
          <w:szCs w:val="24"/>
        </w:rPr>
        <w:t>11872649279</w:t>
      </w:r>
      <w:bookmarkEnd w:id="1"/>
      <w:bookmarkEnd w:id="2"/>
      <w:r w:rsidRPr="00A062F5">
        <w:rPr>
          <w:rFonts w:hAnsi="Century Gothic" w:ascii="Century Gothic"/>
          <w:b/>
          <w:noProof/>
          <w:sz w:val="24"/>
          <w:szCs w:val="24"/>
        </w:rPr>
        <w:t xml:space="preserve">, Daruvar, </w:t>
      </w:r>
      <w:r w:rsidR="008E3710" w:rsidRPr="00A062F5">
        <w:rPr>
          <w:rFonts w:hAnsi="Century Gothic" w:ascii="Century Gothic"/>
          <w:b/>
          <w:noProof/>
          <w:sz w:val="24"/>
          <w:szCs w:val="24"/>
        </w:rPr>
        <w:t>Matije Gupca 12</w:t>
      </w:r>
      <w:r w:rsidRPr="00A062F5">
        <w:rPr>
          <w:rFonts w:hAnsi="Century Gothic" w:ascii="Century Gothic"/>
          <w:b/>
          <w:noProof/>
          <w:sz w:val="24"/>
          <w:szCs w:val="24"/>
        </w:rPr>
        <w:t xml:space="preserve"> </w:t>
      </w:r>
      <w:r w:rsidR="008E3710" w:rsidRPr="00A062F5">
        <w:rPr>
          <w:rFonts w:hAnsi="Century Gothic" w:ascii="Century Gothic"/>
          <w:b/>
          <w:noProof/>
          <w:sz w:val="24"/>
          <w:szCs w:val="24"/>
        </w:rPr>
        <w:t xml:space="preserve"> </w:t>
      </w:r>
      <w:r w:rsidR="008E3710" w:rsidRPr="00A062F5">
        <w:rPr>
          <w:rFonts w:hAnsi="Century Gothic" w:ascii="Century Gothic"/>
          <w:b/>
          <w:sz w:val="24"/>
          <w:szCs w:val="24"/>
          <w:lang w:val="pl-PL"/>
        </w:rPr>
        <w:t xml:space="preserve">                            </w:t>
      </w:r>
    </w:p>
    <w:p w:rsidRDefault="008E3710" w:rsidP="008E3710" w:rsidR="008E3710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8E3710" w:rsidP="008E3710" w:rsidR="008E3710" w:rsidRPr="008E3710">
      <w:pPr>
        <w:jc w:val="center"/>
        <w:rPr>
          <w:rFonts w:hAnsi="Century Gothic" w:ascii="Century Gothic"/>
          <w:sz w:val="24"/>
          <w:szCs w:val="24"/>
          <w:lang w:val="pl-PL"/>
        </w:rPr>
      </w:pPr>
      <w:r w:rsidRPr="008E3710">
        <w:rPr>
          <w:rFonts w:hAnsi="Century Gothic" w:ascii="Century Gothic"/>
          <w:b/>
          <w:sz w:val="24"/>
          <w:szCs w:val="24"/>
          <w:lang w:val="pl-PL"/>
        </w:rPr>
        <w:t>TABLICA PRIJAVLJENIH TRAŽBINA, RAZLUČNIH I IZLUČNIH PRAVA</w:t>
      </w:r>
    </w:p>
    <w:p w:rsidRDefault="008E3710" w:rsidP="008E3710" w:rsidR="008E3710" w:rsidRPr="008E3710">
      <w:pPr>
        <w:pStyle w:val="Bezproreda"/>
        <w:rPr>
          <w:rFonts w:hAnsi="Century Gothic" w:ascii="Century Gothic"/>
          <w:sz w:val="24"/>
          <w:szCs w:val="24"/>
        </w:rPr>
      </w:pPr>
    </w:p>
    <w:p w:rsidRDefault="008E3710" w:rsidP="008E3710" w:rsidR="008E3710" w:rsidRPr="008E3710">
      <w:pPr>
        <w:pStyle w:val="Bezproreda"/>
        <w:numPr>
          <w:ilvl w:val="0"/>
          <w:numId w:val="1"/>
        </w:numPr>
        <w:jc w:val="center"/>
        <w:rPr>
          <w:rFonts w:hAnsi="Century Gothic" w:ascii="Century Gothic"/>
          <w:b/>
          <w:sz w:val="24"/>
          <w:szCs w:val="24"/>
        </w:rPr>
      </w:pPr>
      <w:r w:rsidRPr="008E3710">
        <w:rPr>
          <w:rFonts w:hAnsi="Century Gothic" w:ascii="Century Gothic"/>
          <w:b/>
          <w:sz w:val="24"/>
          <w:szCs w:val="24"/>
        </w:rPr>
        <w:t>TABLICA PRIJAVLJENIH TRAŽBINA</w:t>
      </w:r>
    </w:p>
    <w:p w:rsidRDefault="008E3710" w:rsidP="008E3710" w:rsidR="008E3710">
      <w:pPr>
        <w:spacing w:after="0"/>
        <w:ind w:right="-283" w:left="-283"/>
        <w:rPr>
          <w:rFonts w:eastAsia="Times New Roman" w:hAnsi="Times New Roman" w:ascii="Times New Roman"/>
          <w:b/>
          <w:sz w:val="24"/>
          <w:szCs w:val="24"/>
        </w:rPr>
      </w:pPr>
    </w:p>
    <w:p w:rsidRDefault="008E3710" w:rsidP="008E3710" w:rsidR="008E3710">
      <w:pPr>
        <w:spacing w:after="0"/>
        <w:ind w:right="-283" w:left="-283"/>
        <w:rPr>
          <w:rFonts w:hAnsi="Century Gothic" w:ascii="Century Gothic"/>
          <w:b/>
          <w:lang w:val="pl-PL"/>
        </w:rPr>
      </w:pPr>
      <w:r w:rsidRPr="00D91B95">
        <w:rPr>
          <w:rFonts w:hAnsi="Century Gothic" w:ascii="Century Gothic"/>
          <w:b/>
          <w:lang w:val="pl-PL"/>
        </w:rPr>
        <w:t xml:space="preserve">I Viši isplatni red </w:t>
      </w:r>
    </w:p>
    <w:p w:rsidRDefault="00FE1EA4" w:rsidP="008E3710" w:rsidR="00FE1EA4" w:rsidRPr="00D91B95">
      <w:pPr>
        <w:spacing w:after="0"/>
        <w:ind w:right="-283" w:left="-283"/>
        <w:rPr>
          <w:rFonts w:hAnsi="Century Gothic" w:ascii="Century Gothic"/>
          <w:b/>
          <w:lang w:val="pl-PL"/>
        </w:rPr>
      </w:pPr>
    </w:p>
    <w:tbl>
      <w:tblPr>
        <w:tblStyle w:val="Reetkatablice"/>
        <w:tblpPr w:tblpY="1" w:tblpXSpec="center" w:vertAnchor="text" w:rightFromText="181" w:leftFromText="181"/>
        <w:tblW w:type="dxa" w:w="15593"/>
        <w:tblLayout w:type="fixed"/>
        <w:tblCellMar>
          <w:left w:type="dxa" w:w="85"/>
          <w:right w:type="dxa" w:w="85"/>
        </w:tblCellMar>
        <w:tblLook w:val="0640" w:noVBand="1" w:noHBand="1" w:lastColumn="0" w:firstColumn="0" w:lastRow="1" w:firstRow="0"/>
      </w:tblPr>
      <w:tblGrid>
        <w:gridCol w:w="891"/>
        <w:gridCol w:w="2223"/>
        <w:gridCol w:w="1276"/>
        <w:gridCol w:w="2268"/>
        <w:gridCol w:w="1275"/>
        <w:gridCol w:w="1701"/>
        <w:gridCol w:w="1134"/>
        <w:gridCol w:w="1418"/>
        <w:gridCol w:w="992"/>
        <w:gridCol w:w="1134"/>
        <w:gridCol w:w="1281"/>
      </w:tblGrid>
      <w:tr w:rsidTr="00D93B5A" w:rsidR="0082648A" w:rsidRPr="00FA4324">
        <w:trPr>
          <w:cantSplit/>
          <w:trHeight w:val="1081"/>
        </w:trPr>
        <w:tc>
          <w:tcPr>
            <w:tcW w:type="dxa" w:w="891"/>
            <w:vAlign w:val="center"/>
          </w:tcPr>
          <w:p w:rsidRDefault="0082648A" w:rsidP="0082648A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Redni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broj  tražbine</w:t>
            </w:r>
          </w:p>
        </w:tc>
        <w:tc>
          <w:tcPr>
            <w:tcW w:type="dxa" w:w="2223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Ime i prezime/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tvrtka ili naziv vjerovnika </w:t>
            </w:r>
          </w:p>
        </w:tc>
        <w:tc>
          <w:tcPr>
            <w:tcW w:type="dxa" w:w="1276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OIB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vjerovnika</w:t>
            </w:r>
          </w:p>
        </w:tc>
        <w:tc>
          <w:tcPr>
            <w:tcW w:type="dxa" w:w="2268"/>
            <w:vAlign w:val="center"/>
          </w:tcPr>
          <w:p w:rsidRDefault="0082648A" w:rsidP="0082648A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Adresa /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sjedište vjerovnika</w:t>
            </w:r>
          </w:p>
        </w:tc>
        <w:tc>
          <w:tcPr>
            <w:tcW w:type="dxa" w:w="1275"/>
            <w:vAlign w:val="center"/>
          </w:tcPr>
          <w:p w:rsidRDefault="0082648A" w:rsidP="00CE6F52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Iznos</w:t>
            </w:r>
          </w:p>
          <w:p w:rsidRDefault="0082648A" w:rsidP="00CE6F52" w:rsidR="0001430E">
            <w:pPr>
              <w:spacing w:after="0"/>
              <w:ind w:right="-87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prijavljene tražbine u </w:t>
            </w:r>
          </w:p>
          <w:p w:rsidRDefault="0082648A" w:rsidP="00CE6F52" w:rsidR="0082648A" w:rsidRPr="00FA4324">
            <w:pPr>
              <w:spacing w:after="0"/>
              <w:ind w:right="-87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neto iznosu</w:t>
            </w:r>
          </w:p>
        </w:tc>
        <w:tc>
          <w:tcPr>
            <w:tcW w:type="dxa" w:w="1701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Pravna</w:t>
            </w:r>
          </w:p>
          <w:p w:rsidRDefault="0082648A" w:rsidP="0082648A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osnova </w:t>
            </w:r>
          </w:p>
          <w:p w:rsidRDefault="0082648A" w:rsidP="0082648A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prijavljene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tražbine</w:t>
            </w:r>
          </w:p>
        </w:tc>
        <w:tc>
          <w:tcPr>
            <w:tcW w:type="dxa" w:w="1134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Iznos</w:t>
            </w:r>
          </w:p>
          <w:p w:rsidRDefault="0082648A" w:rsidP="0082648A" w:rsidR="0082648A" w:rsidRPr="00FA4324">
            <w:pPr>
              <w:spacing w:after="0"/>
              <w:ind w:right="-58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priznate tražbine u neto iznosu</w:t>
            </w:r>
          </w:p>
        </w:tc>
        <w:tc>
          <w:tcPr>
            <w:tcW w:type="dxa" w:w="1418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Pravna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osnova prijavljene tražbine</w:t>
            </w:r>
          </w:p>
        </w:tc>
        <w:tc>
          <w:tcPr>
            <w:tcW w:type="dxa" w:w="992"/>
            <w:vAlign w:val="center"/>
          </w:tcPr>
          <w:p w:rsidRDefault="0082648A" w:rsidP="0082648A" w:rsidR="0001430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Iznos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osporene tražbine</w:t>
            </w:r>
          </w:p>
        </w:tc>
        <w:tc>
          <w:tcPr>
            <w:tcW w:type="dxa" w:w="1134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Razlog</w:t>
            </w:r>
          </w:p>
          <w:p w:rsidRDefault="0082648A" w:rsidP="0082648A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osporavanja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tražbine</w:t>
            </w:r>
          </w:p>
        </w:tc>
        <w:tc>
          <w:tcPr>
            <w:tcW w:type="dxa" w:w="1281"/>
            <w:tcMar>
              <w:left w:type="dxa" w:w="57"/>
            </w:tcMar>
            <w:vAlign w:val="center"/>
          </w:tcPr>
          <w:p w:rsidRDefault="0082648A" w:rsidP="0082648A" w:rsidR="0082648A" w:rsidRPr="00FA4324">
            <w:pPr>
              <w:spacing w:after="0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Oznaka ovršne isprave</w:t>
            </w:r>
          </w:p>
          <w:p w:rsidRDefault="0010084C" w:rsidP="0082648A" w:rsidR="0082648A" w:rsidRPr="00FA4324">
            <w:pPr>
              <w:spacing w:after="0"/>
              <w:ind w:left="-5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  <w:r w:rsidR="0082648A" w:rsidRPr="00FA4324">
              <w:rPr>
                <w:rFonts w:hAnsi="Century Gothic" w:ascii="Century Gothic"/>
                <w:sz w:val="18"/>
                <w:szCs w:val="18"/>
                <w:lang w:val="pl-PL"/>
              </w:rPr>
              <w:t>ako se</w:t>
            </w:r>
          </w:p>
          <w:p w:rsidRDefault="0082648A" w:rsidP="0082648A" w:rsidR="0082648A" w:rsidRPr="00FA4324">
            <w:pPr>
              <w:spacing w:after="0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tražbina zasniva</w:t>
            </w:r>
          </w:p>
          <w:p w:rsidRDefault="0082648A" w:rsidP="0082648A" w:rsidR="0082648A" w:rsidRPr="00FA4324">
            <w:pPr>
              <w:spacing w:after="0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na ovršnoj ispravi</w:t>
            </w:r>
          </w:p>
        </w:tc>
      </w:tr>
      <w:tr w:rsidTr="00D93B5A" w:rsidR="0082648A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82648A" w:rsidP="0082648A" w:rsidR="0082648A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ANDREA WEBER</w:t>
            </w:r>
          </w:p>
        </w:tc>
        <w:tc>
          <w:tcPr>
            <w:tcW w:type="dxa" w:w="1276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01377569133</w:t>
            </w:r>
          </w:p>
        </w:tc>
        <w:tc>
          <w:tcPr>
            <w:tcW w:type="dxa" w:w="2268"/>
            <w:vAlign w:val="center"/>
          </w:tcPr>
          <w:p w:rsidRDefault="0082648A" w:rsidP="0082648A" w:rsidR="00A8404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Prilaz Đure Deželića 2,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</w:tc>
        <w:tc>
          <w:tcPr>
            <w:tcW w:type="dxa" w:w="1275"/>
            <w:vAlign w:val="center"/>
          </w:tcPr>
          <w:p w:rsidRDefault="0082648A" w:rsidP="00EA424F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1.421,30</w:t>
            </w:r>
          </w:p>
        </w:tc>
        <w:tc>
          <w:tcPr>
            <w:tcW w:type="dxa" w:w="1701"/>
            <w:vAlign w:val="center"/>
          </w:tcPr>
          <w:p w:rsidRDefault="0082648A" w:rsidP="0082648A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82648A" w:rsidP="0082648A" w:rsidR="0082648A" w:rsidRPr="00FA4324">
            <w:pPr>
              <w:spacing w:after="0"/>
              <w:ind w:right="-283"/>
              <w:jc w:val="both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1.421,30</w:t>
            </w:r>
          </w:p>
        </w:tc>
        <w:tc>
          <w:tcPr>
            <w:tcW w:type="dxa" w:w="1418"/>
            <w:vAlign w:val="center"/>
          </w:tcPr>
          <w:p w:rsidRDefault="0082648A" w:rsidP="0082648A" w:rsidR="0001430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992"/>
            <w:vAlign w:val="center"/>
          </w:tcPr>
          <w:p w:rsidRDefault="0082648A" w:rsidP="003A6B85" w:rsidR="0082648A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  <w:p w:rsidRDefault="0082648A" w:rsidP="003A6B85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1134"/>
            <w:vAlign w:val="center"/>
          </w:tcPr>
          <w:p w:rsidRDefault="0082648A" w:rsidP="0082648A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82648A" w:rsidP="0082648A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82648A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82648A" w:rsidP="0082648A" w:rsidR="0082648A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ŽELJKO TURKOVIĆ</w:t>
            </w:r>
          </w:p>
        </w:tc>
        <w:tc>
          <w:tcPr>
            <w:tcW w:type="dxa" w:w="1276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98951640635</w:t>
            </w:r>
          </w:p>
        </w:tc>
        <w:tc>
          <w:tcPr>
            <w:tcW w:type="dxa" w:w="2268"/>
            <w:vAlign w:val="center"/>
          </w:tcPr>
          <w:p w:rsidRDefault="0082648A" w:rsidP="0082648A" w:rsidR="00A8404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Ivana Mažuranića 32,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82648A" w:rsidP="00EA424F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385,60</w:t>
            </w:r>
          </w:p>
        </w:tc>
        <w:tc>
          <w:tcPr>
            <w:tcW w:type="dxa" w:w="1701"/>
          </w:tcPr>
          <w:p w:rsidRDefault="0082648A" w:rsidP="0082648A" w:rsidR="0001430E">
            <w:pPr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82648A" w:rsidP="0082648A" w:rsidR="0082648A" w:rsidRPr="00FA4324">
            <w:pPr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385,60</w:t>
            </w:r>
          </w:p>
        </w:tc>
        <w:tc>
          <w:tcPr>
            <w:tcW w:type="dxa" w:w="1418"/>
          </w:tcPr>
          <w:p w:rsidRDefault="0082648A" w:rsidP="0082648A" w:rsidR="0082648A" w:rsidRPr="00FA4324">
            <w:pPr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82648A" w:rsidP="003A6B85" w:rsidR="0082648A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0.00</w:t>
            </w:r>
          </w:p>
          <w:p w:rsidRDefault="0082648A" w:rsidP="003A6B85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1134"/>
            <w:vAlign w:val="center"/>
          </w:tcPr>
          <w:p w:rsidRDefault="00047891" w:rsidP="0082648A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82648A" w:rsidP="0082648A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82648A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82648A" w:rsidP="0082648A" w:rsidR="0082648A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KAZIMIR BIRKA</w:t>
            </w:r>
          </w:p>
        </w:tc>
        <w:tc>
          <w:tcPr>
            <w:tcW w:type="dxa" w:w="1276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70041895145</w:t>
            </w:r>
          </w:p>
        </w:tc>
        <w:tc>
          <w:tcPr>
            <w:tcW w:type="dxa" w:w="2268"/>
            <w:vAlign w:val="center"/>
          </w:tcPr>
          <w:p w:rsidRDefault="0082648A" w:rsidP="0082648A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Vinogradski dol 15,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82648A" w:rsidP="00EA424F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9,38</w:t>
            </w:r>
          </w:p>
        </w:tc>
        <w:tc>
          <w:tcPr>
            <w:tcW w:type="dxa" w:w="1701"/>
          </w:tcPr>
          <w:p w:rsidRDefault="0082648A" w:rsidP="0082648A" w:rsidR="0001430E">
            <w:pPr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82648A" w:rsidP="0082648A" w:rsidR="0082648A" w:rsidRPr="00FA4324">
            <w:pPr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9,38</w:t>
            </w:r>
          </w:p>
        </w:tc>
        <w:tc>
          <w:tcPr>
            <w:tcW w:type="dxa" w:w="1418"/>
          </w:tcPr>
          <w:p w:rsidRDefault="0082648A" w:rsidP="0082648A" w:rsidR="0082648A" w:rsidRPr="00FA4324">
            <w:pPr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3A6B85" w:rsidP="003A6B85" w:rsidR="0082648A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1134"/>
            <w:vAlign w:val="center"/>
          </w:tcPr>
          <w:p w:rsidRDefault="00047891" w:rsidP="00047891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82648A" w:rsidP="0082648A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82648A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82648A" w:rsidP="0082648A" w:rsidR="0082648A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DRAŽEN AMBROŽ</w:t>
            </w:r>
          </w:p>
        </w:tc>
        <w:tc>
          <w:tcPr>
            <w:tcW w:type="dxa" w:w="1276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81627449549</w:t>
            </w:r>
          </w:p>
        </w:tc>
        <w:tc>
          <w:tcPr>
            <w:tcW w:type="dxa" w:w="2268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Ljudevit Selo 2D, </w:t>
            </w:r>
          </w:p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82648A" w:rsidP="00EA424F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28,96</w:t>
            </w:r>
          </w:p>
        </w:tc>
        <w:tc>
          <w:tcPr>
            <w:tcW w:type="dxa" w:w="1701"/>
          </w:tcPr>
          <w:p w:rsidRDefault="0082648A" w:rsidP="0082648A" w:rsidR="0001430E">
            <w:pPr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82648A" w:rsidP="0082648A" w:rsidR="0082648A" w:rsidRPr="00FA4324">
            <w:pPr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82648A" w:rsidP="0082648A" w:rsidR="0082648A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28,96</w:t>
            </w:r>
          </w:p>
        </w:tc>
        <w:tc>
          <w:tcPr>
            <w:tcW w:type="dxa" w:w="1418"/>
          </w:tcPr>
          <w:p w:rsidRDefault="0082648A" w:rsidP="0082648A" w:rsidR="0082648A" w:rsidRPr="00FA4324">
            <w:pPr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3A6B85" w:rsidP="003A6B85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82648A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82648A" w:rsidP="0082648A" w:rsidR="0082648A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IVKA LONČAR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43448706698</w:t>
            </w:r>
          </w:p>
        </w:tc>
        <w:tc>
          <w:tcPr>
            <w:tcW w:type="dxa" w:w="226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Nikole Tesle 6,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Pakrac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435,81</w:t>
            </w:r>
          </w:p>
        </w:tc>
        <w:tc>
          <w:tcPr>
            <w:tcW w:type="dxa" w:w="1701"/>
          </w:tcPr>
          <w:p w:rsidRDefault="003A6B85" w:rsidP="00C5258F" w:rsidR="003A6B85" w:rsidRPr="0001430E">
            <w:pPr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  <w:r w:rsidR="0001430E">
              <w:rPr>
                <w:rFonts w:hAnsi="Century Gothic" w:ascii="Century Gothic"/>
                <w:sz w:val="18"/>
                <w:szCs w:val="18"/>
                <w:lang w:val="pl-PL"/>
              </w:rPr>
              <w:t>pl</w:t>
            </w:r>
            <w:r w:rsidR="00C5258F">
              <w:rPr>
                <w:rFonts w:hAnsi="Century Gothic" w:ascii="Century Gothic"/>
                <w:sz w:val="18"/>
                <w:szCs w:val="18"/>
                <w:lang w:val="pl-PL"/>
              </w:rPr>
              <w:t>aće</w:t>
            </w: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435,81</w:t>
            </w:r>
          </w:p>
        </w:tc>
        <w:tc>
          <w:tcPr>
            <w:tcW w:type="dxa" w:w="1418"/>
          </w:tcPr>
          <w:p w:rsidRDefault="003A6B85" w:rsidP="003A6B85" w:rsidR="003A6B85" w:rsidRPr="00FA4324">
            <w:pPr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3A6B85" w:rsidP="003A6B85" w:rsidR="003A6B85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VLATKA TOMAŠEK 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56212579612</w:t>
            </w:r>
          </w:p>
        </w:tc>
        <w:tc>
          <w:tcPr>
            <w:tcW w:type="dxa" w:w="226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Konačnica 294,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Končanica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385,84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385,84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MILENA LONČAR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49777087820</w:t>
            </w:r>
          </w:p>
        </w:tc>
        <w:tc>
          <w:tcPr>
            <w:tcW w:type="dxa" w:w="2268"/>
            <w:vAlign w:val="center"/>
          </w:tcPr>
          <w:p w:rsidRDefault="003A6B85" w:rsidP="003A6B85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Petra Zrinskog 4C,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405,18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405,18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IVANA CRNKOVIĆ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27182833850</w:t>
            </w:r>
          </w:p>
        </w:tc>
        <w:tc>
          <w:tcPr>
            <w:tcW w:type="dxa" w:w="2268"/>
            <w:vAlign w:val="center"/>
          </w:tcPr>
          <w:p w:rsidRDefault="003A6B85" w:rsidP="003A6B85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Vinogradska c.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15/1</w:t>
            </w:r>
            <w:r w:rsidR="00CE6F52">
              <w:rPr>
                <w:rFonts w:hAnsi="Century Gothic" w:ascii="Century Gothic"/>
                <w:sz w:val="18"/>
                <w:szCs w:val="18"/>
              </w:rPr>
              <w:t xml:space="preserve"> </w:t>
            </w: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19,39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19,39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bottom"/>
          </w:tcPr>
          <w:p w:rsidRDefault="003A6B85" w:rsidP="003A6B85" w:rsidR="003A6B85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MARIJA HORVAT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0014070358</w:t>
            </w:r>
          </w:p>
        </w:tc>
        <w:tc>
          <w:tcPr>
            <w:tcW w:type="dxa" w:w="2268"/>
            <w:vAlign w:val="center"/>
          </w:tcPr>
          <w:p w:rsidRDefault="003A6B85" w:rsidP="003A6B85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Trg kralja P Krešimira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IV ¾, Daruvar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385,60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385,60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VLASTA MINIK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54963235383</w:t>
            </w:r>
          </w:p>
        </w:tc>
        <w:tc>
          <w:tcPr>
            <w:tcW w:type="dxa" w:w="2268"/>
            <w:vAlign w:val="center"/>
          </w:tcPr>
          <w:p w:rsidRDefault="003A6B85" w:rsidP="003A6B85" w:rsidR="00BE099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Kralja Zvonimira 70,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Badljevina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385,60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385,60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0.00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ALENKA JELINEK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97396273879</w:t>
            </w:r>
          </w:p>
        </w:tc>
        <w:tc>
          <w:tcPr>
            <w:tcW w:type="dxa" w:w="2268"/>
            <w:vAlign w:val="center"/>
          </w:tcPr>
          <w:p w:rsidRDefault="003A6B85" w:rsidP="003A6B85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Končanica 147,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Konačnica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370,67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370,67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MARICA SVRTAN 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29387705241</w:t>
            </w:r>
          </w:p>
        </w:tc>
        <w:tc>
          <w:tcPr>
            <w:tcW w:type="dxa" w:w="226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Dioš 48, Konačnica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436,59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436,59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LIBUŠKA BARTOŠ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08260809347</w:t>
            </w:r>
          </w:p>
        </w:tc>
        <w:tc>
          <w:tcPr>
            <w:tcW w:type="dxa" w:w="2268"/>
            <w:vAlign w:val="center"/>
          </w:tcPr>
          <w:p w:rsidRDefault="003A6B85" w:rsidP="003A6B85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Končanica 180,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Konačnica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9,08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9,08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TATJANA BAŠIĆ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37987575092</w:t>
            </w:r>
          </w:p>
        </w:tc>
        <w:tc>
          <w:tcPr>
            <w:tcW w:type="dxa" w:w="226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Petra S. 15, Sirač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5,42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5,42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JASNA BREZINŠČAK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30353003345</w:t>
            </w:r>
          </w:p>
        </w:tc>
        <w:tc>
          <w:tcPr>
            <w:tcW w:type="dxa" w:w="2268"/>
            <w:vAlign w:val="center"/>
          </w:tcPr>
          <w:p w:rsidRDefault="003A6B85" w:rsidP="003A6B85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Rujanskih žrtava 89,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327,67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327,67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RUŽICA BUTIGAN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47419090268</w:t>
            </w:r>
          </w:p>
        </w:tc>
        <w:tc>
          <w:tcPr>
            <w:tcW w:type="dxa" w:w="2268"/>
            <w:vAlign w:val="center"/>
          </w:tcPr>
          <w:p w:rsidRDefault="003A6B85" w:rsidP="003A6B85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Dore Pejačević 7,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1,21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1,21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VIOLETA CVIJANOVIĆ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36494189518</w:t>
            </w:r>
          </w:p>
        </w:tc>
        <w:tc>
          <w:tcPr>
            <w:tcW w:type="dxa" w:w="2268"/>
            <w:vAlign w:val="center"/>
          </w:tcPr>
          <w:p w:rsidRDefault="003A6B85" w:rsidP="003A6B85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Josipa Jelačića 63,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17,61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17,61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BOŽENKA DOMOVIĆ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37713069534</w:t>
            </w:r>
          </w:p>
        </w:tc>
        <w:tc>
          <w:tcPr>
            <w:tcW w:type="dxa" w:w="2268"/>
            <w:vAlign w:val="center"/>
          </w:tcPr>
          <w:p w:rsidRDefault="003A6B85" w:rsidP="003A6B85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Dežanovac 36,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Dežanovac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389,96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389,96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BLANKA HALUPECKI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31460299865</w:t>
            </w:r>
          </w:p>
        </w:tc>
        <w:tc>
          <w:tcPr>
            <w:tcW w:type="dxa" w:w="2268"/>
            <w:vAlign w:val="center"/>
          </w:tcPr>
          <w:p w:rsidRDefault="003A6B85" w:rsidP="003A6B85" w:rsidR="00BE099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Golubinjak 102A,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Dežanovac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414,74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414,74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MILENA HRUZA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09321373081</w:t>
            </w:r>
          </w:p>
        </w:tc>
        <w:tc>
          <w:tcPr>
            <w:tcW w:type="dxa" w:w="226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Vrlika 43, Daruvar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384,53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384,53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GORDANA ĆERAN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04289112035</w:t>
            </w:r>
          </w:p>
        </w:tc>
        <w:tc>
          <w:tcPr>
            <w:tcW w:type="dxa" w:w="2268"/>
            <w:vAlign w:val="center"/>
          </w:tcPr>
          <w:p w:rsidRDefault="003A6B85" w:rsidP="003A6B85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Franje Kuhača 33,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370,67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370,67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A6B85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3A6B85" w:rsidP="003A6B85" w:rsidR="003A6B85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JASNA HUSARIĆ </w:t>
            </w:r>
          </w:p>
        </w:tc>
        <w:tc>
          <w:tcPr>
            <w:tcW w:type="dxa" w:w="1276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05076037312</w:t>
            </w:r>
          </w:p>
        </w:tc>
        <w:tc>
          <w:tcPr>
            <w:tcW w:type="dxa" w:w="226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Masarykova 35,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3A6B85" w:rsidP="00EA424F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404,11</w:t>
            </w:r>
          </w:p>
        </w:tc>
        <w:tc>
          <w:tcPr>
            <w:tcW w:type="dxa" w:w="1701"/>
            <w:vAlign w:val="center"/>
          </w:tcPr>
          <w:p w:rsidRDefault="003A6B85" w:rsidP="003A6B85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404,11</w:t>
            </w:r>
          </w:p>
        </w:tc>
        <w:tc>
          <w:tcPr>
            <w:tcW w:type="dxa" w:w="1418"/>
            <w:vAlign w:val="center"/>
          </w:tcPr>
          <w:p w:rsidRDefault="003A6B85" w:rsidP="003A6B85" w:rsidR="003A6B85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A6B85" w:rsidP="003A6B85" w:rsidR="003A6B85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RUŽENKA HOLUBEK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44256922759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Nikole Tesle 6,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404,11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404,11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KATA IDŽANOVIĆ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76545918739</w:t>
            </w:r>
          </w:p>
        </w:tc>
        <w:tc>
          <w:tcPr>
            <w:tcW w:type="dxa" w:w="2268"/>
            <w:vAlign w:val="center"/>
          </w:tcPr>
          <w:p w:rsidRDefault="0010084C" w:rsidP="0010084C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Javorov Gaj 14B,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197,33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197,33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JASNA JURINOVIĆ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32787288691</w:t>
            </w:r>
          </w:p>
        </w:tc>
        <w:tc>
          <w:tcPr>
            <w:tcW w:type="dxa" w:w="2268"/>
            <w:vAlign w:val="center"/>
          </w:tcPr>
          <w:p w:rsidRDefault="0010084C" w:rsidP="0010084C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Tome Lujanca 15,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2.110,86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2.110,86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ANĐA JURIĆ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87371143388</w:t>
            </w:r>
          </w:p>
        </w:tc>
        <w:tc>
          <w:tcPr>
            <w:tcW w:type="dxa" w:w="2268"/>
            <w:vAlign w:val="center"/>
          </w:tcPr>
          <w:p w:rsidRDefault="0010084C" w:rsidP="0010084C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Josipa Račića 12,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368,55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368,55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MIRJANA JURIŠIĆ 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60872486013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Vrlika 27, 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382,94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neisplaćene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 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382,94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ANITA JOŠČAK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31751054136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Franca Prešerna 1A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403,04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403,04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SANDRA KLIMEŠ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81037986346</w:t>
            </w:r>
          </w:p>
        </w:tc>
        <w:tc>
          <w:tcPr>
            <w:tcW w:type="dxa" w:w="2268"/>
            <w:vAlign w:val="center"/>
          </w:tcPr>
          <w:p w:rsidRDefault="0010084C" w:rsidP="0010084C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Stjepana Radića 74,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364,81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364,81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MIRJANA KOVAČEVIĆ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63980657342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Dubravka 32,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377,08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377,08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SPOMENKA MILINOVIĆ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82850470940</w:t>
            </w:r>
          </w:p>
        </w:tc>
        <w:tc>
          <w:tcPr>
            <w:tcW w:type="dxa" w:w="2268"/>
            <w:vAlign w:val="center"/>
          </w:tcPr>
          <w:p w:rsidRDefault="0010084C" w:rsidP="0010084C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Andrije Hebranga 3,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377,08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377,08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ANĐELIJA KRISLA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56847699894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Vrlika 23, 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377,08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377,08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MIRA LUKIĆ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44052774187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Zagrebačka 68,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396,66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396,66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SNJEŽANA LAPAŠ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90100716948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Tina Ujevića 23,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396,66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396,66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BOŽANA LJEVAR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70238649495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Ljudevita P. 25,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416,28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416,28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ETELKA LNENIČEK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21101118778</w:t>
            </w:r>
          </w:p>
        </w:tc>
        <w:tc>
          <w:tcPr>
            <w:tcW w:type="dxa" w:w="2268"/>
            <w:vAlign w:val="center"/>
          </w:tcPr>
          <w:p w:rsidRDefault="0010084C" w:rsidP="0010084C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Štefanovićeva 23,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591,49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591,49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SUZANA MAJCAN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64383526953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Zagrebačka 29,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2.102,31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2.102,31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LIDUŠKA MALINA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70008229227</w:t>
            </w:r>
          </w:p>
        </w:tc>
        <w:tc>
          <w:tcPr>
            <w:tcW w:type="dxa" w:w="2268"/>
            <w:vAlign w:val="center"/>
          </w:tcPr>
          <w:p w:rsidRDefault="0010084C" w:rsidP="0010084C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Ivana Gundulića 45,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JADRANKA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MALOUNEK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98506107062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T. B. Banje 35,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Grubišno Polje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360,00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360,00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MARIJA MARAS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28463036459</w:t>
            </w:r>
          </w:p>
        </w:tc>
        <w:tc>
          <w:tcPr>
            <w:tcW w:type="dxa" w:w="2268"/>
            <w:vAlign w:val="center"/>
          </w:tcPr>
          <w:p w:rsidRDefault="0010084C" w:rsidP="0010084C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Žrtava Fašizma 27,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393,97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393,97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NADA MARTIĆ 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81009487944</w:t>
            </w:r>
          </w:p>
        </w:tc>
        <w:tc>
          <w:tcPr>
            <w:tcW w:type="dxa" w:w="2268"/>
            <w:vAlign w:val="center"/>
          </w:tcPr>
          <w:p w:rsidRDefault="0010084C" w:rsidP="0010084C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Dežanovac 50,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Dežanovac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400,34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400,34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IVANKA MIK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42947050747</w:t>
            </w:r>
          </w:p>
        </w:tc>
        <w:tc>
          <w:tcPr>
            <w:tcW w:type="dxa" w:w="2268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Trg B. Nelipića 6,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393,98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393,98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JADRANKA P. MORGENSTERN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46299205372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J. Runjanina 9,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ROMANA MOUČKA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76119007193</w:t>
            </w:r>
          </w:p>
        </w:tc>
        <w:tc>
          <w:tcPr>
            <w:tcW w:type="dxa" w:w="2268"/>
            <w:vAlign w:val="center"/>
          </w:tcPr>
          <w:p w:rsidRDefault="0010084C" w:rsidP="0010084C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Trg kralja P. Krešimira     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IV 6/19,</w:t>
            </w:r>
            <w:r w:rsidR="00EA424F">
              <w:rPr>
                <w:rFonts w:hAnsi="Century Gothic" w:ascii="Century Gothic"/>
                <w:sz w:val="18"/>
                <w:szCs w:val="18"/>
              </w:rPr>
              <w:t xml:space="preserve"> </w:t>
            </w: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MILKICA MILEK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85684668696</w:t>
            </w:r>
          </w:p>
        </w:tc>
        <w:tc>
          <w:tcPr>
            <w:tcW w:type="dxa" w:w="2268"/>
            <w:vAlign w:val="center"/>
          </w:tcPr>
          <w:p w:rsidRDefault="0010084C" w:rsidP="0010084C" w:rsidR="00BE099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Pere Štefanovića 40,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399,21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399,21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ZDENKA NOVAK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06920277910</w:t>
            </w:r>
          </w:p>
        </w:tc>
        <w:tc>
          <w:tcPr>
            <w:tcW w:type="dxa" w:w="2268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Končanica 267,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Konačanica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385,94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385,94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DUŠANKA ORLOVIĆ 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10421371125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Stjepana Radića 17/4, 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383,55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383,55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JARMILA OROZOVIĆ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51414895220</w:t>
            </w:r>
          </w:p>
        </w:tc>
        <w:tc>
          <w:tcPr>
            <w:tcW w:type="dxa" w:w="2268"/>
            <w:vAlign w:val="center"/>
          </w:tcPr>
          <w:p w:rsidRDefault="0010084C" w:rsidP="0010084C" w:rsidR="00BE099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Daruvarski Brestovac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225, Končanica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407,00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407,00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RENATA PIHIR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56745584876</w:t>
            </w:r>
          </w:p>
        </w:tc>
        <w:tc>
          <w:tcPr>
            <w:tcW w:type="dxa" w:w="2268"/>
            <w:vAlign w:val="center"/>
          </w:tcPr>
          <w:p w:rsidRDefault="0010084C" w:rsidP="0010084C" w:rsidR="00BE099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Ruđera Boškovića 22,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2.113,95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2.113,95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LIDIJA POLENUS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72861481366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Kopeček 4, 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393,97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393,97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ZDENKA PUTAK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23265210488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Dioš 38, Končanica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374,63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374,63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LJILJANA SANTO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49948405225</w:t>
            </w:r>
          </w:p>
        </w:tc>
        <w:tc>
          <w:tcPr>
            <w:tcW w:type="dxa" w:w="2268"/>
            <w:vAlign w:val="center"/>
          </w:tcPr>
          <w:p w:rsidRDefault="0010084C" w:rsidP="0010084C" w:rsidR="00BE099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Petra Preradovića 59,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361,54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361,54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ANITA SESTRIĆ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33645340394</w:t>
            </w:r>
          </w:p>
        </w:tc>
        <w:tc>
          <w:tcPr>
            <w:tcW w:type="dxa" w:w="2268"/>
            <w:vAlign w:val="center"/>
          </w:tcPr>
          <w:p w:rsidRDefault="0010084C" w:rsidP="0010084C" w:rsidR="00BE099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Gornji Sređani 18,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Dežanovac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393,97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393,97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MELITA SLIJEPČEVIĆ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61750850478</w:t>
            </w:r>
          </w:p>
        </w:tc>
        <w:tc>
          <w:tcPr>
            <w:tcW w:type="dxa" w:w="2268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Matije Gupca 89,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JIRINA VAŠEK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59520827511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Ljudevit Selo 52,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MIRELA VID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34087035225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Poljane 2, 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374,39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DRAHUŠKA VONDRA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32867052458</w:t>
            </w:r>
          </w:p>
        </w:tc>
        <w:tc>
          <w:tcPr>
            <w:tcW w:type="dxa" w:w="2268"/>
            <w:vAlign w:val="center"/>
          </w:tcPr>
          <w:p w:rsidRDefault="0010084C" w:rsidP="0010084C" w:rsidR="00BE099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Pere Štefanovića 15,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369,16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369,16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MARIJA ŽAGAR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76563658769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Ulica Lipa 40,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393,97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393,97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DAVORKA POKORNI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87561859887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Bjelovarska 72,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360,83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360,83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VALERIJA HUBINKA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97829568520</w:t>
            </w:r>
          </w:p>
        </w:tc>
        <w:tc>
          <w:tcPr>
            <w:tcW w:type="dxa" w:w="2268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 xml:space="preserve">Rujanskih žrtava 83,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374,40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374,40</w:t>
            </w:r>
          </w:p>
        </w:tc>
        <w:tc>
          <w:tcPr>
            <w:tcW w:type="dxa" w:w="1418"/>
            <w:vAlign w:val="center"/>
          </w:tcPr>
          <w:p w:rsidRDefault="0010084C" w:rsidP="0010084C" w:rsidR="0001430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RUŽA JANDA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72556936483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Mlinovi 4A, 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14,39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14,39</w:t>
            </w:r>
          </w:p>
        </w:tc>
        <w:tc>
          <w:tcPr>
            <w:tcW w:type="dxa" w:w="1418"/>
            <w:vAlign w:val="center"/>
          </w:tcPr>
          <w:p w:rsidRDefault="0010084C" w:rsidP="0010084C" w:rsidR="0001430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FA4324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MARINA POLAK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95919474141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FA4324">
              <w:rPr>
                <w:rFonts w:hAnsi="Century Gothic" w:ascii="Century Gothic"/>
                <w:sz w:val="18"/>
                <w:szCs w:val="18"/>
              </w:rPr>
              <w:t>Hrvatskih branitelja 64, 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14,39</w:t>
            </w:r>
          </w:p>
        </w:tc>
        <w:tc>
          <w:tcPr>
            <w:tcW w:type="dxa" w:w="1701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>14,39</w:t>
            </w:r>
          </w:p>
        </w:tc>
        <w:tc>
          <w:tcPr>
            <w:tcW w:type="dxa" w:w="1418"/>
            <w:vAlign w:val="center"/>
          </w:tcPr>
          <w:p w:rsidRDefault="0010084C" w:rsidP="0010084C" w:rsidR="0001430E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neisplaćene </w:t>
            </w:r>
          </w:p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FA4324">
              <w:rPr>
                <w:rFonts w:hAnsi="Century Gothic" w:ascii="Century Gothic"/>
                <w:sz w:val="18"/>
                <w:szCs w:val="18"/>
                <w:lang w:val="pl-PL"/>
              </w:rPr>
              <w:t xml:space="preserve">plaće   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7077C3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bottom"/>
          </w:tcPr>
          <w:p w:rsidRDefault="0010084C" w:rsidP="0010084C" w:rsidR="0010084C" w:rsidRPr="00FA4324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</w:pP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>ANKICA ŽARKOVIĆ</w:t>
            </w:r>
          </w:p>
        </w:tc>
        <w:tc>
          <w:tcPr>
            <w:tcW w:type="dxa" w:w="1276"/>
            <w:vAlign w:val="bottom"/>
          </w:tcPr>
          <w:p w:rsidRDefault="0010084C" w:rsidP="0010084C" w:rsidR="0010084C" w:rsidRPr="004027FC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</w:pPr>
            <w:r w:rsidRPr="004027FC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76098694440</w:t>
            </w:r>
          </w:p>
        </w:tc>
        <w:tc>
          <w:tcPr>
            <w:tcW w:type="dxa" w:w="2268"/>
            <w:vAlign w:val="center"/>
          </w:tcPr>
          <w:p w:rsidRDefault="0010084C" w:rsidP="0010084C" w:rsidR="0010084C">
            <w:pPr>
              <w:spacing w:after="0"/>
              <w:ind w:right="-283"/>
              <w:rPr>
                <w:rFonts w:cs="Arial" w:hAnsi="Century Gothic" w:ascii="Century Gothic"/>
                <w:sz w:val="18"/>
                <w:szCs w:val="18"/>
              </w:rPr>
            </w:pPr>
            <w:r w:rsidRPr="00357DC2">
              <w:rPr>
                <w:rFonts w:cs="Arial" w:hAnsi="Century Gothic" w:ascii="Century Gothic"/>
                <w:sz w:val="18"/>
                <w:szCs w:val="18"/>
              </w:rPr>
              <w:t xml:space="preserve">Matije Gupca 40, </w:t>
            </w:r>
          </w:p>
          <w:p w:rsidRDefault="0010084C" w:rsidP="0010084C" w:rsidR="0010084C" w:rsidRPr="00357DC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357DC2">
              <w:rPr>
                <w:rFonts w:cs="Arial"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26.221,84</w:t>
            </w:r>
          </w:p>
        </w:tc>
        <w:tc>
          <w:tcPr>
            <w:tcW w:type="dxa" w:w="1701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26.221,84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7077C3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bottom"/>
          </w:tcPr>
          <w:p w:rsidRDefault="0010084C" w:rsidP="0010084C" w:rsidR="0010084C" w:rsidRPr="00FA4324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</w:pP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 xml:space="preserve">SANJA HOLUBEK </w:t>
            </w:r>
          </w:p>
        </w:tc>
        <w:tc>
          <w:tcPr>
            <w:tcW w:type="dxa" w:w="1276"/>
            <w:vAlign w:val="bottom"/>
          </w:tcPr>
          <w:p w:rsidRDefault="0010084C" w:rsidP="0010084C" w:rsidR="0010084C" w:rsidRPr="004027FC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</w:pPr>
            <w:r w:rsidRPr="00565AAD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0</w:t>
            </w:r>
            <w:r w:rsidRPr="004027FC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3108909368</w:t>
            </w:r>
          </w:p>
        </w:tc>
        <w:tc>
          <w:tcPr>
            <w:tcW w:type="dxa" w:w="2268"/>
            <w:vAlign w:val="center"/>
          </w:tcPr>
          <w:p w:rsidRDefault="0010084C" w:rsidP="0010084C" w:rsidR="0010084C">
            <w:pPr>
              <w:spacing w:after="0"/>
              <w:ind w:right="-283"/>
              <w:rPr>
                <w:rFonts w:cs="Arial" w:hAnsi="Century Gothic" w:ascii="Century Gothic"/>
                <w:sz w:val="18"/>
                <w:szCs w:val="18"/>
              </w:rPr>
            </w:pPr>
            <w:r w:rsidRPr="0006752C">
              <w:rPr>
                <w:rFonts w:cs="Arial" w:hAnsi="Century Gothic" w:ascii="Century Gothic"/>
                <w:sz w:val="18"/>
                <w:szCs w:val="18"/>
              </w:rPr>
              <w:t xml:space="preserve">Reljkovićeva 11, </w:t>
            </w:r>
          </w:p>
          <w:p w:rsidRDefault="0010084C" w:rsidP="0010084C" w:rsidR="0010084C" w:rsidRPr="00357DC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06752C">
              <w:rPr>
                <w:rFonts w:cs="Arial"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27.054,60</w:t>
            </w:r>
          </w:p>
        </w:tc>
        <w:tc>
          <w:tcPr>
            <w:tcW w:type="dxa" w:w="1701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27.054,60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7077C3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bottom"/>
          </w:tcPr>
          <w:p w:rsidRDefault="0010084C" w:rsidP="0010084C" w:rsidR="0010084C" w:rsidRPr="00FA4324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</w:pP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 xml:space="preserve">ZDENKA STEHNO </w:t>
            </w:r>
          </w:p>
        </w:tc>
        <w:tc>
          <w:tcPr>
            <w:tcW w:type="dxa" w:w="1276"/>
            <w:vAlign w:val="bottom"/>
          </w:tcPr>
          <w:p w:rsidRDefault="0010084C" w:rsidP="0010084C" w:rsidR="0010084C" w:rsidRPr="004027FC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</w:pPr>
            <w:r w:rsidRPr="004027FC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57000023972</w:t>
            </w:r>
          </w:p>
        </w:tc>
        <w:tc>
          <w:tcPr>
            <w:tcW w:type="dxa" w:w="2268"/>
            <w:vAlign w:val="center"/>
          </w:tcPr>
          <w:p w:rsidRDefault="0010084C" w:rsidP="0010084C" w:rsidR="00BE099C">
            <w:pPr>
              <w:spacing w:after="0"/>
              <w:ind w:right="-283"/>
              <w:rPr>
                <w:rFonts w:cs="Arial" w:hAnsi="Century Gothic" w:ascii="Century Gothic"/>
                <w:sz w:val="18"/>
                <w:szCs w:val="18"/>
              </w:rPr>
            </w:pPr>
            <w:r w:rsidRPr="004C09D9">
              <w:rPr>
                <w:rFonts w:cs="Arial" w:hAnsi="Century Gothic" w:ascii="Century Gothic"/>
                <w:sz w:val="18"/>
                <w:szCs w:val="18"/>
              </w:rPr>
              <w:t xml:space="preserve">Ivana Gundulića 50, </w:t>
            </w:r>
          </w:p>
          <w:p w:rsidRDefault="0010084C" w:rsidP="0010084C" w:rsidR="0010084C" w:rsidRPr="00101C0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vertAlign w:val="subscript"/>
              </w:rPr>
            </w:pPr>
            <w:r w:rsidRPr="004C09D9">
              <w:rPr>
                <w:rFonts w:cs="Arial" w:hAnsi="Century Gothic" w:ascii="Century Gothic"/>
                <w:sz w:val="18"/>
                <w:szCs w:val="18"/>
              </w:rPr>
              <w:t>Daruvar,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29.943,54</w:t>
            </w:r>
          </w:p>
        </w:tc>
        <w:tc>
          <w:tcPr>
            <w:tcW w:type="dxa" w:w="1701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29.943,54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7077C3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center"/>
          </w:tcPr>
          <w:p w:rsidRDefault="0010084C" w:rsidP="0010084C" w:rsidR="0010084C" w:rsidRPr="00FA4324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</w:pP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 xml:space="preserve">ANKICA KOMUŠKIĆ </w:t>
            </w:r>
          </w:p>
        </w:tc>
        <w:tc>
          <w:tcPr>
            <w:tcW w:type="dxa" w:w="1276"/>
            <w:vAlign w:val="center"/>
          </w:tcPr>
          <w:p w:rsidRDefault="0010084C" w:rsidP="0010084C" w:rsidR="0010084C" w:rsidRPr="004027FC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</w:pPr>
            <w:r>
              <w:rPr>
                <w:rFonts w:cs="Calibri"/>
                <w:color w:val="000000"/>
                <w:sz w:val="18"/>
                <w:szCs w:val="18"/>
                <w:lang w:val="hr-HR"/>
              </w:rPr>
              <w:t>00</w:t>
            </w:r>
            <w:r w:rsidRPr="004027FC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636183367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357DC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Vinogradska c</w:t>
            </w:r>
            <w:r w:rsidRPr="00660AED">
              <w:rPr>
                <w:rFonts w:cs="Arial" w:hAnsi="Century Gothic" w:ascii="Century Gothic"/>
                <w:sz w:val="18"/>
                <w:szCs w:val="18"/>
              </w:rPr>
              <w:t>esta 37, 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27.805,71</w:t>
            </w:r>
          </w:p>
        </w:tc>
        <w:tc>
          <w:tcPr>
            <w:tcW w:type="dxa" w:w="1701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27.805,71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7077C3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bottom"/>
          </w:tcPr>
          <w:p w:rsidRDefault="0010084C" w:rsidP="0010084C" w:rsidR="0010084C" w:rsidRPr="00FA4324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</w:pP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 xml:space="preserve">SNJEŽANA SELIHAR </w:t>
            </w:r>
          </w:p>
        </w:tc>
        <w:tc>
          <w:tcPr>
            <w:tcW w:type="dxa" w:w="1276"/>
            <w:vAlign w:val="bottom"/>
          </w:tcPr>
          <w:p w:rsidRDefault="0010084C" w:rsidP="0010084C" w:rsidR="0010084C" w:rsidRPr="004027FC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</w:pPr>
            <w:r w:rsidRPr="004027FC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64009548955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357DC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950F1D">
              <w:rPr>
                <w:rFonts w:cs="Arial" w:hAnsi="Century Gothic" w:ascii="Century Gothic"/>
                <w:sz w:val="18"/>
                <w:szCs w:val="18"/>
              </w:rPr>
              <w:t>Ljudevita Posavskog 53, 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28.954,90</w:t>
            </w:r>
          </w:p>
        </w:tc>
        <w:tc>
          <w:tcPr>
            <w:tcW w:type="dxa" w:w="1701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28.954,90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7077C3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bottom"/>
          </w:tcPr>
          <w:p w:rsidRDefault="0010084C" w:rsidP="0010084C" w:rsidR="0010084C" w:rsidRPr="00FA4324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</w:pP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 xml:space="preserve">SNJEŽANA PITANTI </w:t>
            </w:r>
          </w:p>
        </w:tc>
        <w:tc>
          <w:tcPr>
            <w:tcW w:type="dxa" w:w="1276"/>
            <w:vAlign w:val="bottom"/>
          </w:tcPr>
          <w:p w:rsidRDefault="0010084C" w:rsidP="0010084C" w:rsidR="0010084C" w:rsidRPr="004027FC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</w:pPr>
            <w:r w:rsidRPr="004027FC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26476421001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357DC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722322">
              <w:rPr>
                <w:rFonts w:cs="Arial" w:hAnsi="Century Gothic" w:ascii="Century Gothic"/>
                <w:sz w:val="18"/>
                <w:szCs w:val="18"/>
              </w:rPr>
              <w:t>Strma Ulica 26, 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28.146,15</w:t>
            </w:r>
          </w:p>
        </w:tc>
        <w:tc>
          <w:tcPr>
            <w:tcW w:type="dxa" w:w="1701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28.146,15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7077C3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bottom"/>
          </w:tcPr>
          <w:p w:rsidRDefault="0010084C" w:rsidP="0010084C" w:rsidR="0010084C" w:rsidRPr="00FA4324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</w:pP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 xml:space="preserve">MARIJA HUSAK </w:t>
            </w:r>
          </w:p>
        </w:tc>
        <w:tc>
          <w:tcPr>
            <w:tcW w:type="dxa" w:w="1276"/>
            <w:vAlign w:val="bottom"/>
          </w:tcPr>
          <w:p w:rsidRDefault="0010084C" w:rsidP="0010084C" w:rsidR="0010084C" w:rsidRPr="004027FC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</w:pPr>
            <w:r w:rsidRPr="004027FC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30592966773</w:t>
            </w:r>
          </w:p>
        </w:tc>
        <w:tc>
          <w:tcPr>
            <w:tcW w:type="dxa" w:w="2268"/>
            <w:vAlign w:val="center"/>
          </w:tcPr>
          <w:p w:rsidRDefault="0010084C" w:rsidP="0010084C" w:rsidR="0010084C" w:rsidRPr="00357DC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AD0537">
              <w:rPr>
                <w:rFonts w:cs="Arial" w:hAnsi="Century Gothic" w:ascii="Century Gothic"/>
                <w:sz w:val="18"/>
                <w:szCs w:val="18"/>
              </w:rPr>
              <w:t>Vinogradska Cesta 104, 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28.272,59</w:t>
            </w:r>
          </w:p>
        </w:tc>
        <w:tc>
          <w:tcPr>
            <w:tcW w:type="dxa" w:w="1701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28.272,59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7077C3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bottom"/>
          </w:tcPr>
          <w:p w:rsidRDefault="0010084C" w:rsidP="0010084C" w:rsidR="0010084C" w:rsidRPr="00FA4324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</w:pP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 xml:space="preserve">ŠTEFICA NEMEC </w:t>
            </w:r>
          </w:p>
        </w:tc>
        <w:tc>
          <w:tcPr>
            <w:tcW w:type="dxa" w:w="1276"/>
            <w:vAlign w:val="bottom"/>
          </w:tcPr>
          <w:p w:rsidRDefault="0010084C" w:rsidP="0010084C" w:rsidR="0010084C" w:rsidRPr="004027FC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</w:pPr>
            <w:r w:rsidRPr="004027FC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52125054634</w:t>
            </w:r>
          </w:p>
        </w:tc>
        <w:tc>
          <w:tcPr>
            <w:tcW w:type="dxa" w:w="2268"/>
            <w:vAlign w:val="center"/>
          </w:tcPr>
          <w:p w:rsidRDefault="0010084C" w:rsidP="0010084C" w:rsidR="00BE099C">
            <w:pPr>
              <w:spacing w:after="0"/>
              <w:ind w:right="-283"/>
              <w:rPr>
                <w:rFonts w:cs="Arial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Eugena Kumi</w:t>
            </w:r>
            <w:r w:rsidRPr="00964851">
              <w:rPr>
                <w:rFonts w:cs="Arial" w:hAnsi="Century Gothic" w:ascii="Century Gothic"/>
                <w:sz w:val="18"/>
                <w:szCs w:val="18"/>
              </w:rPr>
              <w:t xml:space="preserve">čića 20, </w:t>
            </w:r>
          </w:p>
          <w:p w:rsidRDefault="0010084C" w:rsidP="0010084C" w:rsidR="0010084C" w:rsidRPr="007A56A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hr-HR"/>
              </w:rPr>
            </w:pPr>
            <w:r w:rsidRPr="00964851">
              <w:rPr>
                <w:rFonts w:cs="Arial"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18.940,35</w:t>
            </w:r>
          </w:p>
        </w:tc>
        <w:tc>
          <w:tcPr>
            <w:tcW w:type="dxa" w:w="1701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18.940,35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7077C3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bottom"/>
          </w:tcPr>
          <w:p w:rsidRDefault="0010084C" w:rsidP="0010084C" w:rsidR="0010084C" w:rsidRPr="00FA4324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</w:pP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 xml:space="preserve">VESNA ANĐAL </w:t>
            </w:r>
          </w:p>
        </w:tc>
        <w:tc>
          <w:tcPr>
            <w:tcW w:type="dxa" w:w="1276"/>
            <w:vAlign w:val="bottom"/>
          </w:tcPr>
          <w:p w:rsidRDefault="0010084C" w:rsidP="0010084C" w:rsidR="0010084C" w:rsidRPr="004027FC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</w:pPr>
            <w:r w:rsidRPr="004027FC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60177822601</w:t>
            </w:r>
          </w:p>
        </w:tc>
        <w:tc>
          <w:tcPr>
            <w:tcW w:type="dxa" w:w="2268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cs="Arial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 xml:space="preserve">Stjepana Radića </w:t>
            </w:r>
            <w:r w:rsidRPr="00B30436">
              <w:rPr>
                <w:rFonts w:cs="Arial" w:hAnsi="Century Gothic" w:ascii="Century Gothic"/>
                <w:sz w:val="18"/>
                <w:szCs w:val="18"/>
              </w:rPr>
              <w:t xml:space="preserve">3, </w:t>
            </w:r>
          </w:p>
          <w:p w:rsidRDefault="0010084C" w:rsidP="0010084C" w:rsidR="0010084C" w:rsidRPr="00357DC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B30436">
              <w:rPr>
                <w:rFonts w:cs="Arial"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22.395,53</w:t>
            </w:r>
          </w:p>
        </w:tc>
        <w:tc>
          <w:tcPr>
            <w:tcW w:type="dxa" w:w="1701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22.395,53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7077C3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bottom"/>
          </w:tcPr>
          <w:p w:rsidRDefault="0010084C" w:rsidP="0010084C" w:rsidR="0010084C" w:rsidRPr="00FA4324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</w:pP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 xml:space="preserve">DUBRAVKA MACEK </w:t>
            </w:r>
          </w:p>
        </w:tc>
        <w:tc>
          <w:tcPr>
            <w:tcW w:type="dxa" w:w="1276"/>
            <w:vAlign w:val="bottom"/>
          </w:tcPr>
          <w:p w:rsidRDefault="0010084C" w:rsidP="0010084C" w:rsidR="0010084C" w:rsidRPr="004027FC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</w:pPr>
            <w:r w:rsidRPr="004027FC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16873965640</w:t>
            </w:r>
          </w:p>
        </w:tc>
        <w:tc>
          <w:tcPr>
            <w:tcW w:type="dxa" w:w="2268"/>
            <w:vAlign w:val="center"/>
          </w:tcPr>
          <w:p w:rsidRDefault="0010084C" w:rsidP="0010084C" w:rsidR="00EA424F">
            <w:pPr>
              <w:spacing w:after="0"/>
              <w:ind w:right="-283"/>
              <w:rPr>
                <w:rFonts w:cs="Arial" w:hAnsi="Century Gothic" w:ascii="Century Gothic"/>
                <w:sz w:val="18"/>
                <w:szCs w:val="18"/>
              </w:rPr>
            </w:pPr>
            <w:r>
              <w:rPr>
                <w:rFonts w:cs="Arial" w:hAnsi="Century Gothic" w:ascii="Century Gothic"/>
                <w:sz w:val="18"/>
                <w:szCs w:val="18"/>
              </w:rPr>
              <w:t>Rujanskih ž</w:t>
            </w:r>
            <w:r w:rsidRPr="00632A89">
              <w:rPr>
                <w:rFonts w:cs="Arial" w:hAnsi="Century Gothic" w:ascii="Century Gothic"/>
                <w:sz w:val="18"/>
                <w:szCs w:val="18"/>
              </w:rPr>
              <w:t xml:space="preserve">rtava 76, </w:t>
            </w:r>
          </w:p>
          <w:p w:rsidRDefault="0010084C" w:rsidP="0010084C" w:rsidR="0010084C" w:rsidRPr="00357DC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632A89">
              <w:rPr>
                <w:rFonts w:cs="Arial" w:hAnsi="Century Gothic" w:ascii="Century Gothic"/>
                <w:sz w:val="18"/>
                <w:szCs w:val="18"/>
              </w:rPr>
              <w:t>Daruvar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19.119,53</w:t>
            </w:r>
          </w:p>
        </w:tc>
        <w:tc>
          <w:tcPr>
            <w:tcW w:type="dxa" w:w="1701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19.119,53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10084C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10084C" w:rsidP="0010084C" w:rsidR="0010084C" w:rsidRPr="007077C3">
            <w:pPr>
              <w:pStyle w:val="Odlomakpopisa"/>
              <w:numPr>
                <w:ilvl w:val="0"/>
                <w:numId w:val="2"/>
              </w:num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223"/>
            <w:vAlign w:val="bottom"/>
          </w:tcPr>
          <w:p w:rsidRDefault="0010084C" w:rsidP="0010084C" w:rsidR="0010084C" w:rsidRPr="00FA4324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</w:pP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 xml:space="preserve">ZVONKO </w:t>
            </w:r>
            <w:r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>K</w:t>
            </w:r>
            <w:r w:rsidRPr="00FA4324">
              <w:rPr>
                <w:rFonts w:cs="Calibri" w:hAnsi="Century Gothic" w:ascii="Century Gothic"/>
                <w:bCs/>
                <w:color w:val="000000"/>
                <w:sz w:val="18"/>
                <w:szCs w:val="18"/>
                <w:lang w:val="hr-HR"/>
              </w:rPr>
              <w:t xml:space="preserve">LIMEŠ </w:t>
            </w:r>
          </w:p>
        </w:tc>
        <w:tc>
          <w:tcPr>
            <w:tcW w:type="dxa" w:w="1276"/>
            <w:vAlign w:val="bottom"/>
          </w:tcPr>
          <w:p w:rsidRDefault="0010084C" w:rsidP="0010084C" w:rsidR="0010084C" w:rsidRPr="004027FC">
            <w:pPr>
              <w:autoSpaceDE w:val="false"/>
              <w:autoSpaceDN w:val="false"/>
              <w:adjustRightInd w:val="false"/>
              <w:spacing w:lineRule="atLeast" w:line="360"/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</w:pPr>
            <w:r w:rsidRPr="004027FC">
              <w:rPr>
                <w:rFonts w:cs="Calibri" w:hAnsi="Century Gothic" w:ascii="Century Gothic"/>
                <w:color w:val="000000"/>
                <w:sz w:val="18"/>
                <w:szCs w:val="18"/>
                <w:lang w:val="hr-HR"/>
              </w:rPr>
              <w:t>56143510722</w:t>
            </w:r>
          </w:p>
        </w:tc>
        <w:tc>
          <w:tcPr>
            <w:tcW w:type="dxa" w:w="2268"/>
            <w:vAlign w:val="center"/>
          </w:tcPr>
          <w:p w:rsidRDefault="0010084C" w:rsidP="0010084C" w:rsidR="0010084C">
            <w:pPr>
              <w:spacing w:after="0"/>
              <w:ind w:right="-283"/>
              <w:rPr>
                <w:rFonts w:cs="Arial" w:hAnsi="Century Gothic" w:ascii="Century Gothic"/>
                <w:sz w:val="18"/>
                <w:szCs w:val="18"/>
              </w:rPr>
            </w:pPr>
            <w:r w:rsidRPr="00B1679D">
              <w:rPr>
                <w:rFonts w:cs="Arial" w:hAnsi="Century Gothic" w:ascii="Century Gothic"/>
                <w:sz w:val="18"/>
                <w:szCs w:val="18"/>
              </w:rPr>
              <w:t xml:space="preserve">Golubinjak 101, </w:t>
            </w:r>
          </w:p>
          <w:p w:rsidRDefault="0010084C" w:rsidP="0010084C" w:rsidR="0010084C" w:rsidRPr="00357DC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</w:rPr>
            </w:pPr>
            <w:r w:rsidRPr="00B1679D">
              <w:rPr>
                <w:rFonts w:cs="Arial" w:hAnsi="Century Gothic" w:ascii="Century Gothic"/>
                <w:sz w:val="18"/>
                <w:szCs w:val="18"/>
              </w:rPr>
              <w:t>Golubinjak</w:t>
            </w:r>
          </w:p>
        </w:tc>
        <w:tc>
          <w:tcPr>
            <w:tcW w:type="dxa" w:w="1275"/>
            <w:vAlign w:val="center"/>
          </w:tcPr>
          <w:p w:rsidRDefault="0010084C" w:rsidP="00EA424F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25.940,55</w:t>
            </w:r>
          </w:p>
        </w:tc>
        <w:tc>
          <w:tcPr>
            <w:tcW w:type="dxa" w:w="1701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1134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25.940,55</w:t>
            </w:r>
          </w:p>
        </w:tc>
        <w:tc>
          <w:tcPr>
            <w:tcW w:type="dxa" w:w="1418"/>
            <w:vAlign w:val="center"/>
          </w:tcPr>
          <w:p w:rsidRDefault="0010084C" w:rsidP="0010084C" w:rsidR="0010084C" w:rsidRPr="00FA4324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neispl. pl, g.o., otpremnina</w:t>
            </w:r>
          </w:p>
        </w:tc>
        <w:tc>
          <w:tcPr>
            <w:tcW w:type="dxa" w:w="992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047891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10084C" w:rsidP="0010084C" w:rsidR="0010084C" w:rsidRPr="00FA4324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D93B5A" w:rsidR="003F2AD9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EA424F" w:rsidP="003F2AD9" w:rsidR="003F2AD9" w:rsidRPr="00910C6A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74</w:t>
            </w:r>
            <w:r w:rsidR="003F2AD9" w:rsidRPr="00910C6A">
              <w:rPr>
                <w:rFonts w:hAnsi="Century Gothic" w:ascii="Century Gothic"/>
                <w:sz w:val="18"/>
                <w:szCs w:val="18"/>
                <w:lang w:val="pl-PL"/>
              </w:rPr>
              <w:t>.</w:t>
            </w:r>
          </w:p>
        </w:tc>
        <w:tc>
          <w:tcPr>
            <w:tcW w:type="dxa" w:w="2223"/>
            <w:vAlign w:val="center"/>
          </w:tcPr>
          <w:p w:rsidRDefault="00BE1C3D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AGENCIJA ZA OSIGURANJE </w:t>
            </w:r>
          </w:p>
          <w:p w:rsidRDefault="00BE1C3D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RADNIČKIH </w:t>
            </w:r>
          </w:p>
          <w:p w:rsidRDefault="00BE1C3D" w:rsidP="003F2AD9" w:rsidR="003F2AD9" w:rsidRPr="00910C6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POTRAŽIVANJA</w:t>
            </w:r>
          </w:p>
        </w:tc>
        <w:tc>
          <w:tcPr>
            <w:tcW w:type="dxa" w:w="1276"/>
            <w:vAlign w:val="center"/>
          </w:tcPr>
          <w:p w:rsidRDefault="003F2AD9" w:rsidP="003F2AD9" w:rsidR="003F2AD9" w:rsidRPr="00910C6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04323472109</w:t>
            </w:r>
          </w:p>
        </w:tc>
        <w:tc>
          <w:tcPr>
            <w:tcW w:type="dxa" w:w="2268"/>
            <w:vAlign w:val="center"/>
          </w:tcPr>
          <w:p w:rsidRDefault="003F2AD9" w:rsidP="003F2AD9" w:rsidR="00EA424F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Frankopanska 11, </w:t>
            </w:r>
          </w:p>
          <w:p w:rsidRDefault="003F2AD9" w:rsidP="003F2AD9" w:rsidR="003F2AD9" w:rsidRPr="00910C6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</w:tc>
        <w:tc>
          <w:tcPr>
            <w:tcW w:type="dxa" w:w="1275"/>
            <w:vAlign w:val="center"/>
          </w:tcPr>
          <w:p w:rsidRDefault="003F2AD9" w:rsidP="00EA424F" w:rsidR="003F2AD9" w:rsidRPr="00910C6A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627.231,69</w:t>
            </w:r>
          </w:p>
        </w:tc>
        <w:tc>
          <w:tcPr>
            <w:tcW w:type="dxa" w:w="1701"/>
            <w:vAlign w:val="center"/>
          </w:tcPr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Kartica 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partnera, </w:t>
            </w:r>
          </w:p>
          <w:p w:rsidRDefault="003F2AD9" w:rsidP="003F2AD9" w:rsidR="007C472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Izvadak o 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promjena i </w:t>
            </w:r>
          </w:p>
          <w:p w:rsidRDefault="003F2AD9" w:rsidP="003F2AD9" w:rsidR="003F2AD9" w:rsidRPr="00910C6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stanju na tran. računu</w:t>
            </w:r>
          </w:p>
        </w:tc>
        <w:tc>
          <w:tcPr>
            <w:tcW w:type="dxa" w:w="1134"/>
            <w:vAlign w:val="center"/>
          </w:tcPr>
          <w:p w:rsidRDefault="003F2AD9" w:rsidP="003F2AD9" w:rsidR="003F2AD9" w:rsidRPr="00910C6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  627.231,69</w:t>
            </w:r>
          </w:p>
        </w:tc>
        <w:tc>
          <w:tcPr>
            <w:tcW w:type="dxa" w:w="1418"/>
            <w:vAlign w:val="center"/>
          </w:tcPr>
          <w:p w:rsidRDefault="003F2AD9" w:rsidP="003F2AD9" w:rsidR="003F2AD9">
            <w:pPr>
              <w:spacing w:after="0"/>
              <w:ind w:right="-283"/>
              <w:jc w:val="both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Kartica </w:t>
            </w:r>
          </w:p>
          <w:p w:rsidRDefault="003F2AD9" w:rsidP="003F2AD9" w:rsidR="003F2AD9">
            <w:pPr>
              <w:spacing w:after="0"/>
              <w:ind w:right="-283"/>
              <w:jc w:val="both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partnera, 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Izvadak o  promjenama i </w:t>
            </w:r>
          </w:p>
          <w:p w:rsidRDefault="003F2AD9" w:rsidP="003F2AD9" w:rsidR="003F2AD9" w:rsidRPr="00910C6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stanju na tran. računu</w:t>
            </w:r>
          </w:p>
        </w:tc>
        <w:tc>
          <w:tcPr>
            <w:tcW w:type="dxa" w:w="992"/>
            <w:vAlign w:val="center"/>
          </w:tcPr>
          <w:p w:rsidRDefault="003F2AD9" w:rsidP="003F2AD9" w:rsidR="003F2AD9" w:rsidRPr="00910C6A">
            <w:pPr>
              <w:spacing w:after="0"/>
              <w:ind w:right="-283"/>
              <w:jc w:val="both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134"/>
            <w:vAlign w:val="center"/>
          </w:tcPr>
          <w:p w:rsidRDefault="003F2AD9" w:rsidP="003F2AD9" w:rsidR="003F2AD9" w:rsidRPr="00910C6A">
            <w:pPr>
              <w:spacing w:after="0"/>
              <w:ind w:right="-283"/>
              <w:jc w:val="both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rješenje KLASA: UP/I-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110-02/17-04/0108. URBROJ:0479-2/8-17/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0004 od 14.08.2017.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obavijest o izvršenoj isplati. KLASA: UP/I-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110-02/17-04/0108. URBROJ.0479-2/8-17/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0005 od 23.08.2017.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rješenje KLASA: UP/I-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110-02/17-04/0121, URBROJ:0479-2/15-17/0003 od 06.09.2017.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obavijest o izvršenoj 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uplati KLASA: UP/I-110-02/17-04/0121, URBROJ:0479-2/15-17/0004 od 12.09.2017.</w:t>
            </w:r>
          </w:p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rješenje KLASA: UP/I-</w:t>
            </w:r>
          </w:p>
          <w:p w:rsidRDefault="003F2AD9" w:rsidP="003F2AD9" w:rsidR="003F2AD9" w:rsidRPr="00910C6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110-02/17-04/0140, URBROJ:0479-2/15-17/0002 od 05.10.2017.</w:t>
            </w:r>
          </w:p>
        </w:tc>
      </w:tr>
      <w:tr w:rsidTr="00D93B5A" w:rsidR="003F2AD9" w:rsidRPr="00FA4324">
        <w:trPr>
          <w:cantSplit/>
          <w:trHeight w:val="493"/>
        </w:trPr>
        <w:tc>
          <w:tcPr>
            <w:tcW w:type="dxa" w:w="891"/>
            <w:vAlign w:val="center"/>
          </w:tcPr>
          <w:p w:rsidRDefault="00EA424F" w:rsidP="003F2AD9" w:rsidR="003F2AD9" w:rsidRPr="00910C6A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75</w:t>
            </w:r>
            <w:r w:rsidR="003F2AD9">
              <w:rPr>
                <w:rFonts w:hAnsi="Century Gothic" w:ascii="Century Gothic"/>
                <w:sz w:val="18"/>
                <w:szCs w:val="18"/>
                <w:lang w:val="pl-PL"/>
              </w:rPr>
              <w:t>.</w:t>
            </w:r>
          </w:p>
        </w:tc>
        <w:tc>
          <w:tcPr>
            <w:tcW w:type="dxa" w:w="2223"/>
            <w:vAlign w:val="center"/>
          </w:tcPr>
          <w:p w:rsidRDefault="00BE1C3D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REPUBLIKA HRVATSKA, MINISTARSTVO </w:t>
            </w:r>
          </w:p>
          <w:p w:rsidRDefault="00BE1C3D" w:rsidP="003F2AD9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FINANCIJA, POREZNA </w:t>
            </w:r>
          </w:p>
          <w:p w:rsidRDefault="00A76116" w:rsidP="003F2AD9" w:rsidR="00CE6F5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UPRAVA,</w:t>
            </w:r>
          </w:p>
          <w:p w:rsidRDefault="00BE1C3D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PODRUČNI URED BJELOVAR</w:t>
            </w:r>
          </w:p>
        </w:tc>
        <w:tc>
          <w:tcPr>
            <w:tcW w:type="dxa" w:w="1276"/>
            <w:vAlign w:val="center"/>
          </w:tcPr>
          <w:p w:rsidRDefault="00F940B5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18683136487</w:t>
            </w:r>
          </w:p>
        </w:tc>
        <w:tc>
          <w:tcPr>
            <w:tcW w:type="dxa" w:w="2268"/>
            <w:vAlign w:val="center"/>
          </w:tcPr>
          <w:p w:rsidRDefault="00F940B5" w:rsidP="00F940B5" w:rsidR="00F940B5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Boškovićeva 5,</w:t>
            </w:r>
          </w:p>
          <w:p w:rsidRDefault="00F940B5" w:rsidP="00F940B5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</w:tc>
        <w:tc>
          <w:tcPr>
            <w:tcW w:type="dxa" w:w="1275"/>
            <w:vAlign w:val="center"/>
          </w:tcPr>
          <w:p w:rsidRDefault="003F2AD9" w:rsidP="00EA424F" w:rsidR="003F2AD9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194.187,16</w:t>
            </w:r>
          </w:p>
        </w:tc>
        <w:tc>
          <w:tcPr>
            <w:tcW w:type="dxa" w:w="1701"/>
            <w:vAlign w:val="center"/>
          </w:tcPr>
          <w:p w:rsidRDefault="00771906" w:rsidP="003F2AD9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JOPPD obrasci </w:t>
            </w:r>
            <w:r w:rsidR="00D93B5A">
              <w:rPr>
                <w:rFonts w:hAnsi="Century Gothic" w:ascii="Century Gothic"/>
                <w:sz w:val="18"/>
                <w:szCs w:val="18"/>
                <w:lang w:val="pl-PL"/>
              </w:rPr>
              <w:t xml:space="preserve">17209, 17242, </w:t>
            </w:r>
          </w:p>
          <w:p w:rsidRDefault="00D93B5A" w:rsidP="003F2AD9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17271, 17303, </w:t>
            </w:r>
          </w:p>
          <w:p w:rsidRDefault="00D93B5A" w:rsidP="003F2AD9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17318, 17333, </w:t>
            </w:r>
          </w:p>
          <w:p w:rsidRDefault="00D93B5A" w:rsidP="003F2AD9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17349, Ovjereni </w:t>
            </w:r>
          </w:p>
          <w:p w:rsidRDefault="00D93B5A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ispis ISPU na dan 15.11.2017.</w:t>
            </w:r>
          </w:p>
        </w:tc>
        <w:tc>
          <w:tcPr>
            <w:tcW w:type="dxa" w:w="1134"/>
            <w:vAlign w:val="center"/>
          </w:tcPr>
          <w:p w:rsidRDefault="003F2AD9" w:rsidP="003F2AD9" w:rsidR="003F2AD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  194.187,16</w:t>
            </w:r>
          </w:p>
        </w:tc>
        <w:tc>
          <w:tcPr>
            <w:tcW w:type="dxa" w:w="1418"/>
            <w:vAlign w:val="center"/>
          </w:tcPr>
          <w:p w:rsidRDefault="00D93B5A" w:rsidP="00D93B5A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JOPPD obrasci 17209, 17242, </w:t>
            </w:r>
          </w:p>
          <w:p w:rsidRDefault="00D93B5A" w:rsidP="00D93B5A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17271, 17303, </w:t>
            </w:r>
          </w:p>
          <w:p w:rsidRDefault="00D93B5A" w:rsidP="00D93B5A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17318, 17333, </w:t>
            </w:r>
          </w:p>
          <w:p w:rsidRDefault="00D93B5A" w:rsidP="00D93B5A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17349, Ovjereni </w:t>
            </w:r>
          </w:p>
          <w:p w:rsidRDefault="00D93B5A" w:rsidP="00D93B5A" w:rsidR="00D93B5A">
            <w:pPr>
              <w:spacing w:after="0"/>
              <w:ind w:right="-283"/>
              <w:jc w:val="both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ispis ISPU na </w:t>
            </w:r>
          </w:p>
          <w:p w:rsidRDefault="00D93B5A" w:rsidP="00D93B5A" w:rsidR="003F2AD9">
            <w:pPr>
              <w:spacing w:after="0"/>
              <w:ind w:right="-283"/>
              <w:jc w:val="both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dan 15.11.2017.</w:t>
            </w:r>
          </w:p>
        </w:tc>
        <w:tc>
          <w:tcPr>
            <w:tcW w:type="dxa" w:w="992"/>
            <w:vAlign w:val="center"/>
          </w:tcPr>
          <w:p w:rsidRDefault="00D93B5A" w:rsidP="00D93B5A" w:rsidR="003F2AD9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D93B5A" w:rsidP="003F2AD9" w:rsidR="003F2AD9">
            <w:pPr>
              <w:spacing w:after="0"/>
              <w:ind w:right="-283"/>
              <w:jc w:val="both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D93B5A" w:rsidP="00D93B5A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JOPPD </w:t>
            </w:r>
          </w:p>
          <w:p w:rsidRDefault="00D93B5A" w:rsidP="00D93B5A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obrasci </w:t>
            </w:r>
          </w:p>
          <w:p w:rsidRDefault="00D93B5A" w:rsidP="00D93B5A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17209, 17242, </w:t>
            </w:r>
          </w:p>
          <w:p w:rsidRDefault="00D93B5A" w:rsidP="00D93B5A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17271, 17303, </w:t>
            </w:r>
          </w:p>
          <w:p w:rsidRDefault="00D93B5A" w:rsidP="00D93B5A" w:rsidR="00D93B5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17318, 17333, </w:t>
            </w:r>
          </w:p>
          <w:p w:rsidRDefault="00D93B5A" w:rsidP="00D93B5A" w:rsidR="003F2AD9">
            <w:pPr>
              <w:spacing w:after="0"/>
              <w:ind w:right="-283"/>
              <w:jc w:val="both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17349,</w:t>
            </w:r>
          </w:p>
        </w:tc>
      </w:tr>
      <w:tr w:rsidTr="00D93B5A" w:rsidR="002F58DD" w:rsidRPr="00FA4324">
        <w:trPr>
          <w:cantSplit/>
          <w:trHeight w:val="493"/>
        </w:trPr>
        <w:tc>
          <w:tcPr>
            <w:tcW w:type="dxa" w:w="6658"/>
            <w:gridSpan w:val="4"/>
            <w:vAlign w:val="center"/>
          </w:tcPr>
          <w:p w:rsidRDefault="002F58DD" w:rsidP="002F58DD" w:rsidR="002F58DD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   K   U   P   N   O</w:t>
            </w:r>
          </w:p>
        </w:tc>
        <w:tc>
          <w:tcPr>
            <w:tcW w:type="dxa" w:w="1275"/>
            <w:vAlign w:val="center"/>
          </w:tcPr>
          <w:p w:rsidRDefault="002F58DD" w:rsidP="002F58DD" w:rsidR="002F58D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fldChar w:fldCharType="begin"/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instrText xml:space="preserve"> =SUM(ABOVE) </w:instrTex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fldChar w:fldCharType="separate"/>
            </w:r>
            <w:r>
              <w:rPr>
                <w:rFonts w:hAnsi="Century Gothic" w:ascii="Century Gothic"/>
                <w:noProof/>
                <w:sz w:val="18"/>
                <w:szCs w:val="18"/>
                <w:lang w:val="pl-PL"/>
              </w:rPr>
              <w:t>1.131.010,87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type="dxa" w:w="1701"/>
            <w:vAlign w:val="center"/>
          </w:tcPr>
          <w:p w:rsidRDefault="002F58DD" w:rsidP="002F58DD" w:rsidR="002F58DD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134"/>
            <w:vAlign w:val="center"/>
          </w:tcPr>
          <w:p w:rsidRDefault="002F58DD" w:rsidP="002F58DD" w:rsidR="002F58D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fldChar w:fldCharType="begin"/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instrText xml:space="preserve"> =SUM(ABOVE) </w:instrTex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fldChar w:fldCharType="separate"/>
            </w:r>
            <w:r>
              <w:rPr>
                <w:rFonts w:hAnsi="Century Gothic" w:ascii="Century Gothic"/>
                <w:noProof/>
                <w:sz w:val="18"/>
                <w:szCs w:val="18"/>
                <w:lang w:val="pl-PL"/>
              </w:rPr>
              <w:t>1.131.010,87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type="dxa" w:w="1418"/>
            <w:vAlign w:val="center"/>
          </w:tcPr>
          <w:p w:rsidRDefault="002F58DD" w:rsidP="002F58DD" w:rsidR="002F58DD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992"/>
            <w:vAlign w:val="center"/>
          </w:tcPr>
          <w:p w:rsidRDefault="002F58DD" w:rsidP="002F58DD" w:rsidR="002F58DD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dxa" w:w="1134"/>
            <w:vAlign w:val="center"/>
          </w:tcPr>
          <w:p w:rsidRDefault="002F58DD" w:rsidP="002F58DD" w:rsidR="002F58DD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dxa" w:w="1281"/>
            <w:vAlign w:val="center"/>
          </w:tcPr>
          <w:p w:rsidRDefault="002F58DD" w:rsidP="002F58DD" w:rsidR="002F58DD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</w:tr>
    </w:tbl>
    <w:p w:rsidRDefault="00D52FC6" w:rsidP="00D52FC6" w:rsidR="00D52FC6" w:rsidRPr="00771B7B">
      <w:pPr>
        <w:spacing w:after="0"/>
        <w:ind w:firstLine="142" w:right="-283"/>
        <w:rPr>
          <w:rFonts w:hAnsi="Century Gothic" w:ascii="Century Gothic"/>
          <w:b/>
          <w:sz w:val="21"/>
          <w:szCs w:val="21"/>
          <w:lang w:val="pl-PL"/>
        </w:rPr>
      </w:pPr>
      <w:r w:rsidRPr="00771B7B">
        <w:rPr>
          <w:rFonts w:hAnsi="Century Gothic" w:ascii="Century Gothic"/>
          <w:b/>
          <w:sz w:val="21"/>
          <w:szCs w:val="21"/>
          <w:lang w:val="pl-PL"/>
        </w:rPr>
        <w:t xml:space="preserve">II Viši isplatni red </w:t>
      </w:r>
      <w:r w:rsidR="00423225">
        <w:rPr>
          <w:rFonts w:hAnsi="Century Gothic" w:ascii="Century Gothic"/>
          <w:b/>
          <w:sz w:val="21"/>
          <w:szCs w:val="21"/>
          <w:lang w:val="pl-PL"/>
        </w:rPr>
        <w:t xml:space="preserve"> </w:t>
      </w:r>
    </w:p>
    <w:p w:rsidRDefault="00D52FC6" w:rsidP="00D52FC6" w:rsidR="00D52FC6" w:rsidRPr="00771B7B">
      <w:pPr>
        <w:spacing w:after="0"/>
        <w:ind w:right="-283" w:left="142"/>
        <w:rPr>
          <w:rFonts w:hAnsi="Century Gothic" w:ascii="Century Gothic"/>
          <w:b/>
          <w:lang w:val="pl-PL"/>
        </w:rPr>
      </w:pPr>
    </w:p>
    <w:tbl>
      <w:tblPr>
        <w:tblStyle w:val="Reetkatablice"/>
        <w:tblpPr w:tblpY="1" w:tblpXSpec="center" w:vertAnchor="text" w:rightFromText="57" w:leftFromText="57"/>
        <w:tblOverlap w:val="never"/>
        <w:tblW w:type="dxa" w:w="15593"/>
        <w:tblCellMar>
          <w:left w:type="dxa" w:w="57"/>
          <w:right w:type="dxa" w:w="57"/>
        </w:tblCellMar>
        <w:tblLook w:val="0600" w:noVBand="1" w:noHBand="1" w:lastColumn="0" w:firstColumn="0" w:lastRow="0" w:firstRow="0"/>
      </w:tblPr>
      <w:tblGrid>
        <w:gridCol w:w="1080"/>
        <w:gridCol w:w="2080"/>
        <w:gridCol w:w="1232"/>
        <w:gridCol w:w="1472"/>
        <w:gridCol w:w="1297"/>
        <w:gridCol w:w="1528"/>
        <w:gridCol w:w="1294"/>
        <w:gridCol w:w="1665"/>
        <w:gridCol w:w="1001"/>
        <w:gridCol w:w="1316"/>
        <w:gridCol w:w="1628"/>
      </w:tblGrid>
      <w:tr w:rsidTr="00494A6B" w:rsidR="00D52FC6" w:rsidRPr="00771B7B">
        <w:trPr>
          <w:trHeight w:val="1039"/>
        </w:trPr>
        <w:tc>
          <w:tcPr>
            <w:tcW w:type="pct" w:w="346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Redni broj prijavljene tražbine</w:t>
            </w:r>
          </w:p>
        </w:tc>
        <w:tc>
          <w:tcPr>
            <w:tcW w:type="pct" w:w="667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Ime i prezime/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tvrtka ili naziv vjerovnika </w:t>
            </w:r>
          </w:p>
        </w:tc>
        <w:tc>
          <w:tcPr>
            <w:tcW w:type="pct" w:w="395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OIB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vjerovnika</w:t>
            </w:r>
          </w:p>
        </w:tc>
        <w:tc>
          <w:tcPr>
            <w:tcW w:type="pct" w:w="472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Adresa/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sjedište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vjerovnika</w:t>
            </w:r>
          </w:p>
        </w:tc>
        <w:tc>
          <w:tcPr>
            <w:tcW w:type="pct" w:w="416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Iznos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prijavljene tražbine</w:t>
            </w:r>
          </w:p>
        </w:tc>
        <w:tc>
          <w:tcPr>
            <w:tcW w:type="pct" w:w="490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Pravna 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osnova 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prijavljene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tražbine</w:t>
            </w:r>
          </w:p>
        </w:tc>
        <w:tc>
          <w:tcPr>
            <w:tcW w:type="pct" w:w="415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Iznos 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priznate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tražbine</w:t>
            </w:r>
          </w:p>
        </w:tc>
        <w:tc>
          <w:tcPr>
            <w:tcW w:type="pct" w:w="534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Pravna 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osnova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priznate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tražbine</w:t>
            </w:r>
          </w:p>
        </w:tc>
        <w:tc>
          <w:tcPr>
            <w:tcW w:type="pct" w:w="321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Iznos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osporene tražbine</w:t>
            </w:r>
          </w:p>
        </w:tc>
        <w:tc>
          <w:tcPr>
            <w:tcW w:type="pct" w:w="422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Razlog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osporavanja tražbine</w:t>
            </w:r>
          </w:p>
        </w:tc>
        <w:tc>
          <w:tcPr>
            <w:tcW w:type="pct" w:w="521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Oznaka ovršne isprave ako se tražbina zasniva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na ovršnoj ispravi</w:t>
            </w:r>
          </w:p>
        </w:tc>
      </w:tr>
      <w:tr w:rsidTr="00494A6B" w:rsidR="00D52FC6" w:rsidRPr="00771B7B">
        <w:trPr>
          <w:trHeight w:val="469"/>
        </w:trPr>
        <w:tc>
          <w:tcPr>
            <w:tcW w:type="pct" w:w="346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1.</w:t>
            </w:r>
          </w:p>
        </w:tc>
        <w:tc>
          <w:tcPr>
            <w:tcW w:type="pct" w:w="667"/>
          </w:tcPr>
          <w:p w:rsidRDefault="006F11D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GRAD DARUVAR</w:t>
            </w:r>
          </w:p>
        </w:tc>
        <w:tc>
          <w:tcPr>
            <w:tcW w:type="pct" w:w="395"/>
          </w:tcPr>
          <w:p w:rsidRDefault="00D52FC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35688993528</w:t>
            </w:r>
          </w:p>
        </w:tc>
        <w:tc>
          <w:tcPr>
            <w:tcW w:type="pct" w:w="472"/>
          </w:tcPr>
          <w:p w:rsidRDefault="00D52FC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 xml:space="preserve">Trg kralja Tomislava 14 Daruvar </w:t>
            </w:r>
          </w:p>
        </w:tc>
        <w:tc>
          <w:tcPr>
            <w:tcW w:type="pct" w:w="416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3.363,72</w:t>
            </w:r>
          </w:p>
        </w:tc>
        <w:tc>
          <w:tcPr>
            <w:tcW w:type="pct" w:w="490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 xml:space="preserve">Izvod otvorenih stavaka, </w:t>
            </w:r>
          </w:p>
          <w:p w:rsidRDefault="00D52FC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kamatni list</w:t>
            </w:r>
          </w:p>
        </w:tc>
        <w:tc>
          <w:tcPr>
            <w:tcW w:type="pct" w:w="415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3.363,72</w:t>
            </w:r>
          </w:p>
        </w:tc>
        <w:tc>
          <w:tcPr>
            <w:tcW w:type="pct" w:w="534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Izvod otvorenih stavaka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,</w:t>
            </w: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 xml:space="preserve"> </w:t>
            </w:r>
          </w:p>
          <w:p w:rsidRDefault="00D52FC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kamatni list</w:t>
            </w:r>
          </w:p>
        </w:tc>
        <w:tc>
          <w:tcPr>
            <w:tcW w:type="pct" w:w="321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pct" w:w="422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pct" w:w="521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</w:tr>
      <w:tr w:rsidTr="00494A6B" w:rsidR="00D52FC6" w:rsidRPr="00771B7B">
        <w:trPr>
          <w:trHeight w:val="469"/>
        </w:trPr>
        <w:tc>
          <w:tcPr>
            <w:tcW w:type="pct" w:w="346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2.</w:t>
            </w:r>
          </w:p>
        </w:tc>
        <w:tc>
          <w:tcPr>
            <w:tcW w:type="pct" w:w="667"/>
          </w:tcPr>
          <w:p w:rsidRDefault="006F11D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 xml:space="preserve">INA-INDUSTRIJA NAFTE </w:t>
            </w:r>
          </w:p>
          <w:p w:rsidRDefault="006F11D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D.D.</w:t>
            </w:r>
          </w:p>
        </w:tc>
        <w:tc>
          <w:tcPr>
            <w:tcW w:type="pct" w:w="395"/>
          </w:tcPr>
          <w:p w:rsidRDefault="00D52FC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27759560625</w:t>
            </w:r>
          </w:p>
        </w:tc>
        <w:tc>
          <w:tcPr>
            <w:tcW w:type="pct" w:w="472"/>
          </w:tcPr>
          <w:p w:rsidRDefault="00D52FC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Avenija V. Holjevca 10, Zagreb</w:t>
            </w:r>
          </w:p>
        </w:tc>
        <w:tc>
          <w:tcPr>
            <w:tcW w:type="pct" w:w="416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1.360,00</w:t>
            </w:r>
          </w:p>
        </w:tc>
        <w:tc>
          <w:tcPr>
            <w:tcW w:type="pct" w:w="490"/>
          </w:tcPr>
          <w:p w:rsidRDefault="00D52FC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Ugovor 20052/07, Izvod otvorenih stavaka na dan 17.11. 2017., rn 55507-71493552, rn 55507-70041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84</w:t>
            </w: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84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, zadužnica</w:t>
            </w:r>
          </w:p>
        </w:tc>
        <w:tc>
          <w:tcPr>
            <w:tcW w:type="pct" w:w="415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1.360,00</w:t>
            </w:r>
          </w:p>
        </w:tc>
        <w:tc>
          <w:tcPr>
            <w:tcW w:type="pct" w:w="534"/>
          </w:tcPr>
          <w:p w:rsidRDefault="00D52FC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Ugovor 20052/07, Izvod otvorenih stavaka na dan 17.11. 2017., rn 55507-71493552, rn 55507-70041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84</w:t>
            </w:r>
            <w:r w:rsidRPr="00CA38F7">
              <w:rPr>
                <w:rFonts w:hAnsi="Century Gothic" w:ascii="Century Gothic"/>
                <w:sz w:val="18"/>
                <w:szCs w:val="18"/>
                <w:lang w:val="pl-PL"/>
              </w:rPr>
              <w:t>84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, zadužnica</w:t>
            </w:r>
          </w:p>
        </w:tc>
        <w:tc>
          <w:tcPr>
            <w:tcW w:type="pct" w:w="321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pct" w:w="422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pct" w:w="521"/>
          </w:tcPr>
          <w:p w:rsidRDefault="00D52FC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Zadužnica ovjerena od j.b. Mladena Čopa iz Daruvara b.r. OV-8172/14 od 31.10.2014.</w:t>
            </w:r>
          </w:p>
        </w:tc>
      </w:tr>
      <w:tr w:rsidTr="00494A6B" w:rsidR="00D52FC6" w:rsidRPr="00771B7B">
        <w:trPr>
          <w:trHeight w:val="469"/>
        </w:trPr>
        <w:tc>
          <w:tcPr>
            <w:tcW w:type="pct" w:w="346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3.</w:t>
            </w:r>
          </w:p>
        </w:tc>
        <w:tc>
          <w:tcPr>
            <w:tcW w:type="pct" w:w="667"/>
          </w:tcPr>
          <w:p w:rsidRDefault="006F11D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HRVATSKA </w:t>
            </w:r>
          </w:p>
          <w:p w:rsidRDefault="006F11D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RADIOTELEVIZIJA, </w:t>
            </w:r>
          </w:p>
          <w:p w:rsidRDefault="006F11D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JAVNA USTANOVA</w:t>
            </w:r>
          </w:p>
        </w:tc>
        <w:tc>
          <w:tcPr>
            <w:tcW w:type="pct" w:w="395"/>
          </w:tcPr>
          <w:p w:rsidRDefault="00D52FC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68419124305</w:t>
            </w:r>
          </w:p>
        </w:tc>
        <w:tc>
          <w:tcPr>
            <w:tcW w:type="pct" w:w="472"/>
          </w:tcPr>
          <w:p w:rsidRDefault="00D52FC6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Radnička cesta 22, Zagreb</w:t>
            </w:r>
          </w:p>
        </w:tc>
        <w:tc>
          <w:tcPr>
            <w:tcW w:type="pct" w:w="416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728,48</w:t>
            </w:r>
          </w:p>
        </w:tc>
        <w:tc>
          <w:tcPr>
            <w:tcW w:type="pct" w:w="490"/>
          </w:tcPr>
          <w:p w:rsidRDefault="00D52FC6" w:rsidP="007C472C" w:rsidR="00CF3AA9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Izvod iz evidencije, salda konti kartica, prijava prijamnika, računi za 08,09,</w:t>
            </w:r>
          </w:p>
          <w:p w:rsidRDefault="00CF3AA9" w:rsidP="007C472C" w:rsidR="00644A3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xcd</w:t>
            </w:r>
            <w:r w:rsidR="00D52FC6">
              <w:rPr>
                <w:rFonts w:hAnsi="Century Gothic" w:ascii="Century Gothic"/>
                <w:sz w:val="18"/>
                <w:szCs w:val="18"/>
                <w:lang w:val="pl-PL"/>
              </w:rPr>
              <w:t>10 mjesec</w:t>
            </w:r>
            <w:r w:rsidR="00644A3B">
              <w:rPr>
                <w:rFonts w:hAnsi="Century Gothic" w:ascii="Century Gothic"/>
                <w:sz w:val="18"/>
                <w:szCs w:val="18"/>
                <w:lang w:val="pl-PL"/>
              </w:rPr>
              <w:t xml:space="preserve">, </w:t>
            </w:r>
          </w:p>
          <w:p w:rsidRDefault="00644A3B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kamatni list</w:t>
            </w:r>
          </w:p>
        </w:tc>
        <w:tc>
          <w:tcPr>
            <w:tcW w:type="pct" w:w="415"/>
          </w:tcPr>
          <w:p w:rsidRDefault="00D52FC6" w:rsidP="007C472C" w:rsidR="00D52FC6" w:rsidRPr="00CA38F7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728,48</w:t>
            </w:r>
          </w:p>
        </w:tc>
        <w:tc>
          <w:tcPr>
            <w:tcW w:type="pct" w:w="534"/>
          </w:tcPr>
          <w:p w:rsidRDefault="00D52FC6" w:rsidP="007C472C" w:rsidR="00644A3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Izvod iz evidencije, salda konti kartica, prijava prijamnika, računi za 08,09,10 mjesec</w:t>
            </w:r>
            <w:r w:rsidR="00644A3B">
              <w:rPr>
                <w:rFonts w:hAnsi="Century Gothic" w:ascii="Century Gothic"/>
                <w:sz w:val="18"/>
                <w:szCs w:val="18"/>
                <w:lang w:val="pl-PL"/>
              </w:rPr>
              <w:t xml:space="preserve">, kamatni </w:t>
            </w:r>
          </w:p>
          <w:p w:rsidRDefault="00644A3B" w:rsidP="007C472C" w:rsidR="00D52FC6" w:rsidRPr="00CA38F7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list</w:t>
            </w:r>
          </w:p>
        </w:tc>
        <w:tc>
          <w:tcPr>
            <w:tcW w:type="pct" w:w="321"/>
          </w:tcPr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pct" w:w="422"/>
          </w:tcPr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pct" w:w="521"/>
          </w:tcPr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</w:tr>
      <w:tr w:rsidTr="00494A6B" w:rsidR="00D52FC6" w:rsidRPr="00771B7B">
        <w:trPr>
          <w:trHeight w:val="469"/>
        </w:trPr>
        <w:tc>
          <w:tcPr>
            <w:tcW w:type="pct" w:w="346"/>
          </w:tcPr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4.</w:t>
            </w:r>
          </w:p>
        </w:tc>
        <w:tc>
          <w:tcPr>
            <w:tcW w:type="pct" w:w="667"/>
          </w:tcPr>
          <w:p w:rsidRDefault="006F11D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PRIVREDNA BANKA </w:t>
            </w:r>
          </w:p>
          <w:p w:rsidRDefault="006F11D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 D.D.</w:t>
            </w:r>
          </w:p>
        </w:tc>
        <w:tc>
          <w:tcPr>
            <w:tcW w:type="pct" w:w="395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02535697732</w:t>
            </w:r>
          </w:p>
        </w:tc>
        <w:tc>
          <w:tcPr>
            <w:tcW w:type="pct" w:w="472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Radnička cesta 50, Zagreb</w:t>
            </w:r>
          </w:p>
        </w:tc>
        <w:tc>
          <w:tcPr>
            <w:tcW w:type="pct" w:w="416"/>
          </w:tcPr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204.207,07</w:t>
            </w:r>
          </w:p>
        </w:tc>
        <w:tc>
          <w:tcPr>
            <w:tcW w:type="pct" w:w="490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dugoročnom kreditu s valutnom klauzulom 5110194577,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Ugovor o otvaranju i vođenju posl. računa br.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2340009-1110176990,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izvaci iz poslovnih knjiga Sporazum o zasnivanju založnog pr</w:t>
            </w:r>
            <w:r w:rsidR="00CF3AA9">
              <w:rPr>
                <w:rFonts w:hAnsi="Century Gothic" w:ascii="Century Gothic"/>
                <w:sz w:val="18"/>
                <w:szCs w:val="18"/>
                <w:lang w:val="pl-PL"/>
              </w:rPr>
              <w:t xml:space="preserve">ava na nekretninama i pravo na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neposrednu ovrhu, solemniziran po javnom bilježniku Mladenu Čopu iz Bjelovaram dana 17.06.2014. pod. posl. brojem: OV-4859/14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Zadužnica od 17.06.2014. solemnizirana po javnom bilježniku Mladenu Čopu iz Darovara od 17.06.2014. pod posl brojem OV-4858/14</w:t>
            </w:r>
          </w:p>
        </w:tc>
        <w:tc>
          <w:tcPr>
            <w:tcW w:type="pct" w:w="415"/>
          </w:tcPr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204.207,07</w:t>
            </w:r>
          </w:p>
        </w:tc>
        <w:tc>
          <w:tcPr>
            <w:tcW w:type="pct" w:w="534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dugoročnom kreditu s valutnom klauzulom 5110194577,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Ugovor o otvaranju i vođenju posl. računa br. 2340009-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1110176990,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izvaci iz poslovnih knjiga Sporazum o zasnivanju založnog prava na nekretninama i pravo na hjngbneposrednu ovrhu, solemniziran po javnom bilježniku Mladenu Čopu iz Bjelovaram dana 17.06.2014. pod. posl. brojem: OV-4859/14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Zadužnica od 17.06.2014. solemnizirana po javnom bilježniku Mladenu Čopu iz Darovara od 17.06.2014. pod posl brojem OV-4858/14</w:t>
            </w:r>
          </w:p>
        </w:tc>
        <w:tc>
          <w:tcPr>
            <w:tcW w:type="pct" w:w="321"/>
          </w:tcPr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0,00</w:t>
            </w:r>
          </w:p>
        </w:tc>
        <w:tc>
          <w:tcPr>
            <w:tcW w:type="pct" w:w="422"/>
          </w:tcPr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pct" w:w="521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Sporazum o zasnivanju založnog prava na nekretninama i pravo na neposrednu ovrhu, solemniziran po javnom bilježniku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Mladenu Čopu iz Bjelovaram dana 17.06.2014. pod. posl. brojem: OV-4859/14</w:t>
            </w:r>
          </w:p>
          <w:p w:rsidRDefault="00D52FC6" w:rsidP="007C472C" w:rsidR="00C9114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Zadužnica od 17.06.2014. solemnizirana po javnom bilježniku Mladenu Čopu iz Darovara od 17.06.2014. pod posl brojem 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OV-4858/14</w:t>
            </w:r>
          </w:p>
          <w:p w:rsidRDefault="00C91142" w:rsidP="007C472C" w:rsidR="00C9114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Osigurano </w:t>
            </w:r>
          </w:p>
          <w:p w:rsidRDefault="00C91142" w:rsidP="007C472C" w:rsidR="00C9114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razlučnim pravom </w:t>
            </w:r>
          </w:p>
          <w:p w:rsidRDefault="00C91142" w:rsidP="007C472C" w:rsidR="00C91142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202.812,54</w:t>
            </w:r>
          </w:p>
        </w:tc>
      </w:tr>
      <w:tr w:rsidTr="00494A6B" w:rsidR="00D52FC6" w:rsidRPr="00771B7B">
        <w:trPr>
          <w:trHeight w:val="469"/>
        </w:trPr>
        <w:tc>
          <w:tcPr>
            <w:tcW w:type="pct" w:w="346"/>
          </w:tcPr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5.</w:t>
            </w:r>
          </w:p>
        </w:tc>
        <w:tc>
          <w:tcPr>
            <w:tcW w:type="pct" w:w="667"/>
          </w:tcPr>
          <w:p w:rsidRDefault="006F11D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REPUBLIKA HRVATSKA, MINISTARSTVO FINANCIJA, POREZNA UPRAVA, PODRUČNI URED BJELOVAR</w:t>
            </w:r>
          </w:p>
        </w:tc>
        <w:tc>
          <w:tcPr>
            <w:tcW w:type="pct" w:w="395"/>
          </w:tcPr>
          <w:p w:rsidRDefault="00F940B5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18683136487</w:t>
            </w:r>
          </w:p>
        </w:tc>
        <w:tc>
          <w:tcPr>
            <w:tcW w:type="pct" w:w="472"/>
          </w:tcPr>
          <w:p w:rsidRDefault="00F940B5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Boškovićeva 5,</w:t>
            </w:r>
          </w:p>
          <w:p w:rsidRDefault="00F940B5" w:rsidP="007C472C" w:rsidR="00F940B5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Zagreb</w:t>
            </w:r>
          </w:p>
        </w:tc>
        <w:tc>
          <w:tcPr>
            <w:tcW w:type="pct" w:w="416"/>
          </w:tcPr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121.594,02</w:t>
            </w:r>
          </w:p>
        </w:tc>
        <w:tc>
          <w:tcPr>
            <w:tcW w:type="pct" w:w="490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prijava PDV od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05. do 11. 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mjeseca 2017.</w:t>
            </w:r>
          </w:p>
          <w:p w:rsidRDefault="00306826" w:rsidP="00306826" w:rsidR="0030682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Ovjereni </w:t>
            </w:r>
          </w:p>
          <w:p w:rsidRDefault="00306826" w:rsidP="00306826" w:rsidR="0030682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ispis ISPU na dan 15.11.2017.</w:t>
            </w:r>
          </w:p>
        </w:tc>
        <w:tc>
          <w:tcPr>
            <w:tcW w:type="pct" w:w="415"/>
          </w:tcPr>
          <w:p w:rsidRDefault="003B1B16" w:rsidP="003B1B16" w:rsidR="003B1B1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3B1B16" w:rsidP="003B1B16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121.594,02</w:t>
            </w:r>
          </w:p>
        </w:tc>
        <w:tc>
          <w:tcPr>
            <w:tcW w:type="pct" w:w="534"/>
          </w:tcPr>
          <w:p w:rsidRDefault="00306826" w:rsidP="00306826" w:rsidR="0030682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prijava PDV od</w:t>
            </w:r>
          </w:p>
          <w:p w:rsidRDefault="00306826" w:rsidP="00306826" w:rsidR="0030682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05. do 11. </w:t>
            </w:r>
          </w:p>
          <w:p w:rsidRDefault="00306826" w:rsidP="00306826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mjeseca 2017.</w:t>
            </w:r>
          </w:p>
          <w:p w:rsidRDefault="00306826" w:rsidP="00306826" w:rsidR="0030682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Ovjereni </w:t>
            </w:r>
          </w:p>
          <w:p w:rsidRDefault="00306826" w:rsidP="00306826" w:rsidR="0030682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ispis ISPU na dan 15.11.2017.</w:t>
            </w:r>
          </w:p>
        </w:tc>
        <w:tc>
          <w:tcPr>
            <w:tcW w:type="pct" w:w="321"/>
          </w:tcPr>
          <w:p w:rsidRDefault="003B1B16" w:rsidP="003B1B16" w:rsidR="003B1B1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3B1B16" w:rsidP="003B1B16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pct" w:w="422"/>
          </w:tcPr>
          <w:p w:rsidRDefault="00D52FC6" w:rsidP="007C472C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3B1B16" w:rsidP="007C472C" w:rsidR="003B1B1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pct" w:w="521"/>
          </w:tcPr>
          <w:p w:rsidRDefault="003B1B16" w:rsidP="003B1B16" w:rsidR="003B1B1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prijava PDV od</w:t>
            </w:r>
          </w:p>
          <w:p w:rsidRDefault="003B1B16" w:rsidP="003B1B16" w:rsidR="003B1B1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05. do 11. </w:t>
            </w:r>
          </w:p>
          <w:p w:rsidRDefault="003B1B16" w:rsidP="003B1B16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mjeseca 2017.</w:t>
            </w:r>
          </w:p>
        </w:tc>
      </w:tr>
      <w:tr w:rsidTr="00494A6B" w:rsidR="00494A6B" w:rsidRPr="00771B7B">
        <w:trPr>
          <w:trHeight w:val="20"/>
        </w:trPr>
        <w:tc>
          <w:tcPr>
            <w:tcW w:type="pct" w:w="346"/>
          </w:tcPr>
          <w:p w:rsidRDefault="00494A6B" w:rsidP="00494A6B" w:rsidR="00494A6B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6.</w:t>
            </w:r>
          </w:p>
        </w:tc>
        <w:tc>
          <w:tcPr>
            <w:tcW w:type="pct" w:w="667"/>
          </w:tcPr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VESNA TEKSTILNA </w:t>
            </w:r>
          </w:p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INDUSTRIJA D.O.O.</w:t>
            </w:r>
          </w:p>
        </w:tc>
        <w:tc>
          <w:tcPr>
            <w:tcW w:type="pct" w:w="395"/>
          </w:tcPr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31352432777</w:t>
            </w:r>
          </w:p>
        </w:tc>
        <w:tc>
          <w:tcPr>
            <w:tcW w:type="pct" w:w="472"/>
          </w:tcPr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Matije Gupca </w:t>
            </w:r>
          </w:p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12, Daruvar</w:t>
            </w:r>
          </w:p>
        </w:tc>
        <w:tc>
          <w:tcPr>
            <w:tcW w:type="pct" w:w="416"/>
          </w:tcPr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 1.112.969,53</w:t>
            </w:r>
          </w:p>
        </w:tc>
        <w:tc>
          <w:tcPr>
            <w:tcW w:type="pct" w:w="490"/>
          </w:tcPr>
          <w:p w:rsidRDefault="00494A6B" w:rsidP="00494A6B" w:rsidR="00494A6B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 xml:space="preserve">Ugovor o pozajmici od 23.12.2014, Dodatak br. 1 Ugovoru o pozajmici od 22.12.2015, Dodatak br. 2. Ugovora o </w:t>
            </w: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lastRenderedPageBreak/>
              <w:t xml:space="preserve">pozajmici od 22.12.2016, Ugovor o pozajmici od 28.08.2015, Dodatak br. 1 Ugovoru o pozajmici od 27.08.2016, Ugovor o pozajmici od 30.01.2015, Dodatak br. 2 Ugovora o pozajmici od 29.01.2017, Ugovor o pozajmici od 31.08.2015, Dodatak br 1 Ugovora o pozajmici od 30.08.2016, Ugovor o pozajmici od 28.10.2016, Ugovor o pozajmici od 01.09.2016, Ugovor o pozajmici od 02.01.2017, Ugovor o pozajmici od 30.01.2017, Ugovor o pozajmici od 07.02.2017, Ugovor o pozajmici od 10.02.2017, </w:t>
            </w: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lastRenderedPageBreak/>
              <w:t xml:space="preserve">Ugovor o pozajmici od 14.02.2017, Ugovor o pozajmici od 30.05.2017, Ugovor o </w:t>
            </w:r>
            <w:r>
              <w:rPr>
                <w:rFonts w:cstheme="minorHAnsi" w:hAnsi="Century Gothic" w:ascii="Century Gothic"/>
                <w:sz w:val="18"/>
                <w:szCs w:val="18"/>
                <w:lang w:val="pl-PL"/>
              </w:rPr>
              <w:t xml:space="preserve">pozajmici od 29.06.2017. 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 xml:space="preserve">Rn br 318/1/1 od 30.11.2016 – dio računa 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 xml:space="preserve">Rn br 343/1/1 od 30.12.2016 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344/1/1 od 30.12.2016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  29/1/1 od 31.01.2017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  55/1/1 od 28.02.2017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  79/1/1 od 31.03.2017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  83/1/1 od 31.03.2017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  85/1/1 od 05.04.2017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114/1/1 od 05.05.2017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115/1/1 od 05.05.2017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116/1/1 od 05.05.2017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143/1/1 od 31.05.2017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 xml:space="preserve">Rn br 144/1/1 </w:t>
            </w: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lastRenderedPageBreak/>
              <w:t>od 31.05.2017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169/1/1 od 30.06.2017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170/1/1 od 30.06.2017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196/1/1 od 31.07.2017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197/1/1 od 31.07.2017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222/1/1 od 31.08.2017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223/1/1 od 31.08.2017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241/1/1 od 30.09.2017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242/1/1 od 30.09.2017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260/1/1 od 31.10.2017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261/1/1 od 31.10.2017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>
              <w:rPr>
                <w:rFonts w:cstheme="minorHAnsi" w:hAnsi="Century Gothic" w:ascii="Century Gothic"/>
                <w:sz w:val="18"/>
                <w:szCs w:val="18"/>
                <w:lang w:val="pl-PL"/>
              </w:rPr>
              <w:t>Izvadci iz poslovnih knjiga</w:t>
            </w:r>
          </w:p>
          <w:p w:rsidRDefault="00494A6B" w:rsidP="00494A6B" w:rsidR="00494A6B" w:rsidRPr="003A2123">
            <w:pPr>
              <w:spacing w:after="0"/>
              <w:ind w:left="-1278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415"/>
          </w:tcPr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494A6B" w:rsidP="00494A6B" w:rsidR="00494A6B" w:rsidRPr="003A2123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1.112.969,53</w:t>
            </w:r>
          </w:p>
        </w:tc>
        <w:tc>
          <w:tcPr>
            <w:tcW w:type="pct" w:w="534"/>
          </w:tcPr>
          <w:p w:rsidRDefault="00494A6B" w:rsidP="00494A6B" w:rsidR="00494A6B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 xml:space="preserve">Ugovor o pozajmici od 23.12.2014, Dodatak br. 1 Ugovoru o pozajmici od 22.12.2015, Dodatak br. 2. Ugovora o </w:t>
            </w: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lastRenderedPageBreak/>
              <w:t xml:space="preserve">pozajmici od 22.12.2016, Ugovor o pozajmici od 28.08.2015, Dodatak br. 1 Ugovoru o pozajmici od 27.08.2016, Ugovor o pozajmici od 30.01.2015, Dodatak br. 2 Ugovora o pozajmici od 29.01.2017, Ugovor o pozajmici od 31.08.2015, Dodatak br 1 Ugovora o pozajmici od 30.08.2016, Ugovor o pozajmici od 28.10.2016, Ugovor o pozajmici od 01.09.2016, Ugovor o pozajmici od 02.01.2017, Ugovor o pozajmici od 30.01.2017, Ugovor o pozajmici od 07.02.2017, Ugovor o pozajmici od 10.02.2017, </w:t>
            </w: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lastRenderedPageBreak/>
              <w:t xml:space="preserve">Ugovor o pozajmici od 14.02.2017, Ugovor o pozajmici od 30.05.2017, Ugovor o </w:t>
            </w:r>
            <w:r>
              <w:rPr>
                <w:rFonts w:cstheme="minorHAnsi" w:hAnsi="Century Gothic" w:ascii="Century Gothic"/>
                <w:sz w:val="18"/>
                <w:szCs w:val="18"/>
                <w:lang w:val="pl-PL"/>
              </w:rPr>
              <w:t xml:space="preserve">pozajmici od 29.06.2017. 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 xml:space="preserve">Rn br 318/1/1 od 30.11.2016 – dio računa 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 xml:space="preserve">Rn br 343/1/1 od 30.12.2016 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344/1/1 od 30.12.2016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  29/1/1 od 31.01.2017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  55/1/1 od 28.02.2017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  79/1/1 od 31.03.2017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  83/1/1 od 31.03.2017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  85/1/1 od 05.04.2017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114/1/1 od 05.05.2017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115/1/1 od 05.05.2017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116/1/1 od 05.05.2017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143/1/1 od 31.05.2017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 xml:space="preserve">Rn br 144/1/1 od </w:t>
            </w: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lastRenderedPageBreak/>
              <w:t>31.05.2017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169/1/1 od 30.06.2017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170/1/1 od 30.06.2017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196/1/1 od 31.07.2017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197/1/1 od 31.07.2017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222/1/1 od 31.08.2017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223/1/1 od 31.08.2017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241/1/1 od 30.09.2017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242/1/1 od 30.09.2017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260/1/1 od 31.10.2017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 w:rsidRPr="003A2123">
              <w:rPr>
                <w:rFonts w:cstheme="minorHAnsi" w:hAnsi="Century Gothic" w:ascii="Century Gothic"/>
                <w:sz w:val="18"/>
                <w:szCs w:val="18"/>
                <w:lang w:val="pl-PL"/>
              </w:rPr>
              <w:t>Rn br 261/1/1 od 31.10.2017</w:t>
            </w:r>
          </w:p>
          <w:p w:rsidRDefault="00494A6B" w:rsidP="00494A6B" w:rsidR="00494A6B" w:rsidRPr="003A2123">
            <w:pPr>
              <w:rPr>
                <w:rFonts w:cstheme="minorHAnsi" w:hAnsi="Century Gothic" w:ascii="Century Gothic"/>
                <w:sz w:val="18"/>
                <w:szCs w:val="18"/>
                <w:lang w:val="pl-PL"/>
              </w:rPr>
            </w:pPr>
            <w:r>
              <w:rPr>
                <w:rFonts w:cstheme="minorHAnsi" w:hAnsi="Century Gothic" w:ascii="Century Gothic"/>
                <w:sz w:val="18"/>
                <w:szCs w:val="18"/>
                <w:lang w:val="pl-PL"/>
              </w:rPr>
              <w:t>Izvadci iz poslovnih knjiga</w:t>
            </w:r>
          </w:p>
          <w:p w:rsidRDefault="00494A6B" w:rsidP="00494A6B" w:rsidR="00494A6B" w:rsidRPr="003A2123">
            <w:pPr>
              <w:spacing w:after="0"/>
              <w:ind w:left="-1278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pct" w:w="321"/>
          </w:tcPr>
          <w:p w:rsidRDefault="00494A6B" w:rsidP="00494A6B" w:rsidR="00494A6B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494A6B" w:rsidP="00494A6B" w:rsidR="00494A6B" w:rsidRPr="003A2123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0,00</w:t>
            </w:r>
          </w:p>
        </w:tc>
        <w:tc>
          <w:tcPr>
            <w:tcW w:type="pct" w:w="422"/>
          </w:tcPr>
          <w:p w:rsidRDefault="00494A6B" w:rsidP="00494A6B" w:rsidR="00494A6B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  <w:p w:rsidRDefault="00494A6B" w:rsidP="00494A6B" w:rsidR="00494A6B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-</w:t>
            </w:r>
          </w:p>
        </w:tc>
        <w:tc>
          <w:tcPr>
            <w:tcW w:type="pct" w:w="521"/>
          </w:tcPr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Sporazum o </w:t>
            </w:r>
          </w:p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zasnivanju </w:t>
            </w:r>
          </w:p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založnog prava</w:t>
            </w:r>
          </w:p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na nakretninama solemniziran po </w:t>
            </w:r>
          </w:p>
          <w:p w:rsidRDefault="00494A6B" w:rsidP="00494A6B" w:rsidR="00494A6B">
            <w:pPr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javnom bilježniku Mladenu Čopu iz Bjelovara, dana 12.06.2017., pod 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posl. brojem OU.69/17.,</w:t>
            </w:r>
          </w:p>
          <w:p w:rsidRDefault="00494A6B" w:rsidP="00494A6B" w:rsidR="00494A6B">
            <w:pPr>
              <w:rPr>
                <w:rFonts w:cstheme="minorHAnsi" w:hAnsi="Century Gothic" w:ascii="Century Gothic"/>
                <w:noProof/>
                <w:color w:val="000000"/>
                <w:sz w:val="18"/>
                <w:szCs w:val="18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za iznos 275.000,00</w:t>
            </w:r>
          </w:p>
          <w:p w:rsidRDefault="00494A6B" w:rsidP="00494A6B" w:rsidR="00494A6B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</w:tr>
      <w:tr w:rsidTr="00494A6B" w:rsidR="00494A6B" w:rsidRPr="00771B7B">
        <w:trPr>
          <w:trHeight w:val="469"/>
        </w:trPr>
        <w:tc>
          <w:tcPr>
            <w:tcW w:type="pct" w:w="1880"/>
            <w:gridSpan w:val="4"/>
          </w:tcPr>
          <w:p w:rsidRDefault="00494A6B" w:rsidP="00494A6B" w:rsidR="00494A6B" w:rsidRPr="00FA0C22">
            <w:pPr>
              <w:spacing w:after="0"/>
              <w:ind w:right="-283"/>
              <w:jc w:val="center"/>
              <w:rPr>
                <w:rFonts w:hAnsi="Century Gothic" w:ascii="Century Gothic"/>
                <w:b/>
                <w:sz w:val="18"/>
                <w:szCs w:val="18"/>
                <w:lang w:val="pl-PL"/>
              </w:rPr>
            </w:pPr>
            <w:r w:rsidRPr="00FA0C22">
              <w:rPr>
                <w:rFonts w:hAnsi="Century Gothic" w:ascii="Century Gothic"/>
                <w:b/>
                <w:sz w:val="18"/>
                <w:szCs w:val="18"/>
                <w:lang w:val="pl-PL"/>
              </w:rPr>
              <w:lastRenderedPageBreak/>
              <w:t>U    k    u    p    n    o</w:t>
            </w:r>
          </w:p>
        </w:tc>
        <w:tc>
          <w:tcPr>
            <w:tcW w:type="pct" w:w="416"/>
          </w:tcPr>
          <w:p w:rsidRDefault="00494A6B" w:rsidP="00494A6B" w:rsidR="00494A6B" w:rsidRPr="00614F1A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614F1A">
              <w:rPr>
                <w:rFonts w:hAnsi="Century Gothic" w:ascii="Century Gothic"/>
                <w:sz w:val="18"/>
                <w:szCs w:val="18"/>
                <w:lang w:val="pl-PL"/>
              </w:rPr>
              <w:fldChar w:fldCharType="begin"/>
            </w:r>
            <w:r w:rsidRPr="00614F1A">
              <w:rPr>
                <w:rFonts w:hAnsi="Century Gothic" w:ascii="Century Gothic"/>
                <w:sz w:val="18"/>
                <w:szCs w:val="18"/>
                <w:lang w:val="pl-PL"/>
              </w:rPr>
              <w:instrText xml:space="preserve"> =SUM(ABOVE) </w:instrText>
            </w:r>
            <w:r w:rsidRPr="00614F1A">
              <w:rPr>
                <w:rFonts w:hAnsi="Century Gothic" w:ascii="Century Gothic"/>
                <w:sz w:val="18"/>
                <w:szCs w:val="18"/>
                <w:lang w:val="pl-PL"/>
              </w:rPr>
              <w:fldChar w:fldCharType="separate"/>
            </w:r>
            <w:r w:rsidRPr="00614F1A">
              <w:rPr>
                <w:rFonts w:hAnsi="Century Gothic" w:ascii="Century Gothic"/>
                <w:noProof/>
                <w:sz w:val="18"/>
                <w:szCs w:val="18"/>
                <w:lang w:val="pl-PL"/>
              </w:rPr>
              <w:t>1.444.222,82</w:t>
            </w:r>
            <w:r w:rsidRPr="00614F1A">
              <w:rPr>
                <w:rFonts w:hAnsi="Century Gothic" w:ascii="Century Gothic"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type="pct" w:w="490"/>
          </w:tcPr>
          <w:p w:rsidRDefault="00494A6B" w:rsidP="00494A6B" w:rsidR="00494A6B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pct" w:w="415"/>
          </w:tcPr>
          <w:p w:rsidRDefault="005D2E37" w:rsidP="00494A6B" w:rsidR="00494A6B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  <w:r w:rsidRPr="00614F1A">
              <w:rPr>
                <w:rFonts w:hAnsi="Century Gothic" w:ascii="Century Gothic"/>
                <w:noProof/>
                <w:sz w:val="18"/>
                <w:szCs w:val="18"/>
                <w:lang w:val="pl-PL"/>
              </w:rPr>
              <w:t>1.444.222,</w:t>
            </w:r>
            <w:r>
              <w:rPr>
                <w:rFonts w:hAnsi="Century Gothic" w:ascii="Century Gothic"/>
                <w:noProof/>
                <w:sz w:val="18"/>
                <w:szCs w:val="18"/>
                <w:lang w:val="pl-PL"/>
              </w:rPr>
              <w:t>82</w:t>
            </w:r>
          </w:p>
        </w:tc>
        <w:tc>
          <w:tcPr>
            <w:tcW w:type="pct" w:w="534"/>
          </w:tcPr>
          <w:p w:rsidRDefault="00494A6B" w:rsidP="00494A6B" w:rsidR="00494A6B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pct" w:w="321"/>
          </w:tcPr>
          <w:p w:rsidRDefault="00494A6B" w:rsidP="00494A6B" w:rsidR="00494A6B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pct" w:w="944"/>
            <w:gridSpan w:val="2"/>
          </w:tcPr>
          <w:p w:rsidRDefault="00494A6B" w:rsidP="00494A6B" w:rsidR="00494A6B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</w:tr>
    </w:tbl>
    <w:p w:rsidRDefault="00D52FC6" w:rsidP="00D52FC6" w:rsidR="00D52FC6" w:rsidRPr="00771B7B">
      <w:pPr>
        <w:spacing w:after="0"/>
        <w:ind w:firstLine="142" w:right="-283"/>
        <w:jc w:val="center"/>
        <w:rPr>
          <w:rFonts w:hAnsi="Century Gothic" w:ascii="Century Gothic"/>
          <w:b/>
          <w:lang w:val="pl-PL"/>
        </w:rPr>
      </w:pPr>
    </w:p>
    <w:p w:rsidRDefault="00D52FC6" w:rsidP="00D52FC6" w:rsidR="00D52FC6">
      <w:pPr>
        <w:spacing w:after="0"/>
        <w:ind w:firstLine="142"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D52FC6" w:rsidP="00D52FC6" w:rsidR="00D52FC6">
      <w:pPr>
        <w:spacing w:after="0"/>
        <w:ind w:firstLine="142"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D52FC6" w:rsidP="00D52FC6" w:rsidR="00D52FC6">
      <w:pPr>
        <w:spacing w:after="0"/>
        <w:ind w:firstLine="142"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D52FC6" w:rsidP="00D52FC6" w:rsidR="00D52FC6">
      <w:pPr>
        <w:spacing w:after="0"/>
        <w:ind w:firstLine="142"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D52FC6" w:rsidP="00D52FC6" w:rsidR="00D52FC6">
      <w:pPr>
        <w:spacing w:after="0"/>
        <w:ind w:firstLine="142"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D52FC6" w:rsidP="00D52FC6" w:rsidR="00D52FC6" w:rsidRPr="00771B7B">
      <w:pPr>
        <w:spacing w:after="0"/>
        <w:ind w:firstLine="142" w:right="-283"/>
        <w:rPr>
          <w:rFonts w:hAnsi="Century Gothic" w:ascii="Century Gothic"/>
          <w:b/>
          <w:sz w:val="21"/>
          <w:szCs w:val="21"/>
          <w:lang w:val="pl-PL"/>
        </w:rPr>
      </w:pPr>
      <w:r w:rsidRPr="00771B7B">
        <w:rPr>
          <w:rFonts w:hAnsi="Century Gothic" w:ascii="Century Gothic"/>
          <w:b/>
          <w:sz w:val="21"/>
          <w:szCs w:val="21"/>
          <w:lang w:val="pl-PL"/>
        </w:rPr>
        <w:t>2. Tablica razlučnih prava</w:t>
      </w:r>
    </w:p>
    <w:p w:rsidRDefault="00D52FC6" w:rsidP="00D52FC6" w:rsidR="00D52FC6" w:rsidRPr="00771B7B">
      <w:pPr>
        <w:spacing w:after="0"/>
        <w:ind w:firstLine="142" w:right="-283"/>
        <w:rPr>
          <w:rFonts w:hAnsi="Century Gothic" w:ascii="Century Gothic"/>
          <w:b/>
          <w:lang w:val="pl-PL"/>
        </w:rPr>
      </w:pPr>
    </w:p>
    <w:tbl>
      <w:tblPr>
        <w:tblStyle w:val="Reetkatablice"/>
        <w:tblW w:type="dxa" w:w="15593"/>
        <w:jc w:val="center"/>
        <w:tblLayout w:type="fixed"/>
        <w:tblLook w:val="04A0" w:noVBand="1" w:noHBand="0" w:lastColumn="0" w:firstColumn="1" w:lastRow="0" w:firstRow="1"/>
      </w:tblPr>
      <w:tblGrid>
        <w:gridCol w:w="1047"/>
        <w:gridCol w:w="2016"/>
        <w:gridCol w:w="1397"/>
        <w:gridCol w:w="2250"/>
        <w:gridCol w:w="2329"/>
        <w:gridCol w:w="2064"/>
        <w:gridCol w:w="2009"/>
        <w:gridCol w:w="2481"/>
      </w:tblGrid>
      <w:tr w:rsidTr="00D52FC6" w:rsidR="00D52FC6" w:rsidRPr="00771B7B">
        <w:trPr>
          <w:trHeight w:val="687"/>
          <w:jc w:val="center"/>
        </w:trPr>
        <w:tc>
          <w:tcPr>
            <w:tcW w:type="dxa" w:w="994"/>
            <w:vAlign w:val="center"/>
          </w:tcPr>
          <w:p w:rsidRDefault="00D52FC6" w:rsidP="007C472C" w:rsidR="00D52FC6">
            <w:pPr>
              <w:spacing w:after="0"/>
              <w:ind w:hanging="38"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 xml:space="preserve">Redni </w:t>
            </w:r>
          </w:p>
          <w:p w:rsidRDefault="00D52FC6" w:rsidP="007C472C" w:rsidR="00D52FC6" w:rsidRPr="00D52D1D">
            <w:pPr>
              <w:spacing w:after="0"/>
              <w:ind w:hanging="38"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broj </w:t>
            </w:r>
          </w:p>
        </w:tc>
        <w:tc>
          <w:tcPr>
            <w:tcW w:type="dxa" w:w="1913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Ime i prezime/tvrtka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ili naziv razlučnog vjerovnika</w:t>
            </w:r>
          </w:p>
        </w:tc>
        <w:tc>
          <w:tcPr>
            <w:tcW w:type="dxa" w:w="1326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OIB razlučnog vjerovnika</w:t>
            </w:r>
          </w:p>
        </w:tc>
        <w:tc>
          <w:tcPr>
            <w:tcW w:type="dxa" w:w="2135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Adresa/sjedište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razlučnog vjerovnika</w:t>
            </w:r>
          </w:p>
        </w:tc>
        <w:tc>
          <w:tcPr>
            <w:tcW w:type="dxa" w:w="2210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Javna knjiga u koju je razlučno pravo upisano</w:t>
            </w:r>
          </w:p>
        </w:tc>
        <w:tc>
          <w:tcPr>
            <w:tcW w:type="dxa" w:w="1959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Iznos tražbine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osigurane razlučnim pravom</w:t>
            </w:r>
          </w:p>
        </w:tc>
        <w:tc>
          <w:tcPr>
            <w:tcW w:type="dxa" w:w="1907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Pravna osnova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tražbina osiguranih razlučnim pravom</w:t>
            </w:r>
          </w:p>
        </w:tc>
        <w:tc>
          <w:tcPr>
            <w:tcW w:type="dxa" w:w="2355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 xml:space="preserve">Dio imovine na koji se 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odnosi razlučno pravo</w:t>
            </w:r>
          </w:p>
        </w:tc>
      </w:tr>
      <w:tr w:rsidTr="00D52FC6" w:rsidR="00D52FC6" w:rsidRPr="00A2268C">
        <w:trPr>
          <w:trHeight w:val="379"/>
          <w:jc w:val="center"/>
        </w:trPr>
        <w:tc>
          <w:tcPr>
            <w:tcW w:type="dxa" w:w="994"/>
            <w:vAlign w:val="center"/>
          </w:tcPr>
          <w:p w:rsidRDefault="00D52FC6" w:rsidP="007C472C" w:rsidR="00D52FC6" w:rsidRPr="00A2268C">
            <w:pPr>
              <w:spacing w:after="0"/>
              <w:ind w:hanging="38"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1.</w:t>
            </w:r>
          </w:p>
        </w:tc>
        <w:tc>
          <w:tcPr>
            <w:tcW w:type="dxa" w:w="1913"/>
            <w:vAlign w:val="center"/>
          </w:tcPr>
          <w:p w:rsidRDefault="00E6736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A2268C">
              <w:rPr>
                <w:rFonts w:hAnsi="Century Gothic" w:ascii="Century Gothic"/>
                <w:sz w:val="18"/>
                <w:szCs w:val="18"/>
                <w:lang w:val="pl-PL"/>
              </w:rPr>
              <w:t>PRIVREDNA BANKA ZAGREB D.D.</w:t>
            </w:r>
          </w:p>
        </w:tc>
        <w:tc>
          <w:tcPr>
            <w:tcW w:type="dxa" w:w="1326"/>
            <w:vAlign w:val="center"/>
          </w:tcPr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A2268C">
              <w:rPr>
                <w:rFonts w:hAnsi="Century Gothic" w:ascii="Century Gothic"/>
                <w:sz w:val="18"/>
                <w:szCs w:val="18"/>
                <w:lang w:val="pl-PL"/>
              </w:rPr>
              <w:t>02535697732</w:t>
            </w:r>
          </w:p>
        </w:tc>
        <w:tc>
          <w:tcPr>
            <w:tcW w:type="dxa" w:w="2135"/>
            <w:vAlign w:val="center"/>
          </w:tcPr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A2268C">
              <w:rPr>
                <w:rFonts w:hAnsi="Century Gothic" w:ascii="Century Gothic"/>
                <w:sz w:val="18"/>
                <w:szCs w:val="18"/>
                <w:lang w:val="pl-PL"/>
              </w:rPr>
              <w:t>Radnička cesta 50, Zagreb</w:t>
            </w:r>
          </w:p>
        </w:tc>
        <w:tc>
          <w:tcPr>
            <w:tcW w:type="dxa" w:w="2210"/>
            <w:vAlign w:val="center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zemljišne k</w:t>
            </w:r>
            <w:r w:rsidRPr="00A2268C">
              <w:rPr>
                <w:rFonts w:hAnsi="Century Gothic" w:ascii="Century Gothic"/>
                <w:sz w:val="18"/>
                <w:szCs w:val="18"/>
                <w:lang w:val="pl-PL"/>
              </w:rPr>
              <w:t>njige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 Općinskog suda u Bjelovaru, Zemljišno </w:t>
            </w:r>
          </w:p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knjižni odjel Daruvar</w:t>
            </w:r>
          </w:p>
        </w:tc>
        <w:tc>
          <w:tcPr>
            <w:tcW w:type="dxa" w:w="1959"/>
            <w:vAlign w:val="center"/>
          </w:tcPr>
          <w:p w:rsidRDefault="00D52FC6" w:rsidP="00D52FC6" w:rsidR="00D52FC6" w:rsidRPr="00A2268C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202.812,54</w:t>
            </w:r>
          </w:p>
        </w:tc>
        <w:tc>
          <w:tcPr>
            <w:tcW w:type="dxa" w:w="1907"/>
            <w:vAlign w:val="center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Sporazum o zasnivanju založnog prava na nekretninama i pravo na neposrednu ovrhu, solemniziran po javnom bilježniku Mladenu Čopu iz Bjelovaram dana 17.06.2014. pod. posl. brojem: OV-4859/14, na osnovu kojeg su osigurane tražbine iz Ugovora o dugoročnom kreditu s valutnom klauzulom broj ugovora/partije 5110194577, račun i partija 5101600-5110194577 od 17.06.2014. </w:t>
            </w:r>
          </w:p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</w:p>
        </w:tc>
        <w:tc>
          <w:tcPr>
            <w:tcW w:type="dxa" w:w="2355"/>
            <w:vAlign w:val="center"/>
          </w:tcPr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zk.ul.3360, k.o. 304107, Daruvar, kč.br.818/1, površine 911m2, a koja se sastoji od dvorišta površine   679 m2 i kuće pov</w:t>
            </w:r>
            <w:r w:rsidR="00C91142">
              <w:rPr>
                <w:rFonts w:hAnsi="Century Gothic" w:ascii="Century Gothic"/>
                <w:sz w:val="18"/>
                <w:szCs w:val="18"/>
                <w:lang w:val="pl-PL"/>
              </w:rPr>
              <w:t>r</w:t>
            </w:r>
            <w:r>
              <w:rPr>
                <w:rFonts w:hAnsi="Century Gothic" w:ascii="Century Gothic"/>
                <w:sz w:val="18"/>
                <w:szCs w:val="18"/>
                <w:lang w:val="pl-PL"/>
              </w:rPr>
              <w:t>šine  232m2, Matije Gupca 12 Daruvar</w:t>
            </w:r>
          </w:p>
        </w:tc>
      </w:tr>
      <w:tr w:rsidTr="00D52FC6" w:rsidR="00D52FC6" w:rsidRPr="00A2268C">
        <w:trPr>
          <w:trHeight w:val="379"/>
          <w:jc w:val="center"/>
        </w:trPr>
        <w:tc>
          <w:tcPr>
            <w:tcW w:type="dxa" w:w="994"/>
            <w:vAlign w:val="center"/>
          </w:tcPr>
          <w:p w:rsidRDefault="00D52FC6" w:rsidP="007C472C" w:rsidR="00D52FC6">
            <w:pPr>
              <w:spacing w:after="0"/>
              <w:ind w:hanging="38"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2.</w:t>
            </w:r>
          </w:p>
        </w:tc>
        <w:tc>
          <w:tcPr>
            <w:tcW w:type="dxa" w:w="1913"/>
            <w:vAlign w:val="center"/>
          </w:tcPr>
          <w:p w:rsidRDefault="00E6736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VESNA TEKSTILNA INDUSTRIJA D.O.O.</w:t>
            </w:r>
          </w:p>
        </w:tc>
        <w:tc>
          <w:tcPr>
            <w:tcW w:type="dxa" w:w="1326"/>
            <w:vAlign w:val="center"/>
          </w:tcPr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31352432777</w:t>
            </w:r>
          </w:p>
        </w:tc>
        <w:tc>
          <w:tcPr>
            <w:tcW w:type="dxa" w:w="2135"/>
            <w:vAlign w:val="center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Matije Gupca 12, </w:t>
            </w:r>
          </w:p>
          <w:p w:rsidRDefault="00D52FC6" w:rsidP="007C472C" w:rsidR="00D52FC6" w:rsidRPr="00A2268C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Daruvar</w:t>
            </w:r>
          </w:p>
        </w:tc>
        <w:tc>
          <w:tcPr>
            <w:tcW w:type="dxa" w:w="2210"/>
            <w:vAlign w:val="center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zemljišne knjige 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Općinskog suda u Bjelovaru, Zemljišno 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knjižni odjel Daruvar</w:t>
            </w:r>
          </w:p>
        </w:tc>
        <w:tc>
          <w:tcPr>
            <w:tcW w:type="dxa" w:w="1959"/>
            <w:vAlign w:val="center"/>
          </w:tcPr>
          <w:p w:rsidRDefault="00D52FC6" w:rsidP="00D52FC6" w:rsidR="00D52FC6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275.000,00</w:t>
            </w:r>
          </w:p>
        </w:tc>
        <w:tc>
          <w:tcPr>
            <w:tcW w:type="dxa" w:w="1907"/>
            <w:vAlign w:val="center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Sporazum o 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zasnivanju založnog prava na nakretninama solemniziran po 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javnom bilježniku Mladenu Čopu iz Bjelovara, dana 12.06.2017., pod posl. brojem OU.69/17.</w:t>
            </w:r>
          </w:p>
        </w:tc>
        <w:tc>
          <w:tcPr>
            <w:tcW w:type="dxa" w:w="2355"/>
            <w:vAlign w:val="center"/>
          </w:tcPr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 xml:space="preserve">kč. br. 818, zgrada i dvor 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sa 1159m2, upisana u zk.</w:t>
            </w:r>
          </w:p>
          <w:p w:rsidRDefault="00D52FC6" w:rsidP="007C472C" w:rsidR="00D52FC6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>
              <w:rPr>
                <w:rFonts w:hAnsi="Century Gothic" w:ascii="Century Gothic"/>
                <w:sz w:val="18"/>
                <w:szCs w:val="18"/>
                <w:lang w:val="pl-PL"/>
              </w:rPr>
              <w:t>ul. 3360</w:t>
            </w:r>
          </w:p>
        </w:tc>
      </w:tr>
      <w:tr w:rsidTr="00D52FC6" w:rsidR="00D52FC6" w:rsidRPr="00771B7B">
        <w:trPr>
          <w:trHeight w:val="337"/>
          <w:jc w:val="center"/>
        </w:trPr>
        <w:tc>
          <w:tcPr>
            <w:tcW w:type="dxa" w:w="8578"/>
            <w:gridSpan w:val="5"/>
            <w:vAlign w:val="center"/>
          </w:tcPr>
          <w:p w:rsidRDefault="00D52FC6" w:rsidP="007C472C" w:rsidR="00D52FC6" w:rsidRPr="00FA0C22">
            <w:pPr>
              <w:spacing w:after="0"/>
              <w:ind w:right="-283"/>
              <w:jc w:val="center"/>
              <w:rPr>
                <w:rFonts w:hAnsi="Century Gothic" w:ascii="Century Gothic"/>
                <w:b/>
                <w:sz w:val="18"/>
                <w:szCs w:val="18"/>
                <w:lang w:val="pl-PL"/>
              </w:rPr>
            </w:pPr>
            <w:r w:rsidRPr="00FA0C22">
              <w:rPr>
                <w:rFonts w:hAnsi="Century Gothic" w:ascii="Century Gothic"/>
                <w:b/>
                <w:sz w:val="18"/>
                <w:szCs w:val="18"/>
                <w:lang w:val="pl-PL"/>
              </w:rPr>
              <w:t>U    k    u    p    n    o</w:t>
            </w:r>
          </w:p>
        </w:tc>
        <w:tc>
          <w:tcPr>
            <w:tcW w:type="dxa" w:w="1959"/>
            <w:vAlign w:val="center"/>
          </w:tcPr>
          <w:p w:rsidRDefault="00D52FC6" w:rsidP="00D52FC6" w:rsidR="00D52FC6" w:rsidRPr="004A6DFF">
            <w:pPr>
              <w:spacing w:after="0"/>
              <w:ind w:right="-283"/>
              <w:jc w:val="center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4A6DFF">
              <w:rPr>
                <w:rFonts w:hAnsi="Century Gothic" w:ascii="Century Gothic"/>
                <w:sz w:val="18"/>
                <w:szCs w:val="18"/>
                <w:lang w:val="pl-PL"/>
              </w:rPr>
              <w:t>477.812,54</w:t>
            </w:r>
          </w:p>
        </w:tc>
        <w:tc>
          <w:tcPr>
            <w:tcW w:type="dxa" w:w="4262"/>
            <w:gridSpan w:val="2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</w:tr>
    </w:tbl>
    <w:p w:rsidRDefault="00D52FC6" w:rsidP="002D0788" w:rsidR="00D52FC6">
      <w:pPr>
        <w:spacing w:after="0"/>
        <w:ind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2D0788" w:rsidP="00D52FC6" w:rsidR="002D0788">
      <w:pPr>
        <w:spacing w:after="0"/>
        <w:ind w:firstLine="142" w:right="-283"/>
        <w:rPr>
          <w:rFonts w:hAnsi="Century Gothic" w:ascii="Century Gothic"/>
          <w:b/>
          <w:sz w:val="21"/>
          <w:szCs w:val="21"/>
          <w:lang w:val="pl-PL"/>
        </w:rPr>
      </w:pPr>
    </w:p>
    <w:p w:rsidRDefault="00D52FC6" w:rsidP="00D52FC6" w:rsidR="00D52FC6" w:rsidRPr="00771B7B">
      <w:pPr>
        <w:spacing w:after="0"/>
        <w:ind w:firstLine="142" w:right="-283"/>
        <w:rPr>
          <w:rFonts w:hAnsi="Century Gothic" w:ascii="Century Gothic"/>
          <w:b/>
          <w:sz w:val="21"/>
          <w:szCs w:val="21"/>
          <w:lang w:val="pl-PL"/>
        </w:rPr>
      </w:pPr>
      <w:r w:rsidRPr="00771B7B">
        <w:rPr>
          <w:rFonts w:hAnsi="Century Gothic" w:ascii="Century Gothic"/>
          <w:b/>
          <w:sz w:val="21"/>
          <w:szCs w:val="21"/>
          <w:lang w:val="pl-PL"/>
        </w:rPr>
        <w:t>3. Tablica izlučnih prava</w:t>
      </w:r>
    </w:p>
    <w:p w:rsidRDefault="00D52FC6" w:rsidP="00D52FC6" w:rsidR="00D52FC6" w:rsidRPr="00771B7B">
      <w:pPr>
        <w:spacing w:after="0"/>
        <w:ind w:firstLine="142" w:right="-283"/>
        <w:rPr>
          <w:rFonts w:hAnsi="Century Gothic" w:ascii="Century Gothic"/>
          <w:b/>
          <w:lang w:val="pl-PL"/>
        </w:rPr>
      </w:pPr>
    </w:p>
    <w:tbl>
      <w:tblPr>
        <w:tblStyle w:val="Reetkatablice"/>
        <w:tblW w:type="dxa" w:w="15593"/>
        <w:tblInd w:type="dxa" w:w="-856"/>
        <w:tblLook w:val="04A0" w:noVBand="1" w:noHBand="0" w:lastColumn="0" w:firstColumn="1" w:lastRow="0" w:firstRow="1"/>
      </w:tblPr>
      <w:tblGrid>
        <w:gridCol w:w="2151"/>
        <w:gridCol w:w="2670"/>
        <w:gridCol w:w="1604"/>
        <w:gridCol w:w="2582"/>
        <w:gridCol w:w="2918"/>
        <w:gridCol w:w="3668"/>
      </w:tblGrid>
      <w:tr w:rsidTr="00423225" w:rsidR="00D52FC6" w:rsidRPr="00771B7B">
        <w:tc>
          <w:tcPr>
            <w:tcW w:type="dxa" w:w="2151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Redni broj</w:t>
            </w:r>
          </w:p>
        </w:tc>
        <w:tc>
          <w:tcPr>
            <w:tcW w:type="dxa" w:w="2670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Ime i prezime/tvrtka</w:t>
            </w:r>
          </w:p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ili naziv razlučnog vjerovnika</w:t>
            </w:r>
          </w:p>
        </w:tc>
        <w:tc>
          <w:tcPr>
            <w:tcW w:type="dxa" w:w="1604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 xml:space="preserve">OIB razlučnog </w:t>
            </w: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vjerovnika</w:t>
            </w:r>
          </w:p>
        </w:tc>
        <w:tc>
          <w:tcPr>
            <w:tcW w:type="dxa" w:w="2582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 xml:space="preserve">Adresa/sjedište razlučnog </w:t>
            </w: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vjerovnika</w:t>
            </w:r>
          </w:p>
        </w:tc>
        <w:tc>
          <w:tcPr>
            <w:tcW w:type="dxa" w:w="2918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lastRenderedPageBreak/>
              <w:t>Pravna osnova izlučnog prava</w:t>
            </w:r>
          </w:p>
        </w:tc>
        <w:tc>
          <w:tcPr>
            <w:tcW w:type="dxa" w:w="3668"/>
            <w:vAlign w:val="center"/>
          </w:tcPr>
          <w:p w:rsidRDefault="00D52FC6" w:rsidP="007C472C" w:rsidR="00D52FC6" w:rsidRPr="00D52D1D">
            <w:pPr>
              <w:spacing w:after="0"/>
              <w:ind w:right="-283"/>
              <w:rPr>
                <w:rFonts w:hAnsi="Century Gothic" w:ascii="Century Gothic"/>
                <w:sz w:val="18"/>
                <w:szCs w:val="18"/>
                <w:lang w:val="pl-PL"/>
              </w:rPr>
            </w:pPr>
            <w:r w:rsidRPr="00D52D1D">
              <w:rPr>
                <w:rFonts w:hAnsi="Century Gothic" w:ascii="Century Gothic"/>
                <w:sz w:val="18"/>
                <w:szCs w:val="18"/>
                <w:lang w:val="pl-PL"/>
              </w:rPr>
              <w:t>Predmet izlučnog prava</w:t>
            </w:r>
          </w:p>
        </w:tc>
      </w:tr>
      <w:tr w:rsidTr="00423225" w:rsidR="00D52FC6" w:rsidRPr="00771B7B">
        <w:tc>
          <w:tcPr>
            <w:tcW w:type="dxa" w:w="2151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dxa" w:w="2670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dxa" w:w="1604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dxa" w:w="2582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dxa" w:w="2918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  <w:tc>
          <w:tcPr>
            <w:tcW w:type="dxa" w:w="3668"/>
            <w:vAlign w:val="center"/>
          </w:tcPr>
          <w:p w:rsidRDefault="00D52FC6" w:rsidP="007C472C" w:rsidR="00D52FC6" w:rsidRPr="00771B7B">
            <w:pPr>
              <w:spacing w:after="0"/>
              <w:ind w:right="-283"/>
              <w:rPr>
                <w:rFonts w:hAnsi="Century Gothic" w:ascii="Century Gothic"/>
                <w:lang w:val="pl-PL"/>
              </w:rPr>
            </w:pPr>
          </w:p>
        </w:tc>
      </w:tr>
    </w:tbl>
    <w:p w:rsidRDefault="00D52FC6" w:rsidP="00D52FC6" w:rsidR="00D52FC6" w:rsidRPr="00771B7B">
      <w:pPr>
        <w:spacing w:after="0"/>
        <w:ind w:firstLine="142" w:right="-283"/>
        <w:rPr>
          <w:rFonts w:hAnsi="Century Gothic" w:ascii="Century Gothic"/>
          <w:b/>
          <w:lang w:val="pl-PL"/>
        </w:rPr>
      </w:pPr>
    </w:p>
    <w:p w:rsidRDefault="00D52FC6" w:rsidP="00D52FC6" w:rsidR="00D52FC6" w:rsidRPr="00771B7B">
      <w:pPr>
        <w:spacing w:after="0"/>
        <w:ind w:firstLine="142" w:right="-283"/>
        <w:rPr>
          <w:rFonts w:hAnsi="Century Gothic" w:ascii="Century Gothic"/>
          <w:b/>
          <w:lang w:val="pl-PL"/>
        </w:rPr>
      </w:pPr>
    </w:p>
    <w:p w:rsidRDefault="00D52FC6" w:rsidP="00D52FC6" w:rsidR="00D52FC6" w:rsidRPr="00771B7B">
      <w:pPr>
        <w:spacing w:after="0"/>
        <w:ind w:firstLine="142" w:right="-283"/>
        <w:rPr>
          <w:rFonts w:hAnsi="Century Gothic" w:ascii="Century Gothic"/>
          <w:lang w:val="pl-PL"/>
        </w:rPr>
      </w:pPr>
    </w:p>
    <w:p w:rsidRDefault="00D52FC6" w:rsidP="00D52FC6" w:rsidR="00D52FC6" w:rsidRPr="00614F1A">
      <w:pPr>
        <w:spacing w:after="0"/>
        <w:ind w:firstLine="142" w:right="-283"/>
        <w:rPr>
          <w:rFonts w:hAnsi="Century Gothic" w:ascii="Century Gothic"/>
          <w:sz w:val="19"/>
          <w:szCs w:val="19"/>
          <w:lang w:val="pl-PL"/>
        </w:rPr>
      </w:pPr>
      <w:r w:rsidRPr="00FA0C22">
        <w:rPr>
          <w:rFonts w:hAnsi="Century Gothic" w:ascii="Century Gothic"/>
          <w:sz w:val="19"/>
          <w:szCs w:val="19"/>
          <w:lang w:val="pl-PL"/>
        </w:rPr>
        <w:t>U Križevcima,</w:t>
      </w:r>
      <w:r>
        <w:rPr>
          <w:rFonts w:hAnsi="Century Gothic" w:ascii="Century Gothic"/>
          <w:sz w:val="19"/>
          <w:szCs w:val="19"/>
          <w:lang w:val="pl-PL"/>
        </w:rPr>
        <w:t xml:space="preserve"> 31.siječnja 2017.</w:t>
      </w:r>
    </w:p>
    <w:p w:rsidRDefault="00D52FC6" w:rsidP="00D52FC6" w:rsidR="002D0788">
      <w:pPr>
        <w:tabs>
          <w:tab w:pos="9072" w:val="left"/>
        </w:tabs>
        <w:spacing w:after="0"/>
        <w:ind w:firstLine="142" w:right="-283"/>
        <w:rPr>
          <w:rFonts w:hAnsi="Century Gothic" w:ascii="Century Gothic"/>
          <w:b/>
          <w:lang w:val="pl-PL"/>
        </w:rPr>
      </w:pPr>
      <w:r>
        <w:rPr>
          <w:rFonts w:hAnsi="Century Gothic" w:ascii="Century Gothic"/>
          <w:b/>
          <w:lang w:val="pl-PL"/>
        </w:rPr>
        <w:tab/>
      </w:r>
    </w:p>
    <w:p w:rsidRDefault="002D0788" w:rsidP="00D52FC6" w:rsidR="002D0788">
      <w:pPr>
        <w:tabs>
          <w:tab w:pos="9072" w:val="left"/>
        </w:tabs>
        <w:spacing w:after="0"/>
        <w:ind w:firstLine="142" w:right="-283"/>
        <w:rPr>
          <w:rFonts w:hAnsi="Century Gothic" w:ascii="Century Gothic"/>
          <w:b/>
          <w:lang w:val="pl-PL"/>
        </w:rPr>
      </w:pPr>
    </w:p>
    <w:p w:rsidRDefault="002D0788" w:rsidP="00D52FC6" w:rsidR="002D0788">
      <w:pPr>
        <w:tabs>
          <w:tab w:pos="9072" w:val="left"/>
        </w:tabs>
        <w:spacing w:after="0"/>
        <w:ind w:firstLine="142" w:right="-283"/>
        <w:rPr>
          <w:rFonts w:hAnsi="Century Gothic" w:ascii="Century Gothic"/>
          <w:b/>
          <w:lang w:val="pl-PL"/>
        </w:rPr>
      </w:pPr>
    </w:p>
    <w:p w:rsidRDefault="002D0788" w:rsidP="00D52FC6" w:rsidR="00D52FC6" w:rsidRPr="00D52D1D">
      <w:pPr>
        <w:tabs>
          <w:tab w:pos="9072" w:val="left"/>
        </w:tabs>
        <w:spacing w:after="0"/>
        <w:ind w:firstLine="142" w:right="-283"/>
        <w:rPr>
          <w:rFonts w:hAnsi="Century Gothic" w:ascii="Century Gothic"/>
          <w:sz w:val="19"/>
          <w:szCs w:val="19"/>
          <w:lang w:val="pl-PL"/>
        </w:rPr>
      </w:pPr>
      <w:r>
        <w:rPr>
          <w:rFonts w:hAnsi="Century Gothic" w:ascii="Century Gothic"/>
          <w:sz w:val="19"/>
          <w:szCs w:val="19"/>
          <w:lang w:val="pl-PL"/>
        </w:rPr>
        <w:tab/>
      </w:r>
      <w:r w:rsidR="00D52FC6" w:rsidRPr="00D52D1D">
        <w:rPr>
          <w:rFonts w:hAnsi="Century Gothic" w:ascii="Century Gothic"/>
          <w:sz w:val="19"/>
          <w:szCs w:val="19"/>
          <w:lang w:val="pl-PL"/>
        </w:rPr>
        <w:t>Stečajni upravitelj:</w:t>
      </w:r>
    </w:p>
    <w:p w:rsidRDefault="00D52FC6" w:rsidP="00D52FC6" w:rsidR="00D52FC6" w:rsidRPr="00D52D1D">
      <w:pPr>
        <w:tabs>
          <w:tab w:pos="9072" w:val="left"/>
        </w:tabs>
        <w:spacing w:after="0"/>
        <w:ind w:firstLine="142" w:right="-283"/>
        <w:rPr>
          <w:rFonts w:hAnsi="Century Gothic" w:ascii="Century Gothic"/>
          <w:sz w:val="19"/>
          <w:szCs w:val="19"/>
          <w:lang w:val="pl-PL"/>
        </w:rPr>
      </w:pPr>
    </w:p>
    <w:p w:rsidRDefault="00D52FC6" w:rsidP="00D52FC6" w:rsidR="00D52FC6">
      <w:pPr>
        <w:tabs>
          <w:tab w:pos="9072" w:val="left"/>
        </w:tabs>
        <w:ind w:right="-30"/>
        <w:rPr>
          <w:rFonts w:hAnsi="Century Gothic" w:ascii="Century Gothic"/>
          <w:sz w:val="19"/>
          <w:szCs w:val="19"/>
          <w:lang w:val="pl-PL"/>
        </w:rPr>
      </w:pPr>
      <w:r w:rsidRPr="00D52D1D">
        <w:rPr>
          <w:rFonts w:hAnsi="Century Gothic" w:ascii="Century Gothic"/>
          <w:sz w:val="19"/>
          <w:szCs w:val="19"/>
          <w:lang w:val="pl-PL"/>
        </w:rPr>
        <w:tab/>
      </w:r>
    </w:p>
    <w:p w:rsidRDefault="00D52FC6" w:rsidP="00D52FC6" w:rsidR="008E3710">
      <w:pPr>
        <w:tabs>
          <w:tab w:pos="9072" w:val="left"/>
        </w:tabs>
        <w:ind w:right="-30"/>
      </w:pPr>
      <w:r>
        <w:rPr>
          <w:rFonts w:hAnsi="Century Gothic" w:ascii="Century Gothic"/>
          <w:sz w:val="19"/>
          <w:szCs w:val="19"/>
          <w:lang w:val="pl-PL"/>
        </w:rPr>
        <w:tab/>
      </w:r>
      <w:r w:rsidR="00423225">
        <w:rPr>
          <w:rFonts w:hAnsi="Century Gothic" w:ascii="Century Gothic"/>
          <w:sz w:val="19"/>
          <w:szCs w:val="19"/>
          <w:lang w:val="pl-PL"/>
        </w:rPr>
        <w:t xml:space="preserve">     </w:t>
      </w:r>
      <w:r w:rsidRPr="00D52D1D">
        <w:rPr>
          <w:rFonts w:hAnsi="Century Gothic" w:ascii="Century Gothic"/>
          <w:sz w:val="19"/>
          <w:szCs w:val="19"/>
          <w:lang w:val="pl-PL"/>
        </w:rPr>
        <w:t>Dark</w:t>
      </w:r>
      <w:r>
        <w:rPr>
          <w:rFonts w:hAnsi="Century Gothic" w:ascii="Century Gothic"/>
          <w:sz w:val="19"/>
          <w:szCs w:val="19"/>
          <w:lang w:val="pl-PL"/>
        </w:rPr>
        <w:t>o Šket</w:t>
      </w:r>
    </w:p>
    <w:sectPr w:rsidSect="008E3710" w:rsidR="008E3710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DE6942"/>
    <w:multiLevelType w:val="hybridMultilevel"/>
    <w:tmpl w:val="B928A49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7628BF"/>
    <w:multiLevelType w:val="hybridMultilevel"/>
    <w:tmpl w:val="5F68B4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217324"/>
    <w:multiLevelType w:val="hybridMultilevel"/>
    <w:tmpl w:val="030AD9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3710"/>
    <w:rsid w:val="0001430E"/>
    <w:rsid w:val="00047891"/>
    <w:rsid w:val="0008377B"/>
    <w:rsid w:val="000A463F"/>
    <w:rsid w:val="000D3DB0"/>
    <w:rsid w:val="0010084C"/>
    <w:rsid w:val="00101C0A"/>
    <w:rsid w:val="001267AD"/>
    <w:rsid w:val="001F4251"/>
    <w:rsid w:val="00225752"/>
    <w:rsid w:val="0022777E"/>
    <w:rsid w:val="00286269"/>
    <w:rsid w:val="002D0788"/>
    <w:rsid w:val="002F58DD"/>
    <w:rsid w:val="00306826"/>
    <w:rsid w:val="00357DC2"/>
    <w:rsid w:val="003A6B85"/>
    <w:rsid w:val="003B1B16"/>
    <w:rsid w:val="003F2AD9"/>
    <w:rsid w:val="00423225"/>
    <w:rsid w:val="00494A6B"/>
    <w:rsid w:val="004C2EAA"/>
    <w:rsid w:val="005015E0"/>
    <w:rsid w:val="00503D78"/>
    <w:rsid w:val="00511364"/>
    <w:rsid w:val="00527B68"/>
    <w:rsid w:val="0053143B"/>
    <w:rsid w:val="00565AAD"/>
    <w:rsid w:val="0057089C"/>
    <w:rsid w:val="00573D7D"/>
    <w:rsid w:val="005A2862"/>
    <w:rsid w:val="005D2E37"/>
    <w:rsid w:val="006335A1"/>
    <w:rsid w:val="00644A3B"/>
    <w:rsid w:val="0069300E"/>
    <w:rsid w:val="006F11D6"/>
    <w:rsid w:val="006F2052"/>
    <w:rsid w:val="007077C3"/>
    <w:rsid w:val="007521FE"/>
    <w:rsid w:val="00771906"/>
    <w:rsid w:val="007A56A2"/>
    <w:rsid w:val="007C472C"/>
    <w:rsid w:val="007E6EFA"/>
    <w:rsid w:val="0082648A"/>
    <w:rsid w:val="00844867"/>
    <w:rsid w:val="008D3E04"/>
    <w:rsid w:val="008E3710"/>
    <w:rsid w:val="00A062F5"/>
    <w:rsid w:val="00A76116"/>
    <w:rsid w:val="00A84047"/>
    <w:rsid w:val="00B61A49"/>
    <w:rsid w:val="00BE050B"/>
    <w:rsid w:val="00BE099C"/>
    <w:rsid w:val="00BE1C3D"/>
    <w:rsid w:val="00C32461"/>
    <w:rsid w:val="00C5258F"/>
    <w:rsid w:val="00C72F7B"/>
    <w:rsid w:val="00C91142"/>
    <w:rsid w:val="00CB049F"/>
    <w:rsid w:val="00CE6F52"/>
    <w:rsid w:val="00CF3AA9"/>
    <w:rsid w:val="00D52FC6"/>
    <w:rsid w:val="00D93B5A"/>
    <w:rsid w:val="00DA37E7"/>
    <w:rsid w:val="00DA49B9"/>
    <w:rsid w:val="00E5074A"/>
    <w:rsid w:val="00E67366"/>
    <w:rsid w:val="00E70495"/>
    <w:rsid w:val="00E7615B"/>
    <w:rsid w:val="00EA424F"/>
    <w:rsid w:val="00EC6343"/>
    <w:rsid w:val="00F2375E"/>
    <w:rsid w:val="00F361D6"/>
    <w:rsid w:val="00F378C8"/>
    <w:rsid w:val="00F8318C"/>
    <w:rsid w:val="00F940B5"/>
    <w:rsid w:val="00FA4324"/>
    <w:rsid w:val="00FD20A7"/>
    <w:rsid w:val="00FD6A81"/>
    <w:rsid w:val="00FD76F8"/>
    <w:rsid w:val="00FE1EA4"/>
    <w:rsid w:val="00FE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3710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E3710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39"/>
    <w:rsid w:val="008E3710"/>
    <w:pPr>
      <w:spacing w:lineRule="auto" w:line="240" w:after="0"/>
    </w:pPr>
    <w:rPr>
      <w:sz w:val="24"/>
      <w:szCs w:val="24"/>
      <w:lang w:val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8E37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251"/>
    <w:rPr>
      <w:color w:val="808080"/>
      <w:bdr w:space="0" w:sz="0" w:color="auto" w:val="none"/>
      <w:shd w:fill="auto" w:color="auto" w:val="clea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26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6269"/>
    <w:rPr>
      <w:rFonts w:cs="Segoe UI" w:eastAsia="Calibri" w:hAnsi="Segoe UI" w:ascii="Segoe UI"/>
      <w:sz w:val="18"/>
      <w:szCs w:val="18"/>
    </w:rPr>
  </w:style>
  <w:style w:customStyle="true" w:styleId="eSPISCCParagraphDefaultFont" w:type="character">
    <w:name w:val="eSPIS_CC_Paragraph Default Font"/>
    <w:basedOn w:val="Zadanifontodlomka"/>
    <w:rsid w:val="00BE0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5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3710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8E3710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39"/>
    <w:rsid w:val="008E3710"/>
    <w:pPr>
      <w:spacing w:after="0" w:line="240" w:lineRule="auto"/>
    </w:pPr>
    <w:rPr>
      <w:sz w:val="24"/>
      <w:szCs w:val="24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8E37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251"/>
    <w:rPr>
      <w:color w:val="808080"/>
      <w:bdr w:color="auto" w:space="0" w:sz="0" w:val="none"/>
      <w:shd w:color="auto" w:fill="auto" w:val="clea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626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6269"/>
    <w:rPr>
      <w:rFonts w:ascii="Segoe UI" w:cs="Segoe UI" w:eastAsia="Calibri" w:hAnsi="Segoe UI"/>
      <w:sz w:val="18"/>
      <w:szCs w:val="18"/>
    </w:rPr>
  </w:style>
  <w:style w:customStyle="1" w:styleId="eSPISCCParagraphDefaultFont" w:type="character">
    <w:name w:val="eSPIS_CC_Paragraph Default Font"/>
    <w:basedOn w:val="Zadanifontodlomka"/>
    <w:rsid w:val="00BE0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5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St-797/2017</izvorni_sadrzaj>
    <derivirana_varijabla naziv="DomainObject.Predmet.OznakaBroj_1">St-797/2017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DARTEKS d.o.o. za tekstilnu proizvodnju</izvorni_sadrzaj>
    <derivirana_varijabla naziv="DomainObject.Predmet.ProtustrankaFormated_1">  DARTEKS d.o.o. za tekstilnu proizvodnju</derivirana_varijabla>
  </DomainObject.Predmet.ProtustrankaFormated>
  <DomainObject.Predmet.ProtustrankaFormatedOIB>
    <izvorni_sadrzaj>  DARTEKS d.o.o. za tekstilnu proizvodnju, OIB 11872649279</izvorni_sadrzaj>
    <derivirana_varijabla naziv="DomainObject.Predmet.ProtustrankaFormatedOIB_1">  DARTEKS d.o.o. za tekstilnu proizvodnju, OIB 11872649279</derivirana_varijabla>
  </DomainObject.Predmet.ProtustrankaFormatedOIB>
  <DomainObject.Predmet.ProtustrankaFormatedWithAdress>
    <izvorni_sadrzaj> DARTEKS d.o.o. za tekstilnu proizvodnju, Matije Gupca 12, 43500 Daruvar</izvorni_sadrzaj>
    <derivirana_varijabla naziv="DomainObject.Predmet.ProtustrankaFormatedWithAdress_1"> DARTEKS d.o.o. za tekstilnu proizvodnju, Matije Gupca 12, 43500 Daruvar</derivirana_varijabla>
  </DomainObject.Predmet.ProtustrankaFormatedWithAdress>
  <DomainObject.Predmet.ProtustrankaFormatedWithAdressOIB>
    <izvorni_sadrzaj> DARTEKS d.o.o. za tekstilnu proizvodnju, OIB 11872649279, Matije Gupca 12, 43500 Daruvar</izvorni_sadrzaj>
    <derivirana_varijabla naziv="DomainObject.Predmet.ProtustrankaFormatedWithAdressOIB_1"> DARTEKS d.o.o. za tekstilnu proizvodnju, OIB 11872649279, Matije Gupca 12, 43500 Daruvar</derivirana_varijabla>
  </DomainObject.Predmet.ProtustrankaFormatedWithAdressOIB>
  <DomainObject.Predmet.ProtustrankaWithAdress>
    <izvorni_sadrzaj>DARTEKS d.o.o. za tekstilnu proizvodnju Matije Gupca 12, 43500 Daruvar</izvorni_sadrzaj>
    <derivirana_varijabla naziv="DomainObject.Predmet.ProtustrankaWithAdress_1">DARTEKS d.o.o. za tekstilnu proizvodnju Matije Gupca 12, 43500 Daruvar</derivirana_varijabla>
  </DomainObject.Predmet.ProtustrankaWithAdress>
  <DomainObject.Predmet.ProtustrankaWithAdressOIB>
    <izvorni_sadrzaj>DARTEKS d.o.o. za tekstilnu proizvodnju, OIB 11872649279, Matije Gupca 12, 43500 Daruvar</izvorni_sadrzaj>
    <derivirana_varijabla naziv="DomainObject.Predmet.ProtustrankaWithAdressOIB_1">DARTEKS d.o.o. za tekstilnu proizvodnju, OIB 11872649279, Matije Gupca 12, 43500 Daruvar</derivirana_varijabla>
  </DomainObject.Predmet.ProtustrankaWithAdressOIB>
  <DomainObject.Predmet.ProtustrankaNazivFormated>
    <izvorni_sadrzaj>DARTEKS d.o.o. za tekstilnu proizvodnju</izvorni_sadrzaj>
    <derivirana_varijabla naziv="DomainObject.Predmet.ProtustrankaNazivFormated_1">DARTEKS d.o.o. za tekstilnu proizvodnju</derivirana_varijabla>
  </DomainObject.Predmet.ProtustrankaNazivFormated>
  <DomainObject.Predmet.ProtustrankaNazivFormatedOIB>
    <izvorni_sadrzaj>DARTEKS d.o.o. za tekstilnu proizvodnju, OIB 11872649279</izvorni_sadrzaj>
    <derivirana_varijabla naziv="DomainObject.Predmet.ProtustrankaNazivFormatedOIB_1">DARTEKS d.o.o. za tekstilnu proizvodnju, OIB 11872649279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IVKA LONČAR zastupanog po punomoćniku VALENTINA BILANDŽIĆ, odvjetnica; ŽELJKO TURKOVIĆ zastupanog po punomoćniku VALENTINA BILANDŽIĆ, odvjetnica; MARICA SVRTAN zastupanog po punomoćniku VALENTINA BILANDŽIĆ, odvjetnica</izvorni_sadrzaj>
    <derivirana_varijabla naziv="DomainObject.Predmet.StrankaFormated_1">  IVKA LONČAR zastupanog po punomoćniku VALENTINA BILANDŽIĆ, odvjetnica; ŽELJKO TURKOVIĆ zastupanog po punomoćniku VALENTINA BILANDŽIĆ, odvjetnica; MARICA SVRTAN zastupanog po punomoćniku VALENTINA BILANDŽIĆ, odvjetnica</derivirana_varijabla>
  </DomainObject.Predmet.StrankaFormated>
  <DomainObject.Predmet.StrankaFormatedOIB>
    <izvorni_sadrzaj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izvorni_sadrzaj>
    <derivirana_varijabla naziv="DomainObject.Predmet.StrankaFormatedOIB_1">  IVKA LONČAR, OIB 43448706698 zastupanog po punomoćniku VALENTINA BILANDŽIĆ, odvjetnica; ŽELJKO TURKOVIĆ, OIB 98951640635 zastupanog po punomoćniku VALENTINA BILANDŽIĆ, odvjetnica; MARICA SVRTAN, OIB 29387705241 zastupanog po punomoćniku VALENTINA BILANDŽIĆ, odvjetnica</derivirana_varijabla>
  </DomainObject.Predmet.StrankaFormatedOIB>
  <DomainObject.Predmet.StrankaFormatedWithAdress>
    <izvorni_sadrzaj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izvorni_sadrzaj>
    <derivirana_varijabla naziv="DomainObject.Predmet.StrankaFormatedWithAdress_1"> IVKA LONČAR, Nikole Tesle 6, 34550 Pakrac zastupanog po punomoćniku VALENTINA BILANDŽIĆ, odvjetnica; ŽELJKO TURKOVIĆ, Ivana Mažuranića 32, 43500 Daruvar zastupanog po punomoćniku VALENTINA BILANDŽIĆ, odvjetnica; MARICA SVRTAN, Dioš 48, 43500 Končanica zastupanog po punomoćniku VALENTINA BILANDŽIĆ, odvjetnica</derivirana_varijabla>
  </DomainObject.Predmet.StrankaFormatedWithAdress>
  <DomainObject.Predmet.StrankaFormatedWithAdressOIB>
    <izvorni_sadrzaj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izvorni_sadrzaj>
    <derivirana_varijabla naziv="DomainObject.Predmet.StrankaFormatedWithAdressOIB_1"> IVKA LONČAR, OIB 43448706698, Nikole Tesle 6, 34550 Pakrac zastupanog po punomoćniku VALENTINA BILANDŽIĆ, odvjetnica; ŽELJKO TURKOVIĆ, OIB 98951640635, Ivana Mažuranića 32, 43500 Daruvar zastupanog po punomoćniku VALENTINA BILANDŽIĆ, odvjetnica; MARICA SVRTAN, OIB 29387705241, Dioš 48, 43500 Končanica zastupanog po punomoćniku VALENTINA BILANDŽIĆ, odvjetnica</derivirana_varijabla>
  </DomainObject.Predmet.StrankaFormatedWithAdressOIB>
  <DomainObject.Predmet.StrankaWithAdress>
    <izvorni_sadrzaj>IVKA LONČAR Nikole Tesle 6,34550 Pakrac,ŽELJKO TURKOVIĆ Ivana Mažuranića 32,43500 Daruvar,MARICA SVRTAN Dioš 48,43500 Končanica</izvorni_sadrzaj>
    <derivirana_varijabla naziv="DomainObject.Predmet.StrankaWithAdress_1">IVKA LONČAR Nikole Tesle 6,34550 Pakrac,ŽELJKO TURKOVIĆ Ivana Mažuranića 32,43500 Daruvar,MARICA SVRTAN Dioš 48,43500 Končanica</derivirana_varijabla>
  </DomainObject.Predmet.StrankaWithAdress>
  <DomainObject.Predmet.StrankaWithAdressOIB>
    <izvorni_sadrzaj>IVKA LONČAR, OIB 43448706698, Nikole Tesle 6,34550 Pakrac,ŽELJKO TURKOVIĆ, OIB 98951640635, Ivana Mažuranića 32,43500 Daruvar,MARICA SVRTAN, OIB 29387705241, Dioš 48,43500 Končanica</izvorni_sadrzaj>
    <derivirana_varijabla naziv="DomainObject.Predmet.StrankaWithAdressOIB_1">IVKA LONČAR, OIB 43448706698, Nikole Tesle 6,34550 Pakrac,ŽELJKO TURKOVIĆ, OIB 98951640635, Ivana Mažuranića 32,43500 Daruvar,MARICA SVRTAN, OIB 29387705241, Dioš 48,43500 Končanica</derivirana_varijabla>
  </DomainObject.Predmet.StrankaWithAdressOIB>
  <DomainObject.Predmet.StrankaNazivFormated>
    <izvorni_sadrzaj>IVKA LONČAR,ŽELJKO TURKOVIĆ,MARICA SVRTAN</izvorni_sadrzaj>
    <derivirana_varijabla naziv="DomainObject.Predmet.StrankaNazivFormated_1">IVKA LONČAR,ŽELJKO TURKOVIĆ,MARICA SVRTAN</derivirana_varijabla>
  </DomainObject.Predmet.StrankaNazivFormated>
  <DomainObject.Predmet.StrankaNazivFormatedOIB>
    <izvorni_sadrzaj>IVKA LONČAR, OIB 43448706698,ŽELJKO TURKOVIĆ, OIB 98951640635,MARICA SVRTAN, OIB 29387705241</izvorni_sadrzaj>
    <derivirana_varijabla naziv="DomainObject.Predmet.StrankaNazivFormatedOIB_1">IVKA LONČAR, OIB 43448706698,ŽELJKO TURKOVIĆ, OIB 98951640635,MARICA SVRTAN, OIB 29387705241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izvorni_sadrzaj>
    <derivirana_varijabla naziv="DomainObject.Predmet.StrankaListFormated_1">
      <item>IVKA LONČAR zastupanog po punomoćniku VALENTINA BILANDŽIĆ, odvjetnica</item>
      <item>ŽELJKO TURKOVIĆ zastupanog po punomoćniku VALENTINA BILANDŽIĆ, odvjetnica</item>
      <item>MARICA SVRTAN zastupanog po punomoćniku VALENTINA BILANDŽIĆ, odvjetnica</item>
    </derivirana_varijabla>
  </DomainObject.Predmet.StrankaListFormated>
  <DomainObject.Predmet.StrankaListFormatedOIB>
    <izvorni_sadrzaj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izvorni_sadrzaj>
    <derivirana_varijabla naziv="DomainObject.Predmet.StrankaListFormatedOIB_1">
      <item>IVKA LONČAR, OIB 43448706698 zastupanog po punomoćniku VALENTINA BILANDŽIĆ, odvjetnica</item>
      <item>ŽELJKO TURKOVIĆ, OIB 98951640635 zastupanog po punomoćniku VALENTINA BILANDŽIĆ, odvjetnica</item>
      <item>MARICA SVRTAN, OIB 29387705241 zastupanog po punomoćniku VALENTINA BILANDŽIĆ, odvjetnica</item>
    </derivirana_varijabla>
  </DomainObject.Predmet.StrankaListFormatedOIB>
  <DomainObject.Predmet.StrankaListFormatedWithAdress>
    <izvorni_sadrzaj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izvorni_sadrzaj>
    <derivirana_varijabla naziv="DomainObject.Predmet.StrankaListFormatedWithAdress_1">
      <item>IVKA LONČAR, Nikole Tesle 6, 34550 Pakrac zastupanog po punomoćniku VALENTINA BILANDŽIĆ, odvjetnica</item>
      <item>ŽELJKO TURKOVIĆ, Ivana Mažuranića 32, 43500 Daruvar zastupanog po punomoćniku VALENTINA BILANDŽIĆ, odvjetnica</item>
      <item>MARICA SVRTAN, Dioš 48, 43500 Končanica zastupanog po punomoćniku VALENTINA BILANDŽIĆ, odvjetnica</item>
    </derivirana_varijabla>
  </DomainObject.Predmet.StrankaListFormatedWithAdress>
  <DomainObject.Predmet.StrankaListFormatedWithAdressOIB>
    <izvorni_sadrzaj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izvorni_sadrzaj>
    <derivirana_varijabla naziv="DomainObject.Predmet.StrankaListFormatedWithAdressOIB_1">
      <item>IVKA LONČAR, OIB 43448706698, Nikole Tesle 6, 34550 Pakrac zastupanog po punomoćniku VALENTINA BILANDŽIĆ, odvjetnica</item>
      <item>ŽELJKO TURKOVIĆ, OIB 98951640635, Ivana Mažuranića 32, 43500 Daruvar zastupanog po punomoćniku VALENTINA BILANDŽIĆ, odvjetnica</item>
      <item>MARICA SVRTAN, OIB 29387705241, Dioš 48, 43500 Končanica zastupanog po punomoćniku VALENTINA BILANDŽIĆ, odvjetnica</item>
    </derivirana_varijabla>
  </DomainObject.Predmet.StrankaListFormatedWithAdressOIB>
  <DomainObject.Predmet.StrankaListNazivFormated>
    <izvorni_sadrzaj>
      <item>IVKA LONČAR</item>
      <item>ŽELJKO TURKOVIĆ</item>
      <item>MARICA SVRTAN</item>
    </izvorni_sadrzaj>
    <derivirana_varijabla naziv="DomainObject.Predmet.StrankaListNazivFormated_1">
      <item>IVKA LONČAR</item>
      <item>ŽELJKO TURKOVIĆ</item>
      <item>MARICA SVRTAN</item>
    </derivirana_varijabla>
  </DomainObject.Predmet.StrankaListNazivFormated>
  <DomainObject.Predmet.StrankaListNazivFormatedOIB>
    <izvorni_sadrzaj>
      <item>IVKA LONČAR, OIB 43448706698</item>
      <item>ŽELJKO TURKOVIĆ, OIB 98951640635</item>
      <item>MARICA SVRTAN, OIB 29387705241</item>
    </izvorni_sadrzaj>
    <derivirana_varijabla naziv="DomainObject.Predmet.StrankaListNazivFormatedOIB_1">
      <item>IVKA LONČAR, OIB 43448706698</item>
      <item>ŽELJKO TURKOVIĆ, OIB 98951640635</item>
      <item>MARICA SVRTAN, OIB 29387705241</item>
    </derivirana_varijabla>
  </DomainObject.Predmet.StrankaListNazivFormatedOIB>
  <DomainObject.Predmet.ProtuStrankaListFormated>
    <izvorni_sadrzaj>
      <item>DARTEKS d.o.o. za tekstilnu proizvodnju</item>
    </izvorni_sadrzaj>
    <derivirana_varijabla naziv="DomainObject.Predmet.ProtuStrankaListFormated_1">
      <item>DARTEKS d.o.o. za tekstilnu proizvodnju</item>
    </derivirana_varijabla>
  </DomainObject.Predmet.ProtuStrankaListFormated>
  <DomainObject.Predmet.ProtuStrankaListFormatedOIB>
    <izvorni_sadrzaj>
      <item>DARTEKS d.o.o. za tekstilnu proizvodnju, OIB 11872649279</item>
    </izvorni_sadrzaj>
    <derivirana_varijabla naziv="DomainObject.Predmet.ProtuStrankaListFormatedOIB_1">
      <item>DARTEKS d.o.o. za tekstilnu proizvodnju, OIB 11872649279</item>
    </derivirana_varijabla>
  </DomainObject.Predmet.ProtuStrankaListFormatedOIB>
  <DomainObject.Predmet.ProtuStrankaListFormatedWithAdress>
    <izvorni_sadrzaj>
      <item>DARTEKS d.o.o. za tekstilnu proizvodnju, Matije Gupca 12, 43500 Daruvar</item>
    </izvorni_sadrzaj>
    <derivirana_varijabla naziv="DomainObject.Predmet.ProtuStrankaListFormatedWithAdress_1">
      <item>DARTEKS d.o.o. za tekstilnu proizvodnju, Matije Gupca 12, 43500 Daruvar</item>
    </derivirana_varijabla>
  </DomainObject.Predmet.ProtuStrankaListFormatedWithAdress>
  <DomainObject.Predmet.ProtuStrankaListFormatedWithAdressOIB>
    <izvorni_sadrzaj>
      <item>DARTEKS d.o.o. za tekstilnu proizvodnju, OIB 11872649279, Matije Gupca 12, 43500 Daruvar</item>
    </izvorni_sadrzaj>
    <derivirana_varijabla naziv="DomainObject.Predmet.ProtuStrankaListFormatedWithAdressOIB_1">
      <item>DARTEKS d.o.o. za tekstilnu proizvodnju, OIB 11872649279, Matije Gupca 12, 43500 Daruvar</item>
    </derivirana_varijabla>
  </DomainObject.Predmet.ProtuStrankaListFormatedWithAdressOIB>
  <DomainObject.Predmet.ProtuStrankaListNazivFormated>
    <izvorni_sadrzaj>
      <item>DARTEKS d.o.o. za tekstilnu proizvodnju</item>
    </izvorni_sadrzaj>
    <derivirana_varijabla naziv="DomainObject.Predmet.ProtuStrankaListNazivFormated_1">
      <item>DARTEKS d.o.o. za tekstilnu proizvodnju</item>
    </derivirana_varijabla>
  </DomainObject.Predmet.ProtuStrankaListNazivFormated>
  <DomainObject.Predmet.ProtuStrankaListNazivFormatedOIB>
    <izvorni_sadrzaj>
      <item>DARTEKS d.o.o. za tekstilnu proizvodnju, OIB 11872649279</item>
    </izvorni_sadrzaj>
    <derivirana_varijabla naziv="DomainObject.Predmet.ProtuStrankaListNazivFormatedOIB_1">
      <item>DARTEKS d.o.o. za tekstilnu proizvodnju, OIB 11872649279</item>
    </derivirana_varijabla>
  </DomainObject.Predmet.ProtuStrankaListNazivFormatedOIB>
  <DomainObject.Predmet.OstaliListFormated>
    <izvorni_sadrzaj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Formated_1">
      <item>VALENTINA BILANDŽIĆ, odvjetnica punomoćnik sudionika u postupku IVKA LONČAR; MARICA SVRTAN; ŽELJKO TURKOVIĆ</item>
      <item>Snježana Marinić</item>
      <item>ŽDO u Bjelovaru</item>
      <item>Općinski sud u Bjelovaru, Stalna služba u Daruvaru Zemljišnoknjižni odjel</item>
      <item>FINA Bjelovar</item>
    </derivirana_varijabla>
  </DomainObject.Predmet.OstaliListFormated>
  <DomainObject.Predmet.OstaliListFormatedOIB>
    <izvorni_sadrzaj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FormatedOIB_1">
      <item>VALENTINA BILANDŽIĆ, odvjetnica, OIB 33012960305 punomoćnik sudionika u postupku IVKA LONČAR; MARICA SVRTAN; ŽELJKO TURKOVIĆ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FormatedOIB>
  <DomainObject.Predmet.OstaliListFormatedWithAdress>
    <izvorni_sadrzaj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izvorni_sadrzaj>
    <derivirana_varijabla naziv="DomainObject.Predmet.OstaliListFormatedWithAdress_1">
      <item>VALENTINA BILANDŽIĆ, odvjetnica, Stjepana Radića 14, 43500 Daruvar punomoćnik sudionika u postupku IVKA LONČAR; MARICA SVRTAN; ŽELJKO TURKOVIĆ</item>
      <item>Snježana Marinić, Matije Gupca 95., 43500 Daruvar</item>
      <item>ŽDO u Bjelovaru</item>
      <item>Općinski sud u Bjelovaru, Stalna služba u Daruvaru Zemljišnoknjižni odjel, ., 43500 Daruvar</item>
      <item>FINA Bjelovar</item>
    </derivirana_varijabla>
  </DomainObject.Predmet.OstaliListFormatedWithAdress>
  <DomainObject.Predmet.OstaliListFormatedWithAdressOIB>
    <izvorni_sadrzaj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izvorni_sadrzaj>
    <derivirana_varijabla naziv="DomainObject.Predmet.OstaliListFormatedWithAdressOIB_1">
      <item>VALENTINA BILANDŽIĆ, odvjetnica, OIB 33012960305, Stjepana Radića 14, 43500 Daruvar punomoćnik sudionika u postupku IVKA LONČAR; MARICA SVRTAN; ŽELJKO TURKOVIĆ</item>
      <item>Snježana Marinić, OIB 88152742631, Matije Gupca 95., 43500 Daruvar</item>
      <item>ŽDO u Bjelovaru, OIB 86821435474</item>
      <item>Općinski sud u Bjelovaru, Stalna služba u Daruvaru Zemljišnoknjižni odjel, ., 43500 Daruvar</item>
      <item>FINA Bjelovar, OIB 85821130368</item>
    </derivirana_varijabla>
  </DomainObject.Predmet.OstaliListFormatedWithAdressOIB>
  <DomainObject.Predmet.OstaliListNazivFormated>
    <izvorni_sadrzaj>
      <item>VALENTINA BILANDŽIĆ, odvjetnica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OstaliListNazivFormated_1">
      <item>VALENTINA BILANDŽIĆ, odvjetnica</item>
      <item>Snježana Marinić</item>
      <item>ŽDO u Bjelovaru</item>
      <item>Općinski sud u Bjelovaru, Stalna služba u Daruvaru Zemljišnoknjižni odjel</item>
      <item>FINA Bjelovar</item>
    </derivirana_varijabla>
  </DomainObject.Predmet.OstaliListNazivFormated>
  <DomainObject.Predmet.OstaliListNazivFormatedOIB>
    <izvorni_sadrzaj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izvorni_sadrzaj>
    <derivirana_varijabla naziv="DomainObject.Predmet.OstaliListNazivFormatedOIB_1">
      <item>VALENTINA BILANDŽIĆ, odvjetnica, OIB 33012960305</item>
      <item>Snježana Marinić, OIB 88152742631</item>
      <item>ŽDO u Bjelovaru, OIB 86821435474</item>
      <item>Općinski sud u Bjelovaru, Stalna služba u Daruvaru Zemljišnoknjižni odjel</item>
      <item>FINA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IVKA LONČAR i dr.</izvorni_sadrzaj>
    <derivirana_varijabla naziv="DomainObject.Predmet.StrankaIDrugi_1">IVKA LONČAR i dr.</derivirana_varijabla>
  </DomainObject.Predmet.StrankaIDrugi>
  <DomainObject.Predmet.ProtustrankaIDrugi>
    <izvorni_sadrzaj>DARTEKS d.o.o. za tekstilnu proizvodnju</izvorni_sadrzaj>
    <derivirana_varijabla naziv="DomainObject.Predmet.ProtustrankaIDrugi_1">DARTEKS d.o.o. za tekstilnu proizvodnju</derivirana_varijabla>
  </DomainObject.Predmet.ProtustrankaIDrugi>
  <DomainObject.Predmet.StrankaIDrugiAdressOIB>
    <izvorni_sadrzaj>IVKA LONČAR, OIB 43448706698, Nikole Tesle 6, 34550 Pakrac i dr.</izvorni_sadrzaj>
    <derivirana_varijabla naziv="DomainObject.Predmet.StrankaIDrugiAdressOIB_1">IVKA LONČAR, OIB 43448706698, Nikole Tesle 6, 34550 Pakrac i dr.</derivirana_varijabla>
  </DomainObject.Predmet.StrankaIDrugiAdressOIB>
  <DomainObject.Predmet.ProtustrankaIDrugiAdressOIB>
    <izvorni_sadrzaj>DARTEKS d.o.o. za tekstilnu proizvodnju, OIB 11872649279, Matije Gupca 12, 43500 Daruvar</izvorni_sadrzaj>
    <derivirana_varijabla naziv="DomainObject.Predmet.ProtustrankaIDrugiAdressOIB_1">DARTEKS d.o.o. za tekstilnu proizvodnju, OIB 11872649279, Matije Gupca 12,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izvorni_sadrzaj>
    <derivirana_varijabla naziv="DomainObject.Predmet.SudioniciListNaziv_1">
      <item>IVKA LONČAR</item>
      <item>ŽELJKO TURKOVIĆ</item>
      <item>MARICA SVRTAN</item>
      <item>VALENTINA BILANDŽIĆ, odvjetnica</item>
      <item>DARTEKS d.o.o. za tekstilnu proizvodnju</item>
      <item>Snježana Marinić</item>
      <item>ŽDO u Bjelovaru</item>
      <item>Općinski sud u Bjelovaru, Stalna služba u Daruvaru Zemljišnoknjižni odjel</item>
      <item>FINA Bjelovar</item>
    </derivirana_varijabla>
  </DomainObject.Predmet.SudioniciListNaziv>
  <DomainObject.Predmet.SudioniciListAdressOIB>
    <izvorni_sadrzaj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izvorni_sadrzaj>
    <derivirana_varijabla naziv="DomainObject.Predmet.SudioniciListAdressOIB_1">
      <item>IVKA LONČAR, OIB 43448706698, Nikole Tesle 6,34550 Pakrac</item>
      <item>ŽELJKO TURKOVIĆ, OIB 98951640635, Ivana Mažuranića 32,43500 Daruvar</item>
      <item>MARICA SVRTAN, OIB 29387705241, Dioš 48,43500 Končanica</item>
      <item>VALENTINA BILANDŽIĆ, odvjetnica, OIB 33012960305, Stjepana Radića 14,43500 Daruvar</item>
      <item>DARTEKS d.o.o. za tekstilnu proizvodnju, OIB 11872649279, Matije Gupca 12,43500 Daruvar</item>
      <item>Snježana Marinić, OIB 88152742631, Matije Gupca 95.,43500 Daruvar</item>
      <item>ŽDO u Bjelovaru, OIB 86821435474</item>
      <item>Općinski sud u Bjelovaru, Stalna služba u Daruvaru Zemljišnoknjižni odjel, .,43500 Daruvar</item>
      <item>FINA Bjelovar,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43448706698</item>
      <item>, OIB 98951640635</item>
      <item>, OIB 29387705241</item>
      <item>, OIB 33012960305</item>
      <item>, OIB 11872649279</item>
      <item>, OIB 88152742631</item>
      <item>, OIB 86821435474</item>
      <item>, OIB null</item>
      <item>, OIB 85821130368</item>
    </izvorni_sadrzaj>
    <derivirana_varijabla naziv="DomainObject.Predmet.SudioniciListNazivOIB_1">
      <item>, OIB 43448706698</item>
      <item>, OIB 98951640635</item>
      <item>, OIB 29387705241</item>
      <item>, OIB 33012960305</item>
      <item>, OIB 11872649279</item>
      <item>, OIB 88152742631</item>
      <item>, OIB 86821435474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13</properties:Pages>
  <properties:Words>2589</properties:Words>
  <properties:Characters>15592</properties:Characters>
  <properties:Lines>1787</properties:Lines>
  <properties:Paragraphs>1193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17816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2018-01-31T18:29:00Z</dcterms:created>
  <dc:creator>kupa1</dc:creator>
  <dc:description/>
  <cp:keywords/>
  <cp:lastModifiedBy>Vesna Dragišić</cp:lastModifiedBy>
  <cp:lastPrinted>2018-01-31T08:51:00Z</cp:lastPrinted>
  <dcterms:modified xmlns:xsi="http://www.w3.org/2001/XMLSchema-instance" xsi:type="dcterms:W3CDTF">2018-02-01T08:16:00Z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13</vt:i4>
  </prop:property>
</prop:Properties>
</file>