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6b8a" w14:paraId="95b6b8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134147">
        <w:t>4659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134147">
        <w:t>LJEKARNE FLORES, Zagreb, Andrilovečka 58/1, OIB: 19528585623</w:t>
      </w:r>
      <w:r w:rsidR="00CE28EB">
        <w:t xml:space="preserve">, </w:t>
      </w:r>
      <w:r w:rsidRPr="00AF1EFD">
        <w:t xml:space="preserve">dana </w:t>
      </w:r>
      <w:r w:rsidR="00134147">
        <w:t>4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134147">
        <w:t>LJEKARNE FLORES, Zagreb, Andrilovečka 58/1, OIB: 19528585623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134147">
        <w:t>4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93EF3">
        <w:t>1</w:t>
      </w:r>
      <w:r w:rsidR="00134147">
        <w:t>2</w:t>
      </w:r>
      <w:r w:rsidR="00793EF3">
        <w:t>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34147">
        <w:t>Berislav Maksimović, Varaždin, Hrašćica, Braće Radić 1, OIB: 57300759557.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134147">
        <w:t>LJEKARNE FLORES, Zagreb, Andrilovečka 58/1, OIB: 19528585623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134147">
        <w:t>4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134147">
        <w:t>LJEKARNE FLORES, Zagreb, Andrilovečka 58/1, OIB: 19528585623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134147">
        <w:t>LJEKARNE FLORES, Zagreb, Andrilovečka 58/1, OIB: 19528585623</w:t>
      </w:r>
      <w:r w:rsidR="00D00069">
        <w:t>,</w:t>
      </w:r>
      <w:r w:rsidR="00195338">
        <w:t xml:space="preserve"> dana </w:t>
      </w:r>
      <w:r w:rsidR="000A1EA9">
        <w:t>30. listopada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0A1EA9">
        <w:t>26. studenog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34147">
        <w:t>4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6D3550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6D3550" w:rsidP="00465DEA" w:rsidR="006D3550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134147">
        <w:t>Berislav Maksimović</w:t>
      </w:r>
      <w:r w:rsidR="00844149">
        <w:t xml:space="preserve">, </w:t>
      </w:r>
      <w:r w:rsidR="00134147">
        <w:t>Varaždin, Hrašćica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36A" w:rsidR="00D5736A">
      <w:r>
        <w:separator/>
      </w:r>
    </w:p>
  </w:endnote>
  <w:endnote w:id="0" w:type="continuationSeparator">
    <w:p w:rsidRDefault="00D5736A" w:rsidR="00D57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36A" w:rsidR="00D5736A">
      <w:r>
        <w:separator/>
      </w:r>
    </w:p>
  </w:footnote>
  <w:footnote w:id="0" w:type="continuationSeparator">
    <w:p w:rsidRDefault="00D5736A" w:rsidR="00D573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5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34147">
      <w:t>4659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6D3550"/>
    <w:rsid w:val="007170B8"/>
    <w:rsid w:val="00717D4A"/>
    <w:rsid w:val="007240F6"/>
    <w:rsid w:val="00744C2C"/>
    <w:rsid w:val="007861DF"/>
    <w:rsid w:val="00793EF3"/>
    <w:rsid w:val="007A550F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736A"/>
    <w:rsid w:val="00D862E2"/>
    <w:rsid w:val="00D90AF2"/>
    <w:rsid w:val="00DC017F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4659</izvorni_sadrzaj>
    <derivirana_varijabla naziv="DomainObject.Predmet.Broj_1">4659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St-4659/2015</izvorni_sadrzaj>
    <derivirana_varijabla naziv="DomainObject.Predmet.OznakaBroj_1">St-4659/2015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LJEKARNE FLORES</izvorni_sadrzaj>
    <derivirana_varijabla naziv="DomainObject.Predmet.ProtustrankaFormated_1">  LJEKARNE FLORES</derivirana_varijabla>
  </DomainObject.Predmet.ProtustrankaFormated>
  <DomainObject.Predmet.ProtustrankaFormatedOIB>
    <izvorni_sadrzaj>  LJEKARNE FLORES, OIB 19528585623</izvorni_sadrzaj>
    <derivirana_varijabla naziv="DomainObject.Predmet.ProtustrankaFormatedOIB_1">  LJEKARNE FLORES, OIB 19528585623</derivirana_varijabla>
  </DomainObject.Predmet.ProtustrankaFormatedOIB>
  <DomainObject.Predmet.ProtustrankaFormatedWithAdress>
    <izvorni_sadrzaj> LJEKARNE FLORES, Andrilovečka 58/1, 10000 Zagreb</izvorni_sadrzaj>
    <derivirana_varijabla naziv="DomainObject.Predmet.ProtustrankaFormatedWithAdress_1"> LJEKARNE FLORES, Andrilovečka 58/1, 10000 Zagreb</derivirana_varijabla>
  </DomainObject.Predmet.ProtustrankaFormatedWithAdress>
  <DomainObject.Predmet.ProtustrankaFormatedWithAdressOIB>
    <izvorni_sadrzaj> LJEKARNE FLORES, OIB 19528585623, Andrilovečka 58/1, 10000 Zagreb</izvorni_sadrzaj>
    <derivirana_varijabla naziv="DomainObject.Predmet.ProtustrankaFormatedWithAdressOIB_1"> LJEKARNE FLORES, OIB 19528585623, Andrilovečka 58/1, 10000 Zagreb</derivirana_varijabla>
  </DomainObject.Predmet.ProtustrankaFormatedWithAdressOIB>
  <DomainObject.Predmet.ProtustrankaWithAdress>
    <izvorni_sadrzaj>LJEKARNE FLORES Andrilovečka 58/1, 10000 Zagreb</izvorni_sadrzaj>
    <derivirana_varijabla naziv="DomainObject.Predmet.ProtustrankaWithAdress_1">LJEKARNE FLORES Andrilovečka 58/1, 10000 Zagreb</derivirana_varijabla>
  </DomainObject.Predmet.ProtustrankaWithAdress>
  <DomainObject.Predmet.ProtustrankaWithAdressOIB>
    <izvorni_sadrzaj>LJEKARNE FLORES, OIB 19528585623, Andrilovečka 58/1, 10000 Zagreb</izvorni_sadrzaj>
    <derivirana_varijabla naziv="DomainObject.Predmet.ProtustrankaWithAdressOIB_1">LJEKARNE FLORES, OIB 19528585623, Andrilovečka 58/1, 10000 Zagreb</derivirana_varijabla>
  </DomainObject.Predmet.ProtustrankaWithAdressOIB>
  <DomainObject.Predmet.ProtustrankaNazivFormated>
    <izvorni_sadrzaj>LJEKARNE FLORES</izvorni_sadrzaj>
    <derivirana_varijabla naziv="DomainObject.Predmet.ProtustrankaNazivFormated_1">LJEKARNE FLORES</derivirana_varijabla>
  </DomainObject.Predmet.ProtustrankaNazivFormated>
  <DomainObject.Predmet.ProtustrankaNazivFormatedOIB>
    <izvorni_sadrzaj>LJEKARNE FLORES, OIB 19528585623</izvorni_sadrzaj>
    <derivirana_varijabla naziv="DomainObject.Predmet.ProtustrankaNazivFormatedOIB_1">LJEKARNE FLORES, OIB 19528585623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LJEKARNE FLORES</item>
    </izvorni_sadrzaj>
    <derivirana_varijabla naziv="DomainObject.Predmet.ProtuStrankaListFormated_1">
      <item>LJEKARNE FLORES</item>
    </derivirana_varijabla>
  </DomainObject.Predmet.ProtuStrankaListFormated>
  <DomainObject.Predmet.ProtuStrankaListFormatedOIB>
    <izvorni_sadrzaj>
      <item>LJEKARNE FLORES, OIB 19528585623</item>
    </izvorni_sadrzaj>
    <derivirana_varijabla naziv="DomainObject.Predmet.ProtuStrankaListFormatedOIB_1">
      <item>LJEKARNE FLORES, OIB 19528585623</item>
    </derivirana_varijabla>
  </DomainObject.Predmet.ProtuStrankaListFormatedOIB>
  <DomainObject.Predmet.ProtuStrankaListFormatedWithAdress>
    <izvorni_sadrzaj>
      <item>LJEKARNE FLORES, Andrilovečka 58/1, 10000 Zagreb</item>
    </izvorni_sadrzaj>
    <derivirana_varijabla naziv="DomainObject.Predmet.ProtuStrankaListFormatedWithAdress_1">
      <item>LJEKARNE FLORES, Andrilovečka 58/1, 10000 Zagreb</item>
    </derivirana_varijabla>
  </DomainObject.Predmet.ProtuStrankaListFormatedWithAdress>
  <DomainObject.Predmet.ProtuStrankaListFormatedWithAdressOIB>
    <izvorni_sadrzaj>
      <item>LJEKARNE FLORES, OIB 19528585623, Andrilovečka 58/1, 10000 Zagreb</item>
    </izvorni_sadrzaj>
    <derivirana_varijabla naziv="DomainObject.Predmet.ProtuStrankaListFormatedWithAdressOIB_1">
      <item>LJEKARNE FLORES, OIB 19528585623, Andrilovečka 58/1, 10000 Zagreb</item>
    </derivirana_varijabla>
  </DomainObject.Predmet.ProtuStrankaListFormatedWithAdressOIB>
  <DomainObject.Predmet.ProtuStrankaListNazivFormated>
    <izvorni_sadrzaj>
      <item>LJEKARNE FLORES</item>
    </izvorni_sadrzaj>
    <derivirana_varijabla naziv="DomainObject.Predmet.ProtuStrankaListNazivFormated_1">
      <item>LJEKARNE FLORES</item>
    </derivirana_varijabla>
  </DomainObject.Predmet.ProtuStrankaListNazivFormated>
  <DomainObject.Predmet.ProtuStrankaListNazivFormatedOIB>
    <izvorni_sadrzaj>
      <item>LJEKARNE FLORES, OIB 19528585623</item>
    </izvorni_sadrzaj>
    <derivirana_varijabla naziv="DomainObject.Predmet.ProtuStrankaListNazivFormatedOIB_1">
      <item>LJEKARNE FLORES, OIB 19528585623</item>
    </derivirana_varijabla>
  </DomainObject.Predmet.ProtuStrankaListNazivFormatedOIB>
  <DomainObject.Predmet.OstaliListFormated>
    <izvorni_sadrzaj>
      <item>Anto Hrnjak</item>
    </izvorni_sadrzaj>
    <derivirana_varijabla naziv="DomainObject.Predmet.OstaliListFormated_1">
      <item>Anto Hrnjak</item>
    </derivirana_varijabla>
  </DomainObject.Predmet.OstaliListFormated>
  <DomainObject.Predmet.OstaliListFormatedOIB>
    <izvorni_sadrzaj>
      <item>Anto Hrnjak, OIB 34621903793</item>
    </izvorni_sadrzaj>
    <derivirana_varijabla naziv="DomainObject.Predmet.OstaliListFormatedOIB_1">
      <item>Anto Hrnjak, OIB 34621903793</item>
    </derivirana_varijabla>
  </DomainObject.Predmet.OstaliListFormatedOIB>
  <DomainObject.Predmet.OstaliListFormatedWithAdress>
    <izvorni_sadrzaj>
      <item>Anto Hrnjak, Kolarova 14, 10000 Zagreb</item>
    </izvorni_sadrzaj>
    <derivirana_varijabla naziv="DomainObject.Predmet.OstaliListFormatedWithAdress_1">
      <item>Anto Hrnjak, Kolarova 14, 10000 Zagreb</item>
    </derivirana_varijabla>
  </DomainObject.Predmet.OstaliListFormatedWithAdress>
  <DomainObject.Predmet.OstaliListFormatedWithAdressOIB>
    <izvorni_sadrzaj>
      <item>Anto Hrnjak, OIB 34621903793, Kolarova 14, 10000 Zagreb</item>
    </izvorni_sadrzaj>
    <derivirana_varijabla naziv="DomainObject.Predmet.OstaliListFormatedWithAdressOIB_1">
      <item>Anto Hrnjak, OIB 34621903793, Kolarova 14, 10000 Zagreb</item>
    </derivirana_varijabla>
  </DomainObject.Predmet.OstaliListFormatedWithAdressOIB>
  <DomainObject.Predmet.OstaliListNazivFormated>
    <izvorni_sadrzaj>
      <item>Anto Hrnjak</item>
    </izvorni_sadrzaj>
    <derivirana_varijabla naziv="DomainObject.Predmet.OstaliListNazivFormated_1">
      <item>Anto Hrnjak</item>
    </derivirana_varijabla>
  </DomainObject.Predmet.OstaliListNazivFormated>
  <DomainObject.Predmet.OstaliListNazivFormatedOIB>
    <izvorni_sadrzaj>
      <item>Anto Hrnjak, OIB 34621903793</item>
    </izvorni_sadrzaj>
    <derivirana_varijabla naziv="DomainObject.Predmet.OstaliListNazivFormatedOIB_1">
      <item>Anto Hrnjak, OIB 34621903793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LJEKARNE FLORES</izvorni_sadrzaj>
    <derivirana_varijabla naziv="DomainObject.Predmet.ProtustrankaIDrugi_1">LJEKARNE FLORES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LJEKARNE FLORES, OIB 19528585623, Andrilovečka 58/1, 10000 Zagreb</izvorni_sadrzaj>
    <derivirana_varijabla naziv="DomainObject.Predmet.ProtustrankaIDrugiAdressOIB_1">LJEKARNE FLORES, OIB 19528585623, Andrilovečka 58/1,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LJEKARNE FLORES</item>
      <item>FINA Regionalni centar Zagreb</item>
      <item>Anto Hrnjak</item>
    </izvorni_sadrzaj>
    <derivirana_varijabla naziv="DomainObject.Predmet.SudioniciListNaziv_1">
      <item>LJEKARNE FLORES</item>
      <item>FINA Regionalni centar Zagreb</item>
      <item>Anto Hrnjak</item>
    </derivirana_varijabla>
  </DomainObject.Predmet.SudioniciListNaziv>
  <DomainObject.Predmet.SudioniciListAdressOIB>
    <izvorni_sadrzaj>
      <item>LJEKARNE FLORES, OIB 19528585623, Andrilovečka 58/1,10000 Zagreb</item>
      <item>FINA Regionalni centar Zagreb, OIB 85821130368, Trg svibanjskih žrtava 1995. 1,10000 Zagreb</item>
      <item>Anto Hrnjak, OIB 34621903793, Kolarova 14,10000 Zagreb</item>
    </izvorni_sadrzaj>
    <derivirana_varijabla naziv="DomainObject.Predmet.SudioniciListAdressOIB_1">
      <item>LJEKARNE FLORES, OIB 19528585623, Andrilovečka 58/1,10000 Zagreb</item>
      <item>FINA Regionalni centar Zagreb, OIB 85821130368, Trg svibanjskih žrtava 1995. 1,10000 Zagreb</item>
      <item>Anto Hrnjak, OIB 34621903793, Kolarova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19528585623</item>
      <item>, OIB 85821130368</item>
      <item>, OIB 34621903793</item>
    </izvorni_sadrzaj>
    <derivirana_varijabla naziv="DomainObject.Predmet.SudioniciListNazivOIB_1">
      <item>, OIB 19528585623</item>
      <item>, OIB 85821130368</item>
      <item>, OIB 34621903793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497</properties:Words>
  <properties:Characters>2760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2016-03-04T10:42:00Z</dcterms:created>
  <dc:creator>Korisnik</dc:creator>
  <cp:lastModifiedBy>Draženka Prpić</cp:lastModifiedBy>
  <cp:lastPrinted>2016-03-04T10:43:00Z</cp:lastPrinted>
  <dcterms:modified xmlns:xsi="http://www.w3.org/2001/XMLSchema-instance" xsi:type="dcterms:W3CDTF">2016-03-04T10:43:00Z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