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a0a" w14:paraId="f4bca0a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D77B0F">
        <w:rPr>
          <w:b/>
        </w:rPr>
        <w:t>494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D77B0F">
        <w:rPr>
          <w:b/>
        </w:rPr>
        <w:t>25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D77B0F" w:rsidRPr="00D77B0F">
        <w:t>HAJZ društvo s ograničenom odgovornošću za proizvodnju od metala, strojeva i uređaja, građevinarstvo i trgovinu "u stečaju",  skraćena tvrtka: HAJZ d.o.o. "u stečaju", Slavonski Brod, Požeška 82, OIB 49235234904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384958">
        <w:t>14</w:t>
      </w:r>
      <w:r w:rsidR="001112F6">
        <w:t>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384958">
        <w:t>19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06366B" w:rsidR="0006366B" w:rsidRPr="0006366B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06366B" w:rsidRPr="0006366B">
        <w:rPr>
          <w:szCs w:val="22"/>
        </w:rPr>
        <w:t>REPUBLIKA HRVATSKA</w:t>
      </w:r>
    </w:p>
    <w:p w:rsidRDefault="0006366B" w:rsidP="0006366B" w:rsidR="0006366B" w:rsidRPr="0006366B">
      <w:pPr>
        <w:rPr>
          <w:szCs w:val="22"/>
        </w:rPr>
      </w:pPr>
      <w:r w:rsidRPr="0006366B">
        <w:rPr>
          <w:szCs w:val="22"/>
        </w:rPr>
        <w:t>Ministarstvo financija, Porezna uprava,</w:t>
      </w:r>
    </w:p>
    <w:p w:rsidRDefault="0006366B" w:rsidP="0006366B" w:rsidR="0006366B">
      <w:pPr>
        <w:rPr>
          <w:szCs w:val="22"/>
        </w:rPr>
      </w:pPr>
      <w:r w:rsidRPr="0006366B">
        <w:rPr>
          <w:szCs w:val="22"/>
        </w:rPr>
        <w:t xml:space="preserve">Područni ured Slavonija i Baranja, </w:t>
      </w:r>
    </w:p>
    <w:p w:rsidRDefault="0006366B" w:rsidP="00D63021" w:rsidR="0006366B">
      <w:r w:rsidRPr="0006366B">
        <w:rPr>
          <w:szCs w:val="22"/>
        </w:rPr>
        <w:t>OIB 18683136487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         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>
        <w:rPr>
          <w:szCs w:val="22"/>
        </w:rPr>
        <w:t xml:space="preserve">      </w:t>
      </w:r>
      <w:r w:rsidR="004D2BE8">
        <w:t xml:space="preserve">u iznosu od   </w:t>
      </w:r>
      <w:r w:rsidR="004565ED">
        <w:t xml:space="preserve">   </w:t>
      </w:r>
      <w:r w:rsidR="004D2BE8">
        <w:t xml:space="preserve"> </w:t>
      </w:r>
      <w:r w:rsidR="00D63021">
        <w:t>183.951,81</w:t>
      </w:r>
      <w:r w:rsidR="004565ED" w:rsidRPr="004565ED">
        <w:t xml:space="preserve"> Kn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 </w:t>
      </w:r>
      <w:r w:rsidR="004565ED">
        <w:rPr>
          <w:b/>
        </w:rPr>
        <w:t xml:space="preserve"> </w:t>
      </w:r>
      <w:r w:rsidR="00D63021" w:rsidRPr="00D63021">
        <w:rPr>
          <w:b/>
        </w:rPr>
        <w:t>183.951,81 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D63021" w:rsidP="00E54518" w:rsidR="00D63021">
      <w:pPr>
        <w:jc w:val="both"/>
      </w:pPr>
    </w:p>
    <w:p w:rsidRDefault="00D63021" w:rsidP="00E54518" w:rsidR="00D63021">
      <w:pPr>
        <w:jc w:val="both"/>
      </w:pPr>
    </w:p>
    <w:p w:rsidRDefault="00D63021" w:rsidP="00D63021" w:rsidR="00D63021">
      <w:r>
        <w:t xml:space="preserve">1. </w:t>
      </w:r>
      <w:r w:rsidRPr="00D63021">
        <w:t xml:space="preserve">Brod-Plin d.o.o, Slavonski Brod, </w:t>
      </w:r>
    </w:p>
    <w:p w:rsidRDefault="00D63021" w:rsidP="00D63021" w:rsidR="00D63021">
      <w:r w:rsidRPr="00D63021">
        <w:t>Tome Skalice 4, OIB:  93572453653</w:t>
      </w:r>
      <w:r>
        <w:tab/>
      </w:r>
      <w:r>
        <w:tab/>
      </w:r>
      <w:r>
        <w:tab/>
      </w:r>
      <w:r>
        <w:tab/>
      </w:r>
      <w:r w:rsidRPr="00D63021">
        <w:t>u iznosu od       56.202,46 Kn</w:t>
      </w:r>
    </w:p>
    <w:p w:rsidRDefault="00D63021" w:rsidP="00D63021" w:rsidR="00D63021" w:rsidRPr="00D63021"/>
    <w:p w:rsidRDefault="00D63021" w:rsidP="00D63021" w:rsidR="00D63021">
      <w:r>
        <w:t xml:space="preserve">2. </w:t>
      </w:r>
      <w:r w:rsidRPr="00D63021">
        <w:t xml:space="preserve">Darko Jozić, Slavonski Brod, Gornja </w:t>
      </w:r>
    </w:p>
    <w:p w:rsidRDefault="00D63021" w:rsidP="00D63021" w:rsidR="00D63021" w:rsidRPr="00D63021">
      <w:r w:rsidRPr="00D63021">
        <w:t>Vrba 154, OIB: 76154391233</w:t>
      </w:r>
      <w:r>
        <w:tab/>
      </w:r>
      <w:r>
        <w:tab/>
        <w:t xml:space="preserve">        </w:t>
      </w:r>
      <w:r w:rsidRPr="00D63021">
        <w:t xml:space="preserve"> </w:t>
      </w:r>
      <w:r>
        <w:tab/>
      </w:r>
      <w:r>
        <w:tab/>
      </w:r>
      <w:r>
        <w:tab/>
      </w:r>
      <w:r w:rsidRPr="00D63021">
        <w:t>u iznosu od       16.918,00 Kn</w:t>
      </w:r>
    </w:p>
    <w:p w:rsidRDefault="00D63021" w:rsidP="00D63021" w:rsidR="00D63021" w:rsidRPr="00D63021"/>
    <w:p w:rsidRDefault="00D63021" w:rsidP="00D63021" w:rsidR="00D63021">
      <w:r>
        <w:t xml:space="preserve">3. </w:t>
      </w:r>
      <w:r w:rsidRPr="00D63021">
        <w:t xml:space="preserve">VODOVOD d.o.o., Slavonski Brod, </w:t>
      </w:r>
    </w:p>
    <w:p w:rsidRDefault="00D63021" w:rsidP="00D63021" w:rsidR="00D63021" w:rsidRPr="00D63021">
      <w:r w:rsidRPr="00D63021">
        <w:t>N. Zrinskog 25, OIB: 80535169523</w:t>
      </w:r>
      <w:r w:rsidRPr="00D63021">
        <w:tab/>
      </w:r>
      <w:r w:rsidRPr="00D63021">
        <w:tab/>
        <w:t xml:space="preserve">         </w:t>
      </w:r>
      <w:r>
        <w:tab/>
      </w:r>
      <w:r>
        <w:tab/>
      </w:r>
      <w:r w:rsidRPr="00D63021">
        <w:t>u iznosu od         1.341,97 Kn</w:t>
      </w:r>
    </w:p>
    <w:p w:rsidRDefault="00D63021" w:rsidP="00D63021" w:rsidR="00D63021"/>
    <w:p w:rsidRDefault="00D63021" w:rsidP="00D63021" w:rsidR="00D63021">
      <w:r>
        <w:t xml:space="preserve">4. </w:t>
      </w:r>
      <w:r w:rsidRPr="00D63021">
        <w:t xml:space="preserve">Privredna Banka Zagreb d.d., Zagreb, </w:t>
      </w:r>
    </w:p>
    <w:p w:rsidRDefault="00D63021" w:rsidP="00D63021" w:rsidR="00D63021" w:rsidRPr="00D63021">
      <w:r w:rsidRPr="00D63021">
        <w:t>Radnička cesta 50, OIB: 02535677732</w:t>
      </w:r>
      <w:r w:rsidRPr="00D63021">
        <w:tab/>
      </w:r>
      <w:r w:rsidRPr="00D63021">
        <w:tab/>
        <w:t xml:space="preserve">        </w:t>
      </w:r>
      <w:r>
        <w:tab/>
      </w:r>
      <w:r w:rsidRPr="00D63021">
        <w:t xml:space="preserve">u iznosu od     776.300,44 Kn   </w:t>
      </w:r>
    </w:p>
    <w:p w:rsidRDefault="00D63021" w:rsidP="00D63021" w:rsidR="00D63021"/>
    <w:p w:rsidRDefault="00D63021" w:rsidP="00D63021" w:rsidR="00D63021">
      <w:r>
        <w:t xml:space="preserve">5. </w:t>
      </w:r>
      <w:r w:rsidRPr="00D63021">
        <w:t xml:space="preserve">HEP- Operator distribucijskog sustava, </w:t>
      </w:r>
    </w:p>
    <w:p w:rsidRDefault="00D63021" w:rsidP="00D63021" w:rsidR="00D63021">
      <w:r w:rsidRPr="00D63021">
        <w:t xml:space="preserve">Slavonski Brod, Petra Krešimira IV/11, </w:t>
      </w:r>
    </w:p>
    <w:p w:rsidRDefault="00D63021" w:rsidP="00D63021" w:rsidR="00D63021" w:rsidRPr="00D63021">
      <w:r w:rsidRPr="00D63021">
        <w:t>OIB: 46830300751</w:t>
      </w:r>
      <w:r w:rsidRPr="00D63021">
        <w:tab/>
      </w:r>
      <w:r w:rsidRPr="00D63021">
        <w:tab/>
        <w:t xml:space="preserve">         </w:t>
      </w:r>
      <w:r>
        <w:tab/>
      </w:r>
      <w:r>
        <w:tab/>
      </w:r>
      <w:r>
        <w:tab/>
      </w:r>
      <w:r>
        <w:tab/>
      </w:r>
      <w:r w:rsidRPr="00D63021">
        <w:t xml:space="preserve">u iznosu od         </w:t>
      </w:r>
      <w:r>
        <w:t xml:space="preserve">     </w:t>
      </w:r>
      <w:r w:rsidRPr="00D63021">
        <w:t xml:space="preserve">76,35 Kn  </w:t>
      </w:r>
    </w:p>
    <w:p w:rsidRDefault="00D63021" w:rsidP="00D63021" w:rsidR="00D63021"/>
    <w:p w:rsidRDefault="00D63021" w:rsidP="00D63021" w:rsidR="00D63021">
      <w:r>
        <w:t xml:space="preserve">6. </w:t>
      </w:r>
      <w:r w:rsidRPr="00D63021">
        <w:t xml:space="preserve">Komunalac d.o.o., Slavonski Brod, </w:t>
      </w:r>
    </w:p>
    <w:p w:rsidRDefault="00D63021" w:rsidP="00D63021" w:rsidR="00D63021" w:rsidRPr="00D63021">
      <w:r w:rsidRPr="00D63021">
        <w:t>Stjepana pl. Horvata 38, OIB: 618881142985</w:t>
      </w:r>
      <w:r>
        <w:tab/>
      </w:r>
      <w:r>
        <w:tab/>
      </w:r>
      <w:r w:rsidRPr="00D63021">
        <w:t xml:space="preserve">u iznosu od       </w:t>
      </w:r>
      <w:r>
        <w:t xml:space="preserve">  </w:t>
      </w:r>
      <w:r w:rsidR="00A70C77" w:rsidRPr="00A70C77">
        <w:t>5.187,30 Kn</w:t>
      </w:r>
      <w:r>
        <w:t xml:space="preserve">    </w:t>
      </w:r>
      <w:r w:rsidRPr="00D63021">
        <w:t xml:space="preserve"> </w:t>
      </w:r>
    </w:p>
    <w:p w:rsidRDefault="00D63021" w:rsidP="00D63021" w:rsidR="00D63021"/>
    <w:p w:rsidRDefault="00D63021" w:rsidP="00D63021" w:rsidR="00D63021">
      <w:r>
        <w:t xml:space="preserve">7. </w:t>
      </w:r>
      <w:r w:rsidRPr="00D63021">
        <w:t xml:space="preserve">Hrvatski Telekom d.d., Zagreb, R. Frangeša </w:t>
      </w:r>
    </w:p>
    <w:p w:rsidRDefault="00D63021" w:rsidP="00D63021" w:rsidR="00D63021">
      <w:r w:rsidRPr="00D63021">
        <w:t>Mihanovića 9, OIB: 81793146560</w:t>
      </w:r>
      <w:r w:rsidRPr="00D63021">
        <w:tab/>
      </w:r>
      <w:r w:rsidRPr="00D63021">
        <w:tab/>
        <w:t xml:space="preserve">        </w:t>
      </w:r>
      <w:r>
        <w:tab/>
      </w:r>
      <w:r>
        <w:tab/>
      </w:r>
      <w:r w:rsidRPr="00D63021">
        <w:t xml:space="preserve">u iznosu od     </w:t>
      </w:r>
      <w:r w:rsidR="00A70C77" w:rsidRPr="00A70C77">
        <w:t xml:space="preserve">110.703,17 </w:t>
      </w:r>
      <w:r w:rsidR="00A70C77">
        <w:t>K</w:t>
      </w:r>
      <w:r w:rsidR="00A70C77" w:rsidRPr="00A70C77">
        <w:t>n</w:t>
      </w:r>
      <w:r w:rsidRPr="00D63021">
        <w:t xml:space="preserve">   </w:t>
      </w:r>
    </w:p>
    <w:p w:rsidRDefault="00D63021" w:rsidP="00D63021" w:rsidR="00D63021"/>
    <w:p w:rsidRDefault="00D63021" w:rsidP="00D63021" w:rsidR="00D63021">
      <w:r>
        <w:t xml:space="preserve">8. </w:t>
      </w:r>
      <w:r w:rsidRPr="00D63021">
        <w:t xml:space="preserve">Allianz Zagreb d.d., Zagreb, </w:t>
      </w:r>
    </w:p>
    <w:p w:rsidRDefault="00D63021" w:rsidP="00D63021" w:rsidR="00D63021" w:rsidRPr="00D63021">
      <w:r w:rsidRPr="00D63021">
        <w:t>Heinzelova 70, OIB: 23759810849</w:t>
      </w:r>
      <w:r w:rsidRPr="00D63021">
        <w:tab/>
      </w:r>
      <w:r w:rsidRPr="00D63021">
        <w:tab/>
        <w:t xml:space="preserve">         </w:t>
      </w:r>
      <w:r>
        <w:tab/>
      </w:r>
      <w:r>
        <w:tab/>
      </w:r>
      <w:r w:rsidRPr="00D63021">
        <w:t xml:space="preserve">u iznosu od       </w:t>
      </w:r>
      <w:r w:rsidR="00A70C77" w:rsidRPr="00A70C77">
        <w:t>68.982,19 Kn</w:t>
      </w:r>
    </w:p>
    <w:p w:rsidRDefault="00D63021" w:rsidP="00D63021" w:rsidR="00D63021"/>
    <w:p w:rsidRDefault="00D63021" w:rsidP="00D63021" w:rsidR="00D63021">
      <w:r>
        <w:t xml:space="preserve">9. </w:t>
      </w:r>
      <w:r w:rsidRPr="00D63021">
        <w:t xml:space="preserve">Croatia osiguranje d.d., Zagreb, </w:t>
      </w:r>
    </w:p>
    <w:p w:rsidRDefault="00D63021" w:rsidP="00D63021" w:rsidR="00D63021" w:rsidRPr="00D63021">
      <w:r w:rsidRPr="00D63021">
        <w:t>Miramarska 22, OIB: 26187994862</w:t>
      </w:r>
      <w:r w:rsidRPr="00D63021">
        <w:tab/>
      </w:r>
      <w:r w:rsidRPr="00D63021">
        <w:tab/>
        <w:t xml:space="preserve">         </w:t>
      </w:r>
      <w:r>
        <w:tab/>
      </w:r>
      <w:r>
        <w:tab/>
      </w:r>
      <w:r w:rsidRPr="00D63021">
        <w:t xml:space="preserve">u iznosu od     </w:t>
      </w:r>
      <w:r w:rsidR="00A70C77">
        <w:t xml:space="preserve">  </w:t>
      </w:r>
      <w:r w:rsidR="00A70C77" w:rsidRPr="00A70C77">
        <w:t>45.518,56 Kn</w:t>
      </w:r>
      <w:r w:rsidRPr="00D63021">
        <w:t xml:space="preserve">    </w:t>
      </w:r>
    </w:p>
    <w:p w:rsidRDefault="00D63021" w:rsidP="00D63021" w:rsidR="00D63021"/>
    <w:p w:rsidRDefault="00D63021" w:rsidP="00D63021" w:rsidR="00D63021">
      <w:r>
        <w:t xml:space="preserve">10. </w:t>
      </w:r>
      <w:r w:rsidRPr="00D63021">
        <w:t xml:space="preserve">GRAD SLAVONSKI BROD, Slavonski </w:t>
      </w:r>
    </w:p>
    <w:p w:rsidRDefault="00D63021" w:rsidP="00D63021" w:rsidR="00D63021" w:rsidRPr="00D63021">
      <w:r w:rsidRPr="00D63021">
        <w:t>Brod, Vukovarska 1, OIB: 58007872049</w:t>
      </w:r>
      <w:r w:rsidRPr="00D63021">
        <w:tab/>
      </w:r>
      <w:r w:rsidRPr="00D63021">
        <w:tab/>
        <w:t xml:space="preserve">         </w:t>
      </w:r>
      <w:r>
        <w:tab/>
      </w:r>
      <w:r w:rsidRPr="00D63021">
        <w:t xml:space="preserve">u iznosu od       </w:t>
      </w:r>
      <w:r w:rsidR="00A70C77" w:rsidRPr="00A70C77">
        <w:t>19.833,14 Kn</w:t>
      </w:r>
    </w:p>
    <w:p w:rsidRDefault="00D63021" w:rsidP="00D63021" w:rsidR="00D63021"/>
    <w:p w:rsidRDefault="00D63021" w:rsidP="00D63021" w:rsidR="00D63021">
      <w:r>
        <w:t xml:space="preserve">11. </w:t>
      </w:r>
      <w:r w:rsidRPr="00D63021">
        <w:t xml:space="preserve">HETA AssetResolution Hrvatska d.o.o., </w:t>
      </w:r>
    </w:p>
    <w:p w:rsidRDefault="00D63021" w:rsidP="00D63021" w:rsidR="00D63021" w:rsidRPr="00D63021">
      <w:r w:rsidRPr="00D63021">
        <w:t>Zagreb, Koranska 16, OIB: 87064273078</w:t>
      </w:r>
      <w:r w:rsidRPr="00D63021">
        <w:tab/>
      </w:r>
      <w:r w:rsidRPr="00D63021">
        <w:tab/>
        <w:t xml:space="preserve">         </w:t>
      </w:r>
      <w:r>
        <w:tab/>
      </w:r>
      <w:r w:rsidR="00A70C77">
        <w:t xml:space="preserve">u iznosu od     </w:t>
      </w:r>
      <w:r w:rsidR="00A70C77" w:rsidRPr="00A70C77">
        <w:t>533.826,22 Kn</w:t>
      </w:r>
    </w:p>
    <w:p w:rsidRDefault="00D63021" w:rsidP="00D63021" w:rsidR="00D63021"/>
    <w:p w:rsidRDefault="00D63021" w:rsidP="00D63021" w:rsidR="00D63021" w:rsidRPr="00D63021">
      <w:r>
        <w:t xml:space="preserve">12. </w:t>
      </w:r>
      <w:r w:rsidRPr="00D63021">
        <w:t>REPUBLIKA HRVATSKA</w:t>
      </w:r>
    </w:p>
    <w:p w:rsidRDefault="00D63021" w:rsidP="00D63021" w:rsidR="00D63021" w:rsidRPr="00D63021">
      <w:r w:rsidRPr="00D63021">
        <w:t>Ministarstvo financija, Porezna uprava,</w:t>
      </w:r>
    </w:p>
    <w:p w:rsidRDefault="00D63021" w:rsidP="00D63021" w:rsidR="00D63021">
      <w:r w:rsidRPr="00D63021">
        <w:t xml:space="preserve">Područni ured Slavonija i Baranja, </w:t>
      </w:r>
    </w:p>
    <w:p w:rsidRDefault="00D63021" w:rsidP="00D63021" w:rsidR="00D63021" w:rsidRPr="00D63021">
      <w:r w:rsidRPr="00D63021">
        <w:t>OIB 18683136487</w:t>
      </w:r>
      <w:r w:rsidRPr="00D63021">
        <w:tab/>
      </w:r>
      <w:r w:rsidRPr="00D63021">
        <w:tab/>
        <w:t xml:space="preserve">         </w:t>
      </w:r>
      <w:r w:rsidR="00A70C77">
        <w:tab/>
      </w:r>
      <w:r w:rsidR="00A70C77">
        <w:tab/>
      </w:r>
      <w:r w:rsidR="00A70C77">
        <w:tab/>
      </w:r>
      <w:r w:rsidR="00A70C77">
        <w:tab/>
        <w:t xml:space="preserve">u iznosu od     </w:t>
      </w:r>
      <w:r w:rsidR="00A70C77" w:rsidRPr="00A70C77">
        <w:t>549.762,83 Kn</w:t>
      </w:r>
      <w:r w:rsidRPr="00D63021">
        <w:t xml:space="preserve">  </w:t>
      </w:r>
    </w:p>
    <w:p w:rsidRDefault="00717E58" w:rsidP="00717E58" w:rsidR="00717E58">
      <w:pPr>
        <w:jc w:val="both"/>
      </w:pPr>
    </w:p>
    <w:p w:rsidRDefault="00A70C77" w:rsidP="00A70C77" w:rsidR="00A70C77" w:rsidRPr="00A70C77">
      <w:pPr>
        <w:jc w:val="both"/>
      </w:pPr>
      <w:r w:rsidRPr="00A70C77">
        <w:t>1</w:t>
      </w:r>
      <w:r>
        <w:t>3</w:t>
      </w:r>
      <w:r w:rsidRPr="00A70C77">
        <w:t xml:space="preserve">. HEP- Operator distribucijskog sustava, </w:t>
      </w:r>
    </w:p>
    <w:p w:rsidRDefault="00A70C77" w:rsidP="00A70C77" w:rsidR="00A70C77">
      <w:pPr>
        <w:jc w:val="both"/>
      </w:pPr>
      <w:r w:rsidRPr="00A70C77">
        <w:t xml:space="preserve">Zagreb, Ul. grada Vukovara 37, </w:t>
      </w:r>
    </w:p>
    <w:p w:rsidRDefault="00A70C77" w:rsidP="00FB1C7C" w:rsidR="00FB1C7C" w:rsidRPr="00FB1C7C">
      <w:pPr>
        <w:jc w:val="both"/>
      </w:pPr>
      <w:r w:rsidRPr="00A70C77">
        <w:t>OIB: 46830300751</w:t>
      </w:r>
      <w:r>
        <w:t xml:space="preserve"> </w:t>
      </w:r>
      <w:r>
        <w:tab/>
      </w:r>
      <w:r w:rsidR="00FB1C7C" w:rsidRPr="00FB1C7C">
        <w:t xml:space="preserve">        </w:t>
      </w:r>
      <w:r w:rsidR="00FB1C7C">
        <w:t xml:space="preserve">            </w:t>
      </w:r>
      <w:r w:rsidR="00D63021">
        <w:tab/>
      </w:r>
      <w:r>
        <w:tab/>
      </w:r>
      <w:r>
        <w:tab/>
      </w:r>
      <w:r>
        <w:tab/>
      </w:r>
      <w:r w:rsidR="00FB1C7C" w:rsidRPr="00FB1C7C">
        <w:t xml:space="preserve">u iznosu od         </w:t>
      </w:r>
      <w:r w:rsidRPr="00A70C77">
        <w:t xml:space="preserve">9.528,74 Kn </w:t>
      </w:r>
    </w:p>
    <w:p w:rsidRDefault="00AB18C1" w:rsidP="00A368D4" w:rsidR="00EF36E3">
      <w:pPr>
        <w:jc w:val="both"/>
      </w:pPr>
      <w:r>
        <w:t xml:space="preserve">             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 w:rsidR="00D63021">
        <w:rPr>
          <w:b/>
        </w:rPr>
        <w:tab/>
      </w:r>
      <w:r>
        <w:rPr>
          <w:b/>
        </w:rPr>
        <w:t>u iznosu od</w:t>
      </w:r>
      <w:r w:rsidR="0032488A">
        <w:rPr>
          <w:b/>
        </w:rPr>
        <w:t xml:space="preserve"> </w:t>
      </w:r>
      <w:r w:rsidR="00A70C77" w:rsidRPr="00A70C77">
        <w:rPr>
          <w:b/>
        </w:rPr>
        <w:t xml:space="preserve">2.194.181,37 Kn </w:t>
      </w:r>
    </w:p>
    <w:p w:rsidRDefault="00CF4B5F" w:rsidP="00A368D4" w:rsidR="00CF4B5F">
      <w:pPr>
        <w:jc w:val="both"/>
        <w:rPr>
          <w:b/>
        </w:rPr>
      </w:pPr>
    </w:p>
    <w:p w:rsidRDefault="00A70C77" w:rsidP="00A368D4" w:rsidR="00A70C77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lastRenderedPageBreak/>
        <w:tab/>
      </w:r>
      <w:r>
        <w:rPr>
          <w:b/>
        </w:rPr>
        <w:tab/>
        <w:t>II.</w:t>
      </w:r>
      <w:r w:rsidR="00E54518"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24678D">
        <w:t>drugog</w:t>
      </w:r>
      <w:r w:rsidR="00E54518">
        <w:t xml:space="preserve">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24678D" w:rsidP="0024678D" w:rsidR="0024678D" w:rsidRPr="0024678D">
      <w:pPr>
        <w:jc w:val="both"/>
      </w:pPr>
      <w:r w:rsidRPr="0024678D">
        <w:t xml:space="preserve">1. HEP- Operator distribucijskog sustava, </w:t>
      </w:r>
    </w:p>
    <w:p w:rsidRDefault="0024678D" w:rsidP="0024678D" w:rsidR="0024678D" w:rsidRPr="0024678D">
      <w:pPr>
        <w:jc w:val="both"/>
      </w:pPr>
      <w:r w:rsidRPr="0024678D">
        <w:t xml:space="preserve">Zagreb, Ul. grada Vukovara 37, </w:t>
      </w:r>
    </w:p>
    <w:p w:rsidRDefault="0024678D" w:rsidP="0024678D" w:rsidR="0024678D" w:rsidRPr="0024678D">
      <w:pPr>
        <w:jc w:val="both"/>
      </w:pPr>
      <w:r w:rsidRPr="0024678D">
        <w:t xml:space="preserve">OIB: 46830300751 </w:t>
      </w:r>
      <w:r w:rsidRPr="0024678D">
        <w:tab/>
        <w:t xml:space="preserve">                    </w:t>
      </w:r>
      <w:r w:rsidRPr="0024678D">
        <w:tab/>
      </w:r>
      <w:r w:rsidRPr="0024678D">
        <w:tab/>
      </w:r>
      <w:r w:rsidRPr="0024678D">
        <w:tab/>
      </w:r>
      <w:r w:rsidRPr="0024678D">
        <w:tab/>
        <w:t>u iznosu od         941,81 Kn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24678D">
        <w:rPr>
          <w:b/>
        </w:rPr>
        <w:t xml:space="preserve">  </w:t>
      </w:r>
      <w:r w:rsidR="00E16FBA">
        <w:rPr>
          <w:b/>
        </w:rPr>
        <w:t xml:space="preserve">u iznosu od        </w:t>
      </w:r>
      <w:r w:rsidR="0024678D">
        <w:rPr>
          <w:b/>
        </w:rPr>
        <w:t xml:space="preserve">  </w:t>
      </w:r>
      <w:r w:rsidR="0024678D" w:rsidRPr="0024678D">
        <w:rPr>
          <w:b/>
        </w:rPr>
        <w:t xml:space="preserve">941,81 Kn </w:t>
      </w:r>
    </w:p>
    <w:p w:rsidRDefault="00E54518" w:rsidP="0024678D" w:rsidR="009D0415">
      <w:pPr>
        <w:jc w:val="both"/>
        <w:rPr>
          <w:b/>
        </w:rPr>
      </w:pPr>
      <w:r>
        <w:rPr>
          <w:b/>
        </w:rPr>
        <w:tab/>
        <w:t xml:space="preserve"> </w:t>
      </w:r>
      <w:r>
        <w:rPr>
          <w:b/>
        </w:rPr>
        <w:tab/>
      </w:r>
      <w:r w:rsidR="0077309D">
        <w:rPr>
          <w:b/>
        </w:rPr>
        <w:t xml:space="preserve">                                         </w:t>
      </w:r>
    </w:p>
    <w:p w:rsidRDefault="00C80AB6" w:rsidR="00C80AB6">
      <w:pPr>
        <w:rPr>
          <w:b/>
        </w:rPr>
      </w:pPr>
    </w:p>
    <w:p w:rsidRDefault="00C80AB6" w:rsidP="004F1773" w:rsidR="00CC75ED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69341B" w:rsidP="0024678D" w:rsidR="00C80AB6">
      <w:pPr>
        <w:jc w:val="both"/>
      </w:pPr>
      <w:r>
        <w:t xml:space="preserve">                        </w:t>
      </w:r>
      <w:r w:rsidR="00C80AB6" w:rsidRPr="00A94F79">
        <w:rPr>
          <w:b/>
        </w:rPr>
        <w:t>I</w:t>
      </w:r>
      <w:r w:rsidR="0024678D">
        <w:rPr>
          <w:b/>
        </w:rPr>
        <w:t>II</w:t>
      </w:r>
      <w:r w:rsidR="009730B2">
        <w:t xml:space="preserve">. </w:t>
      </w:r>
      <w:r w:rsidR="00FE503F">
        <w:t xml:space="preserve"> Za osporenu tražbinu drugog višeg isplatnog reda u iznosu od </w:t>
      </w:r>
      <w:r w:rsidR="0024678D">
        <w:t>941,81</w:t>
      </w:r>
      <w:r w:rsidR="00FE503F">
        <w:t xml:space="preserve"> Kn</w:t>
      </w:r>
      <w:r w:rsidR="00E025A0">
        <w:t xml:space="preserve"> stečajni vjerovnik </w:t>
      </w:r>
      <w:r w:rsidR="0024678D" w:rsidRPr="0024678D">
        <w:t>HEP- Operator distribucijskog sustava, Zagreb, Ul. grada Vukovara 37, OIB: 46830300751</w:t>
      </w:r>
      <w:r w:rsidR="0024678D">
        <w:t xml:space="preserve">, </w:t>
      </w:r>
      <w:r w:rsidR="00E025A0" w:rsidRPr="00E025A0">
        <w:t>upućuj</w:t>
      </w:r>
      <w:r w:rsidR="0024678D">
        <w:t>e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24678D" w:rsidRPr="0024678D">
        <w:rPr>
          <w:b/>
        </w:rPr>
        <w:t>I</w:t>
      </w:r>
      <w:r w:rsidR="00C80AB6" w:rsidRPr="0024678D">
        <w:rPr>
          <w:b/>
        </w:rPr>
        <w:t>V</w:t>
      </w:r>
      <w:r w:rsidR="00C80AB6" w:rsidRPr="00A94F79">
        <w:rPr>
          <w:b/>
        </w:rPr>
        <w:t>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>
      <w:pPr>
        <w:jc w:val="both"/>
      </w:pPr>
      <w:r>
        <w:t xml:space="preserve">   </w:t>
      </w:r>
    </w:p>
    <w:p w:rsidRDefault="00D54825" w:rsidP="00FA6A11" w:rsidR="00D54825" w:rsidRPr="00595CB9">
      <w:pPr>
        <w:jc w:val="both"/>
      </w:pPr>
      <w:r>
        <w:tab/>
        <w:t xml:space="preserve">  </w:t>
      </w:r>
      <w:r>
        <w:tab/>
      </w:r>
      <w:r w:rsidRPr="00D54825">
        <w:rPr>
          <w:b/>
        </w:rPr>
        <w:t>V.</w:t>
      </w:r>
      <w:r>
        <w:t xml:space="preserve"> Utvrđuje se da tražbina razlučnog  vjerovnika </w:t>
      </w:r>
      <w:r w:rsidRPr="00D54825">
        <w:t>Hypo Alpe-Adria-Bank d.d., Zagreb</w:t>
      </w:r>
      <w:r w:rsidR="00217FAB">
        <w:t>, Slavonska avenija 6, OIB:</w:t>
      </w:r>
      <w:r w:rsidR="00217FAB" w:rsidRPr="00217FAB">
        <w:rPr>
          <w:rFonts w:cs="Arial" w:hAnsi="Arial" w:ascii="Arial"/>
          <w:color w:val="545454"/>
          <w:sz w:val="20"/>
          <w:szCs w:val="20"/>
        </w:rPr>
        <w:t xml:space="preserve"> </w:t>
      </w:r>
      <w:r w:rsidR="00217FAB" w:rsidRPr="00217FAB">
        <w:t>14036333877</w:t>
      </w:r>
      <w:r w:rsidR="00217FAB">
        <w:t xml:space="preserve"> </w:t>
      </w:r>
      <w:r w:rsidRPr="00D54825">
        <w:t>u iznosu od 2.414.765,87 Kn</w:t>
      </w:r>
      <w:r>
        <w:t xml:space="preserve"> nije predmetom ispitivanja na ispitnom ročištu. </w:t>
      </w:r>
    </w:p>
    <w:p w:rsidRDefault="006261B8" w:rsidP="004F1773" w:rsidR="006261B8">
      <w:pPr>
        <w:jc w:val="both"/>
      </w:pPr>
    </w:p>
    <w:p w:rsidRDefault="00D54825" w:rsidP="004F1773" w:rsidR="00D54825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24678D">
        <w:t>494</w:t>
      </w:r>
      <w:r w:rsidRPr="00FA6A11">
        <w:t>/201</w:t>
      </w:r>
      <w:r w:rsidR="00B07D34">
        <w:t>6</w:t>
      </w:r>
      <w:r w:rsidRPr="00FA6A11">
        <w:t>-</w:t>
      </w:r>
      <w:r w:rsidR="0024678D">
        <w:t>8</w:t>
      </w:r>
      <w:r w:rsidRPr="00FA6A11">
        <w:t xml:space="preserve"> od </w:t>
      </w:r>
      <w:r w:rsidR="0024678D">
        <w:t>10. lipnja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24678D" w:rsidRPr="0024678D">
        <w:t>HAJZ društvo s ograničenom odgovornošću za proizvodnju od metala, strojeva i uređaja, građevinarstvo i trgovinu "u stečaju",  skraćena tvrtka: HAJZ d.o.o. "u stečaju", Slavonski Brod, Požeška 82, OIB 49235234904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24678D">
        <w:t>14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C34CEF">
        <w:t xml:space="preserve"> godine ispitane su 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>Tražbin</w:t>
      </w:r>
      <w:r w:rsidR="002A25BB">
        <w:t>u</w:t>
      </w:r>
      <w:r w:rsidR="0024678D">
        <w:t xml:space="preserve"> stečajnog</w:t>
      </w:r>
      <w:r>
        <w:t xml:space="preserve"> vjerovnika naveden</w:t>
      </w:r>
      <w:r w:rsidR="002A25BB">
        <w:t>u</w:t>
      </w:r>
      <w:r>
        <w:t xml:space="preserve"> u toč</w:t>
      </w:r>
      <w:r w:rsidR="0024678D">
        <w:t>ci</w:t>
      </w:r>
      <w:r>
        <w:t xml:space="preserve"> II. izreke rješenja</w:t>
      </w:r>
      <w:r w:rsidR="00231D19">
        <w:t xml:space="preserve"> osporio je</w:t>
      </w:r>
      <w:r>
        <w:t xml:space="preserve"> stečajni upravitelj, a izjavljeno osporavanje nije otklonjeno</w:t>
      </w:r>
      <w:r w:rsidR="002A25BB">
        <w:t>,</w:t>
      </w:r>
      <w:r>
        <w:t xml:space="preserve">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231D19" w:rsidP="005369A3" w:rsidR="002A25BB">
      <w:pPr>
        <w:jc w:val="both"/>
      </w:pPr>
      <w:r>
        <w:tab/>
        <w:t xml:space="preserve"> </w:t>
      </w:r>
      <w:r>
        <w:tab/>
      </w:r>
      <w:r w:rsidR="00C50B5D">
        <w:t>Stečajni v</w:t>
      </w:r>
      <w:r>
        <w:t>jerovni</w:t>
      </w:r>
      <w:r w:rsidR="0024678D">
        <w:t>k</w:t>
      </w:r>
      <w:r>
        <w:t xml:space="preserve"> drugog višeg isplatnog reda </w:t>
      </w:r>
      <w:r w:rsidR="0024678D" w:rsidRPr="0024678D">
        <w:t>HEP-Operator distribucijskog sustava, Zagreb, Ul. grada Vukovara 37, OIB: 46830300751</w:t>
      </w:r>
      <w:r w:rsidR="0024678D">
        <w:t xml:space="preserve"> </w:t>
      </w:r>
      <w:r>
        <w:t xml:space="preserve">za osporenu tražbinu u iznosu od </w:t>
      </w:r>
      <w:r w:rsidR="0024678D">
        <w:t>941,81</w:t>
      </w:r>
      <w:r>
        <w:t xml:space="preserve"> Kn</w:t>
      </w:r>
      <w:r w:rsidR="003D1D0A">
        <w:t xml:space="preserve"> koja se te</w:t>
      </w:r>
      <w:r w:rsidR="002A25BB">
        <w:t xml:space="preserve">melji na vjerodostojnoj ispravi </w:t>
      </w:r>
      <w:r w:rsidR="00C34CEF">
        <w:t xml:space="preserve">- </w:t>
      </w:r>
      <w:r w:rsidR="003D1D0A">
        <w:t>računima za električnu energiju</w:t>
      </w:r>
      <w:r w:rsidR="00C34CEF" w:rsidRPr="00C34CEF">
        <w:t xml:space="preserve"> </w:t>
      </w:r>
      <w:r w:rsidR="00C34CEF">
        <w:t>i za</w:t>
      </w:r>
      <w:r w:rsidR="00C34CEF" w:rsidRPr="00C34CEF">
        <w:t xml:space="preserve"> koju stečajni upravitelj kao razlog osporavanja navodi </w:t>
      </w:r>
      <w:r w:rsidR="003D1D0A" w:rsidRPr="003D1D0A">
        <w:t>promašen</w:t>
      </w:r>
      <w:r w:rsidR="00C34CEF">
        <w:t>u</w:t>
      </w:r>
      <w:r w:rsidR="003D1D0A" w:rsidRPr="003D1D0A">
        <w:t xml:space="preserve"> pasivn</w:t>
      </w:r>
      <w:r w:rsidR="00C34CEF">
        <w:t>u</w:t>
      </w:r>
      <w:r w:rsidR="003D1D0A" w:rsidRPr="003D1D0A">
        <w:t xml:space="preserve"> legitimacij</w:t>
      </w:r>
      <w:r w:rsidR="00C34CEF">
        <w:t>u</w:t>
      </w:r>
      <w:r w:rsidR="003D1D0A" w:rsidRPr="003D1D0A">
        <w:t xml:space="preserve"> s obzirom da se račun</w:t>
      </w:r>
      <w:r w:rsidR="002A25BB">
        <w:t>i odnose</w:t>
      </w:r>
      <w:r w:rsidR="003D1D0A" w:rsidRPr="003D1D0A">
        <w:t xml:space="preserve"> na trgovačko društvo sa sjedištem u Sesvetama, a za 2016. godin</w:t>
      </w:r>
      <w:r w:rsidR="00C34CEF">
        <w:t>u</w:t>
      </w:r>
      <w:r w:rsidR="002A25BB">
        <w:t>,</w:t>
      </w:r>
      <w:r w:rsidR="003D1D0A">
        <w:t xml:space="preserve"> </w:t>
      </w:r>
      <w:r w:rsidRPr="003D1D0A">
        <w:t>u</w:t>
      </w:r>
      <w:r>
        <w:t xml:space="preserve">pućen </w:t>
      </w:r>
      <w:r w:rsidR="0024678D">
        <w:t xml:space="preserve">je </w:t>
      </w:r>
      <w:r>
        <w:t xml:space="preserve">na parnicu </w:t>
      </w:r>
      <w:r w:rsidRPr="00231D19">
        <w:t>protiv stečajnog dužnika radi utvrđivanja osporene tražbine sukladno odredbi čl. 266. st. 1</w:t>
      </w:r>
      <w:r>
        <w:t>.</w:t>
      </w:r>
      <w:r w:rsidRPr="00231D19">
        <w:t xml:space="preserve"> SZ-a jer je stečajni upravitelj osporio tražbinu</w:t>
      </w:r>
      <w:r w:rsidR="008860B1">
        <w:t xml:space="preserve">, a osporavanje nije otklonjeno. </w:t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24678D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CD56B6">
      <w:pPr>
        <w:jc w:val="both"/>
      </w:pPr>
      <w:r>
        <w:tab/>
      </w:r>
      <w:r>
        <w:tab/>
      </w:r>
      <w:r w:rsidR="002A25BB">
        <w:t>Stečajni upravitelj se</w:t>
      </w:r>
      <w:r w:rsidR="00C34CEF">
        <w:t>,</w:t>
      </w:r>
      <w:r w:rsidR="002A25BB">
        <w:t xml:space="preserve"> nadalje</w:t>
      </w:r>
      <w:r w:rsidR="00C34CEF">
        <w:t>,</w:t>
      </w:r>
      <w:r w:rsidR="002A25BB">
        <w:t xml:space="preserve"> na ispitnom ročištu očitovao da je u tablicu</w:t>
      </w:r>
      <w:r w:rsidR="00C34CEF">
        <w:t xml:space="preserve"> prijavljenih</w:t>
      </w:r>
      <w:r w:rsidR="002A25BB">
        <w:t xml:space="preserve"> tražbina</w:t>
      </w:r>
      <w:r w:rsidR="00C34CEF">
        <w:t xml:space="preserve"> drugog višeg isplatnog reda omaškom </w:t>
      </w:r>
      <w:r w:rsidR="002A25BB">
        <w:t xml:space="preserve">uvrstio i tražbinu vjerovnika </w:t>
      </w:r>
      <w:r w:rsidR="00217FAB" w:rsidRPr="00217FAB">
        <w:t>Hypo Alpe-Adria-Bank d.d., Zagreb, Slavonska avenija 6, OIB: 14036333877</w:t>
      </w:r>
      <w:r w:rsidR="00217FAB">
        <w:t xml:space="preserve"> </w:t>
      </w:r>
      <w:r w:rsidR="002A25BB">
        <w:t>u iznosu od 2.414.765,87 Kn</w:t>
      </w:r>
      <w:r w:rsidR="00C34CEF">
        <w:t xml:space="preserve">, te da opoziva </w:t>
      </w:r>
      <w:r w:rsidR="002A25BB">
        <w:t>priznanje</w:t>
      </w:r>
      <w:r w:rsidR="00C34CEF">
        <w:t xml:space="preserve"> ove tražbine</w:t>
      </w:r>
      <w:r w:rsidR="002A25BB">
        <w:t xml:space="preserve"> jer ovaj vjerovnik nije u pravnom položaju osobnog vjerovnika stečajnog dužnika već samo u pravnom položaju razlučnog vjerovnika</w:t>
      </w:r>
      <w:r w:rsidR="00C34CEF">
        <w:t>,</w:t>
      </w:r>
      <w:r w:rsidR="002A25BB">
        <w:t xml:space="preserve"> pa</w:t>
      </w:r>
      <w:r w:rsidR="00C34CEF">
        <w:t xml:space="preserve"> nastavno tome,</w:t>
      </w:r>
      <w:r w:rsidR="002A25BB">
        <w:t xml:space="preserve"> tražbina ovog stečajnog vjerovnika nije bila predmetom ispitivanja sukladno odredbi čl. </w:t>
      </w:r>
      <w:r w:rsidR="00077BAE">
        <w:t xml:space="preserve">137. </w:t>
      </w:r>
      <w:r w:rsidR="00E07A94">
        <w:t xml:space="preserve"> i čl. 260. </w:t>
      </w:r>
      <w:r w:rsidR="00077BAE">
        <w:t>SZ-a.</w:t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24678D">
        <w:t>19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3D1D0A" w:rsidP="001D5104" w:rsidR="003D1D0A"/>
    <w:p w:rsidRDefault="003D1D0A" w:rsidP="001D5104" w:rsidR="003D1D0A"/>
    <w:p w:rsidRDefault="003D1D0A" w:rsidP="001D5104" w:rsidR="003D1D0A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28D" w:rsidR="0033028D">
      <w:r>
        <w:separator/>
      </w:r>
    </w:p>
  </w:endnote>
  <w:endnote w:id="0" w:type="continuationSeparator">
    <w:p w:rsidRDefault="0033028D" w:rsidR="00330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28D" w:rsidR="0033028D">
      <w:r>
        <w:separator/>
      </w:r>
    </w:p>
  </w:footnote>
  <w:footnote w:id="0" w:type="continuationSeparator">
    <w:p w:rsidRDefault="0033028D" w:rsidR="00330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9F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B07D34" w:rsidRPr="00B07D34">
      <w:rPr>
        <w:b/>
      </w:rPr>
      <w:t>Broj: 7/St-</w:t>
    </w:r>
    <w:r w:rsidR="00D63021">
      <w:rPr>
        <w:b/>
      </w:rPr>
      <w:t>494</w:t>
    </w:r>
    <w:r w:rsidR="00B07D34" w:rsidRPr="00B07D34">
      <w:rPr>
        <w:b/>
      </w:rPr>
      <w:t>/2016-2</w:t>
    </w:r>
    <w:r w:rsidR="00D63021">
      <w:rPr>
        <w:b/>
      </w:rPr>
      <w:t>5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77BAE"/>
    <w:rsid w:val="0009249A"/>
    <w:rsid w:val="000A2F0D"/>
    <w:rsid w:val="000F0FCD"/>
    <w:rsid w:val="000F2389"/>
    <w:rsid w:val="001112F6"/>
    <w:rsid w:val="001219BB"/>
    <w:rsid w:val="001373D4"/>
    <w:rsid w:val="00155CEB"/>
    <w:rsid w:val="001639FD"/>
    <w:rsid w:val="001715D0"/>
    <w:rsid w:val="0018553C"/>
    <w:rsid w:val="001C6D7E"/>
    <w:rsid w:val="001C79C9"/>
    <w:rsid w:val="001D5104"/>
    <w:rsid w:val="001E1EB6"/>
    <w:rsid w:val="001F529C"/>
    <w:rsid w:val="001F5308"/>
    <w:rsid w:val="00202EBA"/>
    <w:rsid w:val="00203A23"/>
    <w:rsid w:val="00217FAB"/>
    <w:rsid w:val="00231D19"/>
    <w:rsid w:val="00241FFB"/>
    <w:rsid w:val="0024678D"/>
    <w:rsid w:val="00253557"/>
    <w:rsid w:val="002A1F76"/>
    <w:rsid w:val="002A25BB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028D"/>
    <w:rsid w:val="0033254F"/>
    <w:rsid w:val="00334DC6"/>
    <w:rsid w:val="00336697"/>
    <w:rsid w:val="00353B47"/>
    <w:rsid w:val="00356088"/>
    <w:rsid w:val="00356C9E"/>
    <w:rsid w:val="00376ACA"/>
    <w:rsid w:val="00384958"/>
    <w:rsid w:val="003853AE"/>
    <w:rsid w:val="003933F1"/>
    <w:rsid w:val="003A484A"/>
    <w:rsid w:val="003D1D0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0C77"/>
    <w:rsid w:val="00A7143C"/>
    <w:rsid w:val="00A944CC"/>
    <w:rsid w:val="00A94F79"/>
    <w:rsid w:val="00AB18C1"/>
    <w:rsid w:val="00AB541D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34CEF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54825"/>
    <w:rsid w:val="00D577DA"/>
    <w:rsid w:val="00D62348"/>
    <w:rsid w:val="00D63021"/>
    <w:rsid w:val="00D717F8"/>
    <w:rsid w:val="00D74C16"/>
    <w:rsid w:val="00D77B0F"/>
    <w:rsid w:val="00D946FD"/>
    <w:rsid w:val="00D95E6F"/>
    <w:rsid w:val="00DE358B"/>
    <w:rsid w:val="00DF0CEC"/>
    <w:rsid w:val="00E025A0"/>
    <w:rsid w:val="00E07A94"/>
    <w:rsid w:val="00E12C85"/>
    <w:rsid w:val="00E16E9E"/>
    <w:rsid w:val="00E16FBA"/>
    <w:rsid w:val="00E54518"/>
    <w:rsid w:val="00E617B5"/>
    <w:rsid w:val="00E65647"/>
    <w:rsid w:val="00E71524"/>
    <w:rsid w:val="00E74E31"/>
    <w:rsid w:val="00E961AC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1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1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1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1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1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1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1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1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6363B-B0F7-4A50-9338-8B94A9667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973</properties:Words>
  <properties:Characters>5458</properties:Characters>
  <properties:Lines>176</properties:Lines>
  <properties:Paragraphs>75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2016-09-19T11:53:00Z</cp:lastPrinted>
  <dcterms:modified xmlns:xsi="http://www.w3.org/2001/XMLSchema-instance" xsi:type="dcterms:W3CDTF">2016-09-19T12:10:00Z</dcterms:modified>
  <cp:revision>18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