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63fd0" w14:paraId="8263fd0" w:rsidRDefault="00BE39EF" w:rsidP="000E2D4A" w:rsidR="00BE39EF" w:rsidRPr="00FF58DC">
      <w:pPr>
        <w:jc w:val="both"/>
        <w15:collapsed w:val="false"/>
      </w:pPr>
      <w:bookmarkStart w:name="_GoBack" w:id="0"/>
      <w:bookmarkEnd w:id="0"/>
    </w:p>
    <w:p w:rsidRDefault="007D49C6" w:rsidP="000A35E0" w:rsidR="000A35E0">
      <w:pPr>
        <w:pStyle w:val="Zaglavlje"/>
      </w:pPr>
      <w:r>
        <w:t xml:space="preserve">           </w:t>
      </w:r>
      <w:r w:rsidR="000A35E0">
        <w:t>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t>89</w:t>
      </w:r>
      <w:r w:rsidR="00FF58DC" w:rsidRPr="00FF58DC">
        <w:t>. St-</w:t>
      </w:r>
      <w:r w:rsidR="00423617">
        <w:t>914</w:t>
      </w:r>
      <w:r w:rsidR="00CE6E4E">
        <w:t>/17-</w:t>
      </w:r>
      <w:r w:rsidR="007D49C6">
        <w:t>17</w:t>
      </w:r>
    </w:p>
    <w:p w:rsidRDefault="00FF58DC" w:rsidP="00FF58DC" w:rsidR="00FF58DC">
      <w:pPr>
        <w:jc w:val="center"/>
        <w:rPr>
          <w:lang w:val="pt-BR"/>
        </w:rPr>
      </w:pPr>
    </w:p>
    <w:p w:rsidRDefault="007D49C6" w:rsidP="00FF58DC" w:rsidR="007D49C6"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pPr>
        <w:jc w:val="both"/>
        <w:rPr>
          <w:b/>
        </w:rPr>
      </w:pPr>
    </w:p>
    <w:p w:rsidRDefault="007D49C6" w:rsidP="00254DC6" w:rsidR="007D49C6" w:rsidRPr="00FF58DC">
      <w:pPr>
        <w:jc w:val="both"/>
        <w:rPr>
          <w:b/>
        </w:rPr>
      </w:pPr>
    </w:p>
    <w:p w:rsidRDefault="00CF5DEA" w:rsidP="00CF5DEA" w:rsidR="00CF5DEA" w:rsidRPr="00FF58DC">
      <w:pPr>
        <w:ind w:firstLine="720"/>
        <w:jc w:val="both"/>
      </w:pPr>
      <w:r w:rsidRPr="00FF58DC">
        <w:t>Trgovački sud u Zagrebu, po sucu</w:t>
      </w:r>
      <w:r w:rsidR="0037408A">
        <w:t xml:space="preserve"> Nikolini Dorić Hadžisejdić</w:t>
      </w:r>
      <w:r w:rsidRPr="00FF58DC">
        <w:t>, u stečajnom postupku u povodu prijed</w:t>
      </w:r>
      <w:r w:rsidR="005F296E" w:rsidRPr="00FF58DC">
        <w:t xml:space="preserve">loga </w:t>
      </w:r>
      <w:r w:rsidR="00423617">
        <w:t xml:space="preserve">I </w:t>
      </w:r>
      <w:r w:rsidR="005F296E" w:rsidRPr="00FF58DC">
        <w:t>predlagatelja</w:t>
      </w:r>
      <w:r w:rsidR="0037408A">
        <w:t xml:space="preserve"> </w:t>
      </w:r>
      <w:r w:rsidR="00423617">
        <w:t xml:space="preserve">RAIFFEISENBANK </w:t>
      </w:r>
      <w:r w:rsidR="007D49C6">
        <w:t xml:space="preserve">AUSTRIA </w:t>
      </w:r>
      <w:r w:rsidR="00423617">
        <w:t xml:space="preserve">d.d. Zagreb, Petrinjska 59, OIB: 53056966535 II predlagatelja AUTO PROMET SISAK d.o.o., Sisak, Zagrebačka 19, OIB: 71445870691, </w:t>
      </w:r>
      <w:r w:rsidR="00CE6E4E">
        <w:t>kojeg zastupa punomoćni</w:t>
      </w:r>
      <w:r w:rsidR="00423617">
        <w:t>k</w:t>
      </w:r>
      <w:r w:rsidR="00CE6E4E">
        <w:t xml:space="preserve"> </w:t>
      </w:r>
      <w:r w:rsidR="00423617">
        <w:t>Danko Kovač, odvjetnik u Sisku, S. i A. Radića 15, i III predlagatelja Republike Hrvatske, Ministarstva financija, Porezne uprave, OIB: 18683136487, koju zastupa Županijsko državno odvjetništvo u Sisku</w:t>
      </w:r>
      <w:r w:rsidR="00CE6E4E">
        <w:t xml:space="preserve">, </w:t>
      </w:r>
      <w:r w:rsidRPr="00FF58DC">
        <w:t xml:space="preserve">za otvaranje stečajnog postupka </w:t>
      </w:r>
      <w:r w:rsidR="005F296E" w:rsidRPr="00FF58DC">
        <w:t xml:space="preserve">nad dužnikom </w:t>
      </w:r>
      <w:r w:rsidR="00423617">
        <w:t>MOTOTEHNA d.o.o.</w:t>
      </w:r>
      <w:r w:rsidR="007D49C6">
        <w:t xml:space="preserve">, </w:t>
      </w:r>
      <w:r w:rsidR="00423617">
        <w:t>Sisak, Zagrebačka 19, OIB: 07780439053</w:t>
      </w:r>
      <w:r w:rsidR="00BD75C3">
        <w:t>,</w:t>
      </w:r>
      <w:r w:rsidR="00CE6E4E">
        <w:t xml:space="preserve"> dana 19. srpnja 2017</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423617">
        <w:t>MOTOTEHNA d.o.o.</w:t>
      </w:r>
      <w:r w:rsidR="007D49C6">
        <w:t>,</w:t>
      </w:r>
      <w:r w:rsidR="00423617">
        <w:t xml:space="preserve"> Sisak, Zagrebačka 19, OIB: 07780439053</w:t>
      </w:r>
      <w:r w:rsidR="009C383A" w:rsidRPr="00FF58DC">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za </w:t>
      </w:r>
      <w:r w:rsidR="007D49C6" w:rsidRPr="007D49C6">
        <w:rPr>
          <w:rFonts w:hAnsi="Times New Roman" w:ascii="Times New Roman"/>
          <w:i w:val="false"/>
          <w:color w:val="auto"/>
          <w:szCs w:val="24"/>
        </w:rPr>
        <w:t>12. rujna 2017</w:t>
      </w:r>
      <w:r w:rsidR="00BD75C3" w:rsidRPr="007D49C6">
        <w:rPr>
          <w:rFonts w:hAnsi="Times New Roman" w:ascii="Times New Roman"/>
          <w:i w:val="false"/>
          <w:color w:val="auto"/>
          <w:szCs w:val="24"/>
        </w:rPr>
        <w:t xml:space="preserve">. u </w:t>
      </w:r>
      <w:r w:rsidR="007D49C6" w:rsidRPr="007D49C6">
        <w:rPr>
          <w:rFonts w:hAnsi="Times New Roman" w:ascii="Times New Roman"/>
          <w:i w:val="false"/>
          <w:color w:val="auto"/>
          <w:szCs w:val="24"/>
        </w:rPr>
        <w:t>11:00</w:t>
      </w:r>
      <w:r w:rsidR="00E43B53" w:rsidRPr="007D49C6">
        <w:rPr>
          <w:rFonts w:hAnsi="Times New Roman" w:ascii="Times New Roman"/>
          <w:i w:val="false"/>
          <w:color w:val="auto"/>
          <w:szCs w:val="24"/>
        </w:rPr>
        <w:t xml:space="preserve"> sati,</w:t>
      </w:r>
      <w:r w:rsidR="00E43B53" w:rsidRPr="007D49C6">
        <w:rPr>
          <w:rFonts w:hAnsi="Times New Roman" w:ascii="Times New Roman"/>
          <w:bCs/>
          <w:i w:val="false"/>
          <w:color w:val="auto"/>
          <w:szCs w:val="24"/>
        </w:rPr>
        <w:t xml:space="preserve"> u</w:t>
      </w:r>
      <w:r w:rsidR="007C35EA" w:rsidRPr="007D49C6">
        <w:rPr>
          <w:rFonts w:hAnsi="Times New Roman" w:ascii="Times New Roman"/>
          <w:i w:val="false"/>
          <w:color w:val="auto"/>
          <w:szCs w:val="24"/>
        </w:rPr>
        <w:t xml:space="preserve"> zgradi ovog suda u sobi br. 95</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423617" w:rsidP="00F7663E" w:rsidR="003E15C9" w:rsidRPr="00FF58DC">
      <w:pPr>
        <w:numPr>
          <w:ilvl w:val="0"/>
          <w:numId w:val="4"/>
        </w:numPr>
        <w:tabs>
          <w:tab w:pos="720" w:val="clear"/>
          <w:tab w:pos="1440" w:val="num"/>
        </w:tabs>
        <w:ind w:left="1440"/>
        <w:jc w:val="both"/>
      </w:pPr>
      <w:r>
        <w:t xml:space="preserve">I-III </w:t>
      </w:r>
      <w:r w:rsidR="00E43B53" w:rsidRPr="00FF58DC">
        <w:t>predlagatelj</w:t>
      </w:r>
      <w:r>
        <w:t>i</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CE6E4E">
      <w:pPr>
        <w:numPr>
          <w:ilvl w:val="0"/>
          <w:numId w:val="4"/>
        </w:numPr>
        <w:tabs>
          <w:tab w:pos="720" w:val="clear"/>
          <w:tab w:pos="1440" w:val="num"/>
        </w:tabs>
        <w:ind w:left="1440"/>
        <w:jc w:val="both"/>
        <w:rPr>
          <w:color w:val="FF0000"/>
        </w:rPr>
      </w:pPr>
      <w:r w:rsidRPr="00FF58DC">
        <w:t>zastupni</w:t>
      </w:r>
      <w:r w:rsidR="00CE6E4E">
        <w:t>k</w:t>
      </w:r>
      <w:r w:rsidRPr="00FF58DC">
        <w:t xml:space="preserve"> p</w:t>
      </w:r>
      <w:r w:rsidR="002D799D" w:rsidRPr="00FF58DC">
        <w:t>o zakonu dužnika</w:t>
      </w:r>
      <w:r w:rsidR="007C35EA">
        <w:t xml:space="preserve">: </w:t>
      </w:r>
      <w:r w:rsidR="007D49C6" w:rsidRPr="007D49C6">
        <w:t>Dinko Jagić, Sisak, Dr. Ive Stipčića 47</w:t>
      </w:r>
    </w:p>
    <w:p w:rsidRDefault="00FB5FF2" w:rsidP="00E43B53" w:rsidR="00FB5FF2">
      <w:pPr>
        <w:numPr>
          <w:ilvl w:val="0"/>
          <w:numId w:val="4"/>
        </w:numPr>
        <w:tabs>
          <w:tab w:pos="720" w:val="clear"/>
          <w:tab w:pos="1440" w:val="num"/>
        </w:tabs>
        <w:ind w:left="1440"/>
        <w:jc w:val="both"/>
      </w:pPr>
      <w:r>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pPr>
        <w:pStyle w:val="Tijeloteksta"/>
      </w:pPr>
    </w:p>
    <w:p w:rsidRDefault="007D49C6" w:rsidP="000E2D4A" w:rsidR="007D49C6">
      <w:pPr>
        <w:pStyle w:val="Tijeloteksta"/>
      </w:pPr>
    </w:p>
    <w:p w:rsidRDefault="00900561" w:rsidP="000E2D4A" w:rsidR="00900561" w:rsidRPr="00FF58DC">
      <w:pPr>
        <w:pStyle w:val="Tijeloteksta"/>
        <w:jc w:val="center"/>
      </w:pPr>
      <w:r w:rsidRPr="00FF58DC">
        <w:t>Obrazloženje</w:t>
      </w:r>
    </w:p>
    <w:p w:rsidRDefault="00643C23" w:rsidP="00643C23" w:rsidR="00643C23">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423617">
        <w:t>MOTOTEHNA d.o.o.</w:t>
      </w:r>
      <w:r w:rsidR="007D49C6">
        <w:t>,</w:t>
      </w:r>
      <w:r w:rsidR="00423617">
        <w:t xml:space="preserve"> Sisak, Zagrebačka 19, OIB: 07780439053</w:t>
      </w:r>
      <w:r w:rsidRPr="002A2DE3">
        <w:t>.</w:t>
      </w:r>
    </w:p>
    <w:p w:rsidRDefault="00FB5FF2" w:rsidP="007D49C6" w:rsidR="007D49C6">
      <w:pPr>
        <w:jc w:val="both"/>
      </w:pPr>
      <w:r w:rsidRPr="002A2DE3">
        <w:lastRenderedPageBreak/>
        <w:tab/>
      </w:r>
    </w:p>
    <w:p w:rsidRDefault="00FB5FF2" w:rsidP="007D49C6" w:rsidR="00FB5FF2">
      <w:pPr>
        <w:ind w:firstLine="708"/>
        <w:jc w:val="both"/>
      </w:pPr>
      <w:r>
        <w:t xml:space="preserve">S obzirom na to da su bile ispunjene pretpostavke, sud je </w:t>
      </w:r>
      <w:r w:rsidR="00B35D62">
        <w:t>6</w:t>
      </w:r>
      <w:r>
        <w:t xml:space="preserve">. </w:t>
      </w:r>
      <w:r w:rsidR="0094507F">
        <w:t>s</w:t>
      </w:r>
      <w:r w:rsidR="00B35D62">
        <w:t>tudenog 2015</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2213D4" w:rsidP="00B35D62" w:rsidR="0015035C">
      <w:pPr>
        <w:ind w:firstLine="720"/>
        <w:jc w:val="both"/>
      </w:pPr>
      <w:r w:rsidRPr="00D74FBE">
        <w:t xml:space="preserve">Vjerovnik </w:t>
      </w:r>
      <w:r w:rsidRPr="00F176D3">
        <w:t>dužnika</w:t>
      </w:r>
      <w:r>
        <w:t xml:space="preserve"> </w:t>
      </w:r>
      <w:r w:rsidR="00B35D62">
        <w:t>Raiffeisen</w:t>
      </w:r>
      <w:r w:rsidR="007D49C6">
        <w:t>b</w:t>
      </w:r>
      <w:r w:rsidR="00B35D62">
        <w:t>ank d.d. Zagreb, Petrinjska 59, podneskom od 18. prosinca 2015. obavijestio je sud kako je dužnik MOTOTEHNA d.o.o.</w:t>
      </w:r>
      <w:r w:rsidR="007D49C6">
        <w:t>,</w:t>
      </w:r>
      <w:r w:rsidR="00B35D62">
        <w:t xml:space="preserve"> Sisak, Zagrebačka 19, OIB: 07780439053, vlasnik imovine i to nekretnina upisanih kod Općinskog suda u Sisku, u zk. ul. br. 3930 kčbr. 698/18 u naravi </w:t>
      </w:r>
      <w:r w:rsidR="00B35D62" w:rsidRPr="00204160">
        <w:t>Zagrebačka cesta</w:t>
      </w:r>
      <w:r w:rsidR="00B35D62">
        <w:t xml:space="preserve"> ukupne površine 3746 m2 koju čini </w:t>
      </w:r>
      <w:r w:rsidR="00B35D62" w:rsidRPr="00204160">
        <w:t>gospodarska zgrada površine 285 m2 i park površine 3461 m2 te na kčbr 698/16 u naravi zagrebačka cesta koju čini park površine 608 m2, ukupne površine 608 m2, sveuku</w:t>
      </w:r>
      <w:r w:rsidR="0015035C" w:rsidRPr="00204160">
        <w:t>p</w:t>
      </w:r>
      <w:r w:rsidR="00B35D62" w:rsidRPr="00204160">
        <w:t>ne površine 4354 m2,  k.o. 326755 Sisak Stari, a  na kojim</w:t>
      </w:r>
      <w:r w:rsidR="00B35D62">
        <w:t xml:space="preserve"> nekretninama vjerovnik ima</w:t>
      </w:r>
      <w:r w:rsidR="0015035C">
        <w:t xml:space="preserve"> upisano založno pravo te je predložio o</w:t>
      </w:r>
      <w:r w:rsidR="00B35D62">
        <w:t>tvaranje</w:t>
      </w:r>
      <w:r w:rsidR="0015035C">
        <w:t xml:space="preserve"> stečajnog postupka. Uz podnesak dostavio je </w:t>
      </w:r>
      <w:r w:rsidR="00B35D62">
        <w:t>neslužbenu kopiju izvatka iz zemljišnih knjiga kao dokaz</w:t>
      </w:r>
      <w:r w:rsidR="0015035C">
        <w:t xml:space="preserve"> navedenih tvrdnji.</w:t>
      </w:r>
    </w:p>
    <w:p w:rsidRDefault="0015035C" w:rsidP="0015035C" w:rsidR="0015035C">
      <w:pPr>
        <w:ind w:firstLine="708"/>
        <w:jc w:val="both"/>
      </w:pPr>
      <w:r>
        <w:t>Vjerovnik „Auto promet“ Sisak d.o.o. je u podnesku od 22. prosinca 2015. predložio otvaranje stečajnog postupka nad dužnikom  jer kao razlučni vjerovnik  ima potraživanje prema  dužniku u iznosu od 1.095.980,52 kn, temeljem rješenja Općinskog suda u Sisku broj Ov- 310/2012 od 29. prosinca 2012., te je na nekretnini dužnika upisanoj u zk</w:t>
      </w:r>
      <w:r w:rsidR="00204160">
        <w:t>.</w:t>
      </w:r>
      <w:r>
        <w:t>ul</w:t>
      </w:r>
      <w:r w:rsidR="00204160">
        <w:t>.</w:t>
      </w:r>
      <w:r>
        <w:t xml:space="preserve"> br</w:t>
      </w:r>
      <w:r w:rsidR="00204160">
        <w:t>.</w:t>
      </w:r>
      <w:r>
        <w:t xml:space="preserve"> 3930 k.o. Sisak Stari upisano založno pravo vjerovnika. </w:t>
      </w:r>
    </w:p>
    <w:p w:rsidRDefault="0015035C" w:rsidP="0015035C" w:rsidR="00126E6D" w:rsidRPr="00126E6D">
      <w:pPr>
        <w:ind w:firstLine="708"/>
        <w:jc w:val="both"/>
        <w:rPr>
          <w:color w:val="FF0000"/>
        </w:rPr>
      </w:pPr>
      <w:r>
        <w:t>Vjerovnik Republika Hrvatska zastupana po Županijskom državnom odvjetništvu u Sisku u podnesku od 23. prosinca 2015. podnijela je prijedlog za otvaranje stečajnog postupka, a obzirom da vjerovnik ima potraživanje prema dužniku u iznosu od 1.309.697,19 kn koja se temelj</w:t>
      </w:r>
      <w:r w:rsidR="004768B8">
        <w:t>e</w:t>
      </w:r>
      <w:r>
        <w:t xml:space="preserve"> na ovršnim ispravama</w:t>
      </w:r>
      <w:r w:rsidR="00126E6D">
        <w:t xml:space="preserve">. </w:t>
      </w:r>
    </w:p>
    <w:p w:rsidRDefault="001A6176" w:rsidP="00FB5FF2" w:rsidR="00FB5FF2">
      <w:pPr>
        <w:jc w:val="both"/>
      </w:pPr>
      <w:r>
        <w:t xml:space="preserve"> </w:t>
      </w:r>
      <w:r>
        <w:tab/>
        <w:t xml:space="preserve">Obzirom da su navedeni vjerovnici </w:t>
      </w:r>
      <w:r w:rsidR="00FB5FF2">
        <w:t xml:space="preserve">u roku 45 dana </w:t>
      </w:r>
      <w:r>
        <w:t>od dana objave oglasa, predložili</w:t>
      </w:r>
      <w:r w:rsidR="00FB5FF2">
        <w:t xml:space="preserve"> otvoriti stečaj nad dužnikom te </w:t>
      </w:r>
      <w:r>
        <w:t>su obavijestili</w:t>
      </w:r>
      <w:r w:rsidR="00FB5FF2">
        <w:t xml:space="preserve"> sud kak</w:t>
      </w:r>
      <w:r>
        <w:t>o dužnik ima navedenu imovinu,</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7D49C6">
        <w:t>sk</w:t>
      </w:r>
      <w:r>
        <w:t>a agencija u zahtjevu za provedbu skraćenog stečajnog postupka, koji se vodio pod poslovnim brojem St-</w:t>
      </w:r>
      <w:r w:rsidR="004768B8">
        <w:t>1228</w:t>
      </w:r>
      <w:r>
        <w:t>/1</w:t>
      </w:r>
      <w:r w:rsidR="0079182B">
        <w:t>5, navela da je dužnik na dan 1</w:t>
      </w:r>
      <w:r w:rsidRPr="003E5697">
        <w:t xml:space="preserve">. rujna 2015. u Očevidniku redoslijeda osnova za plaćanje imao evidentirane neizvršene osnove za plaćanje u neprekinutom razdoblju od </w:t>
      </w:r>
      <w:r w:rsidR="002213D4">
        <w:t>1</w:t>
      </w:r>
      <w:r w:rsidR="004768B8">
        <w:t>4</w:t>
      </w:r>
      <w:r w:rsidR="00204160">
        <w:t>19</w:t>
      </w:r>
      <w:r w:rsidR="002213D4">
        <w:t xml:space="preserve"> dan</w:t>
      </w:r>
      <w:r w:rsidR="00204160">
        <w:t>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tab/>
        <w:t xml:space="preserve"> </w:t>
      </w:r>
      <w:r w:rsidR="00AC37E3" w:rsidRPr="00E974B3">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w:t>
      </w:r>
      <w:r w:rsidR="00AC37E3" w:rsidRPr="00E974B3">
        <w:lastRenderedPageBreak/>
        <w:t>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2213D4">
        <w:t>19</w:t>
      </w:r>
      <w:r w:rsidR="00AC37E3">
        <w:t xml:space="preserve">. </w:t>
      </w:r>
      <w:r w:rsidR="002213D4">
        <w:t>srpnja</w:t>
      </w:r>
      <w:r w:rsidR="00900561" w:rsidRPr="00FF58DC">
        <w:t xml:space="preserve"> 2</w:t>
      </w:r>
      <w:r w:rsidR="002213D4">
        <w:t>017</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4E2B71">
        <w:t>,v.r.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4E2B71" w:rsidP="00C359B6" w:rsidR="004E2B71">
      <w:pPr>
        <w:pStyle w:val="Bezproreda"/>
        <w:ind w:left="4956"/>
        <w:jc w:val="right"/>
      </w:pPr>
      <w:r>
        <w:t>Za točnost otpravka - ovlašteni službenik</w:t>
      </w:r>
    </w:p>
    <w:p w:rsidRDefault="004E2B71" w:rsidP="00C359B6" w:rsidR="004E2B71">
      <w:pPr>
        <w:pStyle w:val="Bezproreda"/>
        <w:ind w:left="4956"/>
        <w:jc w:val="right"/>
      </w:pPr>
      <w:r>
        <w:t>Karmela Dolenc</w:t>
      </w:r>
    </w:p>
    <w:p w:rsidRDefault="00E049F8" w:rsidP="00FF15FF" w:rsidR="00E049F8">
      <w:pPr>
        <w:pStyle w:val="Podnaslov"/>
        <w:rPr>
          <w:rFonts w:hAnsi="Times New Roman" w:ascii="Times New Roman"/>
          <w:szCs w:val="24"/>
        </w:rPr>
      </w:pPr>
    </w:p>
    <w:sectPr w:rsidSect="007D49C6" w:rsidR="00E049F8">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4E2B71">
          <w:rPr>
            <w:noProof/>
          </w:rPr>
          <w:t>3</w:t>
        </w:r>
        <w:r>
          <w:fldChar w:fldCharType="end"/>
        </w:r>
      </w:sdtContent>
    </w:sdt>
    <w:r>
      <w:tab/>
      <w:t xml:space="preserve">        </w:t>
    </w:r>
    <w:r w:rsidR="007D49C6">
      <w:t xml:space="preserve">      </w:t>
    </w:r>
    <w:r>
      <w:t>89. St-</w:t>
    </w:r>
    <w:r w:rsidR="00423617">
      <w:t>91</w:t>
    </w:r>
    <w:r>
      <w:t>4</w:t>
    </w:r>
    <w:r w:rsidR="002213D4">
      <w:t>/17-</w:t>
    </w:r>
    <w:r w:rsidR="007D49C6">
      <w:t>17</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A3931"/>
    <w:rsid w:val="000E2D4A"/>
    <w:rsid w:val="00126E6D"/>
    <w:rsid w:val="0015035C"/>
    <w:rsid w:val="001A6176"/>
    <w:rsid w:val="001A79EB"/>
    <w:rsid w:val="00204160"/>
    <w:rsid w:val="002213D4"/>
    <w:rsid w:val="00243248"/>
    <w:rsid w:val="00254DC6"/>
    <w:rsid w:val="00294AD4"/>
    <w:rsid w:val="00294CF1"/>
    <w:rsid w:val="002A6BA6"/>
    <w:rsid w:val="002C0221"/>
    <w:rsid w:val="002D799D"/>
    <w:rsid w:val="002E07CD"/>
    <w:rsid w:val="00330F84"/>
    <w:rsid w:val="003469B5"/>
    <w:rsid w:val="0037408A"/>
    <w:rsid w:val="003A630A"/>
    <w:rsid w:val="003E15C9"/>
    <w:rsid w:val="003F2758"/>
    <w:rsid w:val="00407A48"/>
    <w:rsid w:val="00423617"/>
    <w:rsid w:val="00445446"/>
    <w:rsid w:val="004768B8"/>
    <w:rsid w:val="00494628"/>
    <w:rsid w:val="004E2B71"/>
    <w:rsid w:val="004E5469"/>
    <w:rsid w:val="004F022B"/>
    <w:rsid w:val="00583223"/>
    <w:rsid w:val="005C2C94"/>
    <w:rsid w:val="005F296E"/>
    <w:rsid w:val="005F3D5C"/>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49C6"/>
    <w:rsid w:val="007E1191"/>
    <w:rsid w:val="0083025E"/>
    <w:rsid w:val="00855110"/>
    <w:rsid w:val="008731B1"/>
    <w:rsid w:val="008A1581"/>
    <w:rsid w:val="008C4D21"/>
    <w:rsid w:val="00900561"/>
    <w:rsid w:val="009214EB"/>
    <w:rsid w:val="0094507F"/>
    <w:rsid w:val="00967701"/>
    <w:rsid w:val="00981ADF"/>
    <w:rsid w:val="009B00D4"/>
    <w:rsid w:val="009B5013"/>
    <w:rsid w:val="009C383A"/>
    <w:rsid w:val="00A94094"/>
    <w:rsid w:val="00AA6FF2"/>
    <w:rsid w:val="00AC37E3"/>
    <w:rsid w:val="00AD1D41"/>
    <w:rsid w:val="00B255D3"/>
    <w:rsid w:val="00B35D62"/>
    <w:rsid w:val="00B639DE"/>
    <w:rsid w:val="00BD75C3"/>
    <w:rsid w:val="00BE39EF"/>
    <w:rsid w:val="00CE6E4E"/>
    <w:rsid w:val="00CF5DEA"/>
    <w:rsid w:val="00D924AE"/>
    <w:rsid w:val="00E049F8"/>
    <w:rsid w:val="00E11510"/>
    <w:rsid w:val="00E21CB6"/>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Tekstrezerviranogmjesta" w:type="character">
    <w:name w:val="Placeholder Text"/>
    <w:basedOn w:val="Zadanifontodlomka"/>
    <w:uiPriority w:val="99"/>
    <w:semiHidden/>
    <w:rsid w:val="004E2B71"/>
    <w:rPr>
      <w:color w:val="808080"/>
      <w:bdr w:space="0" w:sz="0" w:color="auto" w:val="none"/>
      <w:shd w:fill="auto" w:color="auto" w:val="clear"/>
    </w:rPr>
  </w:style>
  <w:style w:customStyle="true" w:styleId="eSPISCCParagraphDefaultFont" w:type="character">
    <w:name w:val="eSPIS_CC_Paragraph Default Font"/>
    <w:basedOn w:val="Zadanifontodlomka"/>
    <w:rsid w:val="004E2B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2B71"/>
    <w:rPr>
      <w:bdr w:space="0" w:sz="0" w:color="auto" w:val="none"/>
      <w:shd w:fill="FFFFCC" w:color="auto" w:val="clear"/>
      <w:lang w:val="hr-HR"/>
    </w:rPr>
  </w:style>
  <w:style w:customStyle="true" w:styleId="PozadinaSvijetloCrvena" w:type="character">
    <w:name w:val="Pozadina_SvijetloCrvena"/>
    <w:basedOn w:val="eSPISCCParagraphDefaultFont"/>
    <w:rsid w:val="004E2B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2B71"/>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E2B71"/>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2017.</izvorni_sadrzaj>
    <derivirana_varijabla naziv="DomainObject.DatumDonosenjaOdluke_1">19.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St-914/2017</izvorni_sadrzaj>
    <derivirana_varijabla naziv="DomainObject.Predmet.OznakaBroj_1">St-914/2017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MOTOTEHNA d.o.o. zastupanog po punomoćniku Dinko Jagić</izvorni_sadrzaj>
    <derivirana_varijabla naziv="DomainObject.Predmet.ProtustrankaFormated_1">  MOTOTEHNA d.o.o. zastupanog po punomoćniku Dinko Jagić</derivirana_varijabla>
  </DomainObject.Predmet.ProtustrankaFormated>
  <DomainObject.Predmet.ProtustrankaFormatedOIB>
    <izvorni_sadrzaj>  MOTOTEHNA d.o.o., OIB 07780439053 zastupanog po punomoćniku Dinko Jagić</izvorni_sadrzaj>
    <derivirana_varijabla naziv="DomainObject.Predmet.ProtustrankaFormatedOIB_1">  MOTOTEHNA d.o.o., OIB 07780439053 zastupanog po punomoćniku Dinko Jagić</derivirana_varijabla>
  </DomainObject.Predmet.ProtustrankaFormatedOIB>
  <DomainObject.Predmet.ProtustrankaFormatedWithAdress>
    <izvorni_sadrzaj> MOTOTEHNA d.o.o., Zagrebačka 19, 44000 Sisak zastupanog po punomoćniku Dinko Jagić</izvorni_sadrzaj>
    <derivirana_varijabla naziv="DomainObject.Predmet.ProtustrankaFormatedWithAdress_1"> MOTOTEHNA d.o.o., Zagrebačka 19, 44000 Sisak zastupanog po punomoćniku Dinko Jagić</derivirana_varijabla>
  </DomainObject.Predmet.ProtustrankaFormatedWithAdress>
  <DomainObject.Predmet.ProtustrankaFormatedWithAdressOIB>
    <izvorni_sadrzaj> MOTOTEHNA d.o.o., OIB 07780439053, Zagrebačka 19, 44000 Sisak zastupanog po punomoćniku Dinko Jagić</izvorni_sadrzaj>
    <derivirana_varijabla naziv="DomainObject.Predmet.ProtustrankaFormatedWithAdressOIB_1"> MOTOTEHNA d.o.o., OIB 07780439053, Zagrebačka 19, 44000 Sisak zastupanog po punomoćniku Dinko Jagić</derivirana_varijabla>
  </DomainObject.Predmet.ProtustrankaFormatedWithAdressOIB>
  <DomainObject.Predmet.ProtustrankaWithAdress>
    <izvorni_sadrzaj>MOTOTEHNA d.o.o. Zagrebačka 19, 44000 Sisak</izvorni_sadrzaj>
    <derivirana_varijabla naziv="DomainObject.Predmet.ProtustrankaWithAdress_1">MOTOTEHNA d.o.o. Zagrebačka 19, 44000 Sisak</derivirana_varijabla>
  </DomainObject.Predmet.ProtustrankaWithAdress>
  <DomainObject.Predmet.ProtustrankaWithAdressOIB>
    <izvorni_sadrzaj>MOTOTEHNA d.o.o., OIB 07780439053, Zagrebačka 19, 44000 Sisak</izvorni_sadrzaj>
    <derivirana_varijabla naziv="DomainObject.Predmet.ProtustrankaWithAdressOIB_1">MOTOTEHNA d.o.o., OIB 07780439053, Zagrebačka 19, 44000 Sisak</derivirana_varijabla>
  </DomainObject.Predmet.ProtustrankaWithAdressOIB>
  <DomainObject.Predmet.ProtustrankaNazivFormated>
    <izvorni_sadrzaj>MOTOTEHNA d.o.o.</izvorni_sadrzaj>
    <derivirana_varijabla naziv="DomainObject.Predmet.ProtustrankaNazivFormated_1">MOTOTEHNA d.o.o.</derivirana_varijabla>
  </DomainObject.Predmet.ProtustrankaNazivFormated>
  <DomainObject.Predmet.ProtustrankaNazivFormatedOIB>
    <izvorni_sadrzaj>MOTOTEHNA d.o.o., OIB 07780439053</izvorni_sadrzaj>
    <derivirana_varijabla naziv="DomainObject.Predmet.ProtustrankaNazivFormatedOIB_1">MOTOTEHNA d.o.o., OIB 07780439053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AUTO PROMET SISAK d.o.o. zastupanog po punomoćniku Danko Kovač; RH MF Porezna uprava zastupanog po punomoćniku ŽDO u Sisku</izvorni_sadrzaj>
    <derivirana_varijabla naziv="DomainObject.Predmet.StrankaFormated_1">  FINA Regionalni centar Zagreb; AUTO PROMET SISAK d.o.o. zastupanog po punomoćniku Danko Kovač; RH MF Porezna uprava zastupanog po punomoćniku ŽDO u Sisku</derivirana_varijabla>
  </DomainObject.Predmet.StrankaFormated>
  <DomainObject.Predmet.StrankaFormatedOIB>
    <izvorni_sadrzaj>  FINA Regionalni centar Zagreb, OIB 85821130368; AUTO PROMET SISAK d.o.o., OIB 71445870691 zastupanog po punomoćniku Danko Kovač; RH MF Porezna uprava, OIB 18683136487 zastupanog po punomoćniku ŽDO u Sisku</izvorni_sadrzaj>
    <derivirana_varijabla naziv="DomainObject.Predmet.StrankaFormatedOIB_1">  FINA Regionalni centar Zagreb, OIB 85821130368; AUTO PROMET SISAK d.o.o., OIB 71445870691 zastupanog po punomoćniku Danko Kovač; RH MF Porezna uprava, OIB 18683136487 zastupanog po punomoćniku ŽDO u Sisku</derivirana_varijabla>
  </DomainObject.Predmet.StrankaFormatedOIB>
  <DomainObject.Predmet.StrankaFormatedWithAdress>
    <izvorni_sadrzaj> FINA Regionalni centar Zagreb, Trg svibanjskih žrtava 1995. 1, 10000 Zagreb; AUTO PROMET SISAK d.o.o., Zagrebačka 19, 44000 Sisak zastupanog po punomoćniku Danko Kovač; RH MF Porezna uprava zastupanog po punomoćniku ŽDO u Sisku</izvorni_sadrzaj>
    <derivirana_varijabla naziv="DomainObject.Predmet.StrankaFormatedWithAdress_1"> FINA Regionalni centar Zagreb, Trg svibanjskih žrtava 1995. 1, 10000 Zagreb; AUTO PROMET SISAK d.o.o., Zagrebačka 19, 44000 Sisak zastupanog po punomoćniku Danko Kovač; RH MF Porezna uprava zastupanog po punomoćniku ŽDO u Sisku</derivirana_varijabla>
  </DomainObject.Predmet.StrankaFormatedWithAdress>
  <DomainObject.Predmet.StrankaFormatedWithAdressOIB>
    <izvorni_sadrzaj> FINA Regionalni centar Zagreb, OIB 85821130368, Trg svibanjskih žrtava 1995. 1, 10000 Zagreb; AUTO PROMET SISAK d.o.o., OIB 71445870691, Zagrebačka 19, 44000 Sisak zastupanog po punomoćniku Danko Kovač; RH MF Porezna uprava, OIB 18683136487 zastupanog po punomoćniku ŽDO u Sisku</izvorni_sadrzaj>
    <derivirana_varijabla naziv="DomainObject.Predmet.StrankaFormatedWithAdressOIB_1"> FINA Regionalni centar Zagreb, OIB 85821130368, Trg svibanjskih žrtava 1995. 1, 10000 Zagreb; AUTO PROMET SISAK d.o.o., OIB 71445870691, Zagrebačka 19, 44000 Sisak zastupanog po punomoćniku Danko Kovač; RH MF Porezna uprava, OIB 18683136487 zastupanog po punomoćniku ŽDO u Sisku</derivirana_varijabla>
  </DomainObject.Predmet.StrankaFormatedWithAdressOIB>
  <DomainObject.Predmet.StrankaWithAdress>
    <izvorni_sadrzaj>FINA Regionalni centar Zagreb Trg svibanjskih žrtava 1995. 1,10000 Zagreb,AUTO PROMET SISAK d.o.o. Zagrebačka 19,44000 Sisak,RH MF Porezna uprava </izvorni_sadrzaj>
    <derivirana_varijabla naziv="DomainObject.Predmet.StrankaWithAdress_1">FINA Regionalni centar Zagreb Trg svibanjskih žrtava 1995. 1,10000 Zagreb,AUTO PROMET SISAK d.o.o. Zagrebačka 19,44000 Sisak,RH MF Porezna uprava </derivirana_varijabla>
  </DomainObject.Predmet.StrankaWithAdress>
  <DomainObject.Predmet.StrankaWithAdressOIB>
    <izvorni_sadrzaj>FINA Regionalni centar Zagreb, OIB 85821130368, Trg svibanjskih žrtava 1995. 1,10000 Zagreb,AUTO PROMET SISAK d.o.o., OIB 71445870691, Zagrebačka 19,44000 Sisak,RH MF Porezna uprava, OIB 18683136487</izvorni_sadrzaj>
    <derivirana_varijabla naziv="DomainObject.Predmet.StrankaWithAdressOIB_1">FINA Regionalni centar Zagreb, OIB 85821130368, Trg svibanjskih žrtava 1995. 1,10000 Zagreb,AUTO PROMET SISAK d.o.o., OIB 71445870691, Zagrebačka 19,44000 Sisak,RH MF Porezna uprava, OIB 18683136487</derivirana_varijabla>
  </DomainObject.Predmet.StrankaWithAdressOIB>
  <DomainObject.Predmet.StrankaNazivFormated>
    <izvorni_sadrzaj>FINA Regionalni centar Zagreb,AUTO PROMET SISAK d.o.o.,RH MF Porezna uprava</izvorni_sadrzaj>
    <derivirana_varijabla naziv="DomainObject.Predmet.StrankaNazivFormated_1">FINA Regionalni centar Zagreb,AUTO PROMET SISAK d.o.o.,RH MF Porezna uprava</derivirana_varijabla>
  </DomainObject.Predmet.StrankaNazivFormated>
  <DomainObject.Predmet.StrankaNazivFormatedOIB>
    <izvorni_sadrzaj>FINA Regionalni centar Zagreb, OIB 85821130368,AUTO PROMET SISAK d.o.o., OIB 71445870691,RH MF Porezna uprava, OIB 18683136487</izvorni_sadrzaj>
    <derivirana_varijabla naziv="DomainObject.Predmet.StrankaNazivFormatedOIB_1">FINA Regionalni centar Zagreb, OIB 85821130368,AUTO PROMET SISAK d.o.o., OIB 71445870691,RH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AUTO PROMET SISAK d.o.o. zastupanog po punomoćniku Danko Kovač</item>
      <item>RH MF Porezna uprava zastupanog po punomoćniku ŽDO u Sisku</item>
    </izvorni_sadrzaj>
    <derivirana_varijabla naziv="DomainObject.Predmet.StrankaListFormated_1">
      <item>FINA Regionalni centar Zagreb</item>
      <item>AUTO PROMET SISAK d.o.o. zastupanog po punomoćniku Danko Kovač</item>
      <item>RH MF Porezna uprava zastupanog po punomoćniku ŽDO u Sisku</item>
    </derivirana_varijabla>
  </DomainObject.Predmet.StrankaListFormated>
  <DomainObject.Predmet.StrankaListFormatedOIB>
    <izvorni_sadrzaj>
      <item>FINA Regionalni centar Zagreb, OIB 85821130368</item>
      <item>AUTO PROMET SISAK d.o.o., OIB 71445870691 zastupanog po punomoćniku Danko Kovač</item>
      <item>RH MF Porezna uprava, OIB 18683136487 zastupanog po punomoćniku ŽDO u Sisku</item>
    </izvorni_sadrzaj>
    <derivirana_varijabla naziv="DomainObject.Predmet.StrankaListFormatedOIB_1">
      <item>FINA Regionalni centar Zagreb, OIB 85821130368</item>
      <item>AUTO PROMET SISAK d.o.o., OIB 71445870691 zastupanog po punomoćniku Danko Kovač</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1, 10000 Zagreb</item>
      <item>AUTO PROMET SISAK d.o.o., Zagrebačka 19, 44000 Sisak zastupanog po punomoćniku Danko Kovač</item>
      <item>RH MF Porezna uprava zastupanog po punomoćniku ŽDO u Sisku</item>
    </izvorni_sadrzaj>
    <derivirana_varijabla naziv="DomainObject.Predmet.StrankaListFormatedWithAdress_1">
      <item>FINA Regionalni centar Zagreb, Trg svibanjskih žrtava 1995. 1, 10000 Zagreb</item>
      <item>AUTO PROMET SISAK d.o.o., Zagrebačka 19, 44000 Sisak zastupanog po punomoćniku Danko Kovač</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AUTO PROMET SISAK d.o.o., OIB 71445870691, Zagrebačka 19, 44000 Sisak zastupanog po punomoćniku Danko Kovač</item>
      <item>RH MF Porezna uprava, OIB 18683136487 zastupanog po punomoćniku ŽDO u Sisku</item>
    </izvorni_sadrzaj>
    <derivirana_varijabla naziv="DomainObject.Predmet.StrankaListFormatedWithAdressOIB_1">
      <item>FINA Regionalni centar Zagreb, OIB 85821130368, Trg svibanjskih žrtava 1995. 1, 10000 Zagreb</item>
      <item>AUTO PROMET SISAK d.o.o., OIB 71445870691, Zagrebačka 19, 44000 Sisak zastupanog po punomoćniku Danko Kovač</item>
      <item>RH MF Porezna uprava, OIB 18683136487 zastupanog po punomoćniku ŽDO u Sisku</item>
    </derivirana_varijabla>
  </DomainObject.Predmet.StrankaListFormatedWithAdressOIB>
  <DomainObject.Predmet.StrankaListNazivFormated>
    <izvorni_sadrzaj>
      <item>FINA Regionalni centar Zagreb</item>
      <item>AUTO PROMET SISAK d.o.o.</item>
      <item>RH MF Porezna uprava</item>
    </izvorni_sadrzaj>
    <derivirana_varijabla naziv="DomainObject.Predmet.StrankaListNazivFormated_1">
      <item>FINA Regionalni centar Zagreb</item>
      <item>AUTO PROMET SISAK d.o.o.</item>
      <item>RH MF Porezna uprava</item>
    </derivirana_varijabla>
  </DomainObject.Predmet.StrankaListNazivFormated>
  <DomainObject.Predmet.StrankaListNazivFormatedOIB>
    <izvorni_sadrzaj>
      <item>FINA Regionalni centar Zagreb, OIB 85821130368</item>
      <item>AUTO PROMET SISAK d.o.o., OIB 71445870691</item>
      <item>RH MF Porezna uprava, OIB 18683136487</item>
    </izvorni_sadrzaj>
    <derivirana_varijabla naziv="DomainObject.Predmet.StrankaListNazivFormatedOIB_1">
      <item>FINA Regionalni centar Zagreb, OIB 85821130368</item>
      <item>AUTO PROMET SISAK d.o.o., OIB 71445870691</item>
      <item>RH MF Porezna uprava, OIB 18683136487</item>
    </derivirana_varijabla>
  </DomainObject.Predmet.StrankaListNazivFormatedOIB>
  <DomainObject.Predmet.ProtuStrankaListFormated>
    <izvorni_sadrzaj>
      <item>MOTOTEHNA d.o.o. zastupanog po punomoćniku Dinko Jagić</item>
    </izvorni_sadrzaj>
    <derivirana_varijabla naziv="DomainObject.Predmet.ProtuStrankaListFormated_1">
      <item>MOTOTEHNA d.o.o. zastupanog po punomoćniku Dinko Jagić</item>
    </derivirana_varijabla>
  </DomainObject.Predmet.ProtuStrankaListFormated>
  <DomainObject.Predmet.ProtuStrankaListFormatedOIB>
    <izvorni_sadrzaj>
      <item>MOTOTEHNA d.o.o., OIB 07780439053 zastupanog po punomoćniku Dinko Jagić</item>
    </izvorni_sadrzaj>
    <derivirana_varijabla naziv="DomainObject.Predmet.ProtuStrankaListFormatedOIB_1">
      <item>MOTOTEHNA d.o.o., OIB 07780439053 zastupanog po punomoćniku Dinko Jagić</item>
    </derivirana_varijabla>
  </DomainObject.Predmet.ProtuStrankaListFormatedOIB>
  <DomainObject.Predmet.ProtuStrankaListFormatedWithAdress>
    <izvorni_sadrzaj>
      <item>MOTOTEHNA d.o.o., Zagrebačka 19, 44000 Sisak zastupanog po punomoćniku Dinko Jagić</item>
    </izvorni_sadrzaj>
    <derivirana_varijabla naziv="DomainObject.Predmet.ProtuStrankaListFormatedWithAdress_1">
      <item>MOTOTEHNA d.o.o., Zagrebačka 19, 44000 Sisak zastupanog po punomoćniku Dinko Jagić</item>
    </derivirana_varijabla>
  </DomainObject.Predmet.ProtuStrankaListFormatedWithAdress>
  <DomainObject.Predmet.ProtuStrankaListFormatedWithAdressOIB>
    <izvorni_sadrzaj>
      <item>MOTOTEHNA d.o.o., OIB 07780439053, Zagrebačka 19, 44000 Sisak zastupanog po punomoćniku Dinko Jagić</item>
    </izvorni_sadrzaj>
    <derivirana_varijabla naziv="DomainObject.Predmet.ProtuStrankaListFormatedWithAdressOIB_1">
      <item>MOTOTEHNA d.o.o., OIB 07780439053, Zagrebačka 19, 44000 Sisak zastupanog po punomoćniku Dinko Jagić</item>
    </derivirana_varijabla>
  </DomainObject.Predmet.ProtuStrankaListFormatedWithAdressOIB>
  <DomainObject.Predmet.ProtuStrankaListNazivFormated>
    <izvorni_sadrzaj>
      <item>MOTOTEHNA d.o.o.</item>
    </izvorni_sadrzaj>
    <derivirana_varijabla naziv="DomainObject.Predmet.ProtuStrankaListNazivFormated_1">
      <item>MOTOTEHNA d.o.o.</item>
    </derivirana_varijabla>
  </DomainObject.Predmet.ProtuStrankaListNazivFormated>
  <DomainObject.Predmet.ProtuStrankaListNazivFormatedOIB>
    <izvorni_sadrzaj>
      <item>MOTOTEHNA d.o.o., OIB 07780439053</item>
    </izvorni_sadrzaj>
    <derivirana_varijabla naziv="DomainObject.Predmet.ProtuStrankaListNazivFormatedOIB_1">
      <item>MOTOTEHNA d.o.o., OIB 07780439053</item>
    </derivirana_varijabla>
  </DomainObject.Predmet.ProtuStrankaListNazivFormatedOIB>
  <DomainObject.Predmet.OstaliListFormated>
    <izvorni_sadrzaj>
      <item>Dinko Jagić punomoćnik sudionika u postupku MOTOTEHNA d.o.o.</item>
      <item>Danko Kovač punomoćnik sudionika u postupku AUTO PROMET SISAK d.o.o.</item>
      <item>ŽDO u Sisku punomoćnik sudionika u postupku RH MF Porezna uprava</item>
    </izvorni_sadrzaj>
    <derivirana_varijabla naziv="DomainObject.Predmet.OstaliListFormated_1">
      <item>Dinko Jagić punomoćnik sudionika u postupku MOTOTEHNA d.o.o.</item>
      <item>Danko Kovač punomoćnik sudionika u postupku AUTO PROMET SISAK d.o.o.</item>
      <item>ŽDO u Sisku punomoćnik sudionika u postupku RH MF Porezna uprava</item>
    </derivirana_varijabla>
  </DomainObject.Predmet.OstaliListFormated>
  <DomainObject.Predmet.OstaliListFormatedOIB>
    <izvorni_sadrzaj>
      <item>Dinko Jagić, OIB 88631383209 punomoćnik sudionika u postupku MOTOTEHNA d.o.o.</item>
      <item>Danko Kovač, OIB 61027215192 punomoćnik sudionika u postupku AUTO PROMET SISAK d.o.o.</item>
      <item>ŽDO u Sisku, OIB 05526850490 punomoćnik sudionika u postupku RH MF Porezna uprava</item>
    </izvorni_sadrzaj>
    <derivirana_varijabla naziv="DomainObject.Predmet.OstaliListFormatedOIB_1">
      <item>Dinko Jagić, OIB 88631383209 punomoćnik sudionika u postupku MOTOTEHNA d.o.o.</item>
      <item>Danko Kovač, OIB 61027215192 punomoćnik sudionika u postupku AUTO PROMET SISAK d.o.o.</item>
      <item>ŽDO u Sisku, OIB 05526850490 punomoćnik sudionika u postupku RH MF Porezna uprava</item>
    </derivirana_varijabla>
  </DomainObject.Predmet.OstaliListFormatedOIB>
  <DomainObject.Predmet.OstaliListFormatedWithAdress>
    <izvorni_sadrzaj>
      <item>Dinko Jagić, Dr. Ive Stipčića 47, 44000 Sisak punomoćnik sudionika u postupku MOTOTEHNA d.o.o.</item>
      <item>Danko Kovač, S. i A. Radića 15, 44000 Sisak punomoćnik sudionika u postupku AUTO PROMET SISAK d.o.o.</item>
      <item>ŽDO u Sisku, Ferde Hefelea 57, 44000 Sisak punomoćnik sudionika u postupku RH MF Porezna uprava</item>
    </izvorni_sadrzaj>
    <derivirana_varijabla naziv="DomainObject.Predmet.OstaliListFormatedWithAdress_1">
      <item>Dinko Jagić, Dr. Ive Stipčića 47, 44000 Sisak punomoćnik sudionika u postupku MOTOTEHNA d.o.o.</item>
      <item>Danko Kovač, S. i A. Radića 15, 44000 Sisak punomoćnik sudionika u postupku AUTO PROMET SISAK d.o.o.</item>
      <item>ŽDO u Sisku, Ferde Hefelea 57, 44000 Sisak punomoćnik sudionika u postupku RH MF Porezna uprava</item>
    </derivirana_varijabla>
  </DomainObject.Predmet.OstaliListFormatedWithAdress>
  <DomainObject.Predmet.OstaliListFormatedWithAdressOIB>
    <izvorni_sadrzaj>
      <item>Dinko Jagić, OIB 88631383209, Dr. Ive Stipčića 47, 44000 Sisak punomoćnik sudionika u postupku MOTOTEHNA d.o.o.</item>
      <item>Danko Kovač, OIB 61027215192, S. i A. Radića 15, 44000 Sisak punomoćnik sudionika u postupku AUTO PROMET SISAK d.o.o.</item>
      <item>ŽDO u Sisku, OIB 05526850490, Ferde Hefelea 57, 44000 Sisak punomoćnik sudionika u postupku RH MF Porezna uprava</item>
    </izvorni_sadrzaj>
    <derivirana_varijabla naziv="DomainObject.Predmet.OstaliListFormatedWithAdressOIB_1">
      <item>Dinko Jagić, OIB 88631383209, Dr. Ive Stipčića 47, 44000 Sisak punomoćnik sudionika u postupku MOTOTEHNA d.o.o.</item>
      <item>Danko Kovač, OIB 61027215192, S. i A. Radića 15, 44000 Sisak punomoćnik sudionika u postupku AUTO PROMET SISAK d.o.o.</item>
      <item>ŽDO u Sisku, OIB 05526850490, Ferde Hefelea 57, 44000 Sisak punomoćnik sudionika u postupku RH MF Porezna uprava</item>
    </derivirana_varijabla>
  </DomainObject.Predmet.OstaliListFormatedWithAdressOIB>
  <DomainObject.Predmet.OstaliListNazivFormated>
    <izvorni_sadrzaj>
      <item>Dinko Jagić</item>
      <item>Danko Kovač</item>
      <item>ŽDO u Sisku</item>
    </izvorni_sadrzaj>
    <derivirana_varijabla naziv="DomainObject.Predmet.OstaliListNazivFormated_1">
      <item>Dinko Jagić</item>
      <item>Danko Kovač</item>
      <item>ŽDO u Sisku</item>
    </derivirana_varijabla>
  </DomainObject.Predmet.OstaliListNazivFormated>
  <DomainObject.Predmet.OstaliListNazivFormatedOIB>
    <izvorni_sadrzaj>
      <item>Dinko Jagić, OIB 88631383209</item>
      <item>Danko Kovač, OIB 61027215192</item>
      <item>ŽDO u Sisku, OIB 05526850490</item>
    </izvorni_sadrzaj>
    <derivirana_varijabla naziv="DomainObject.Predmet.OstaliListNazivFormatedOIB_1">
      <item>Dinko Jagić, OIB 88631383209</item>
      <item>Danko Kovač, OIB 61027215192</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MOTOTEHNA d.o.o.</izvorni_sadrzaj>
    <derivirana_varijabla naziv="DomainObject.Predmet.ProtustrankaIDrugi_1">MOTOTEHNA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MOTOTEHNA d.o.o., OIB 07780439053, Zagrebačka 19, 44000 Sisak</izvorni_sadrzaj>
    <derivirana_varijabla naziv="DomainObject.Predmet.ProtustrankaIDrugiAdressOIB_1">MOTOTEHNA d.o.o., OIB 07780439053, Zagrebačka 19,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MOTOTEHNA d.o.o.</item>
      <item>Dinko Jagić</item>
      <item>AUTO PROMET SISAK d.o.o.</item>
      <item>Danko Kovač</item>
      <item>RH MF Porezna uprava</item>
      <item>ŽDO u Sisku</item>
    </izvorni_sadrzaj>
    <derivirana_varijabla naziv="DomainObject.Predmet.SudioniciListNaziv_1">
      <item>FINA Regionalni centar Zagreb</item>
      <item>MOTOTEHNA d.o.o.</item>
      <item>Dinko Jagić</item>
      <item>AUTO PROMET SISAK d.o.o.</item>
      <item>Danko Kovač</item>
      <item>RH MF Porezna uprava</item>
      <item>ŽDO u Sisku</item>
    </derivirana_varijabla>
  </DomainObject.Predmet.SudioniciListNaziv>
  <DomainObject.Predmet.SudioniciListAdressOIB>
    <izvorni_sadrzaj>
      <item>FINA Regionalni centar Zagreb, OIB 85821130368, Trg svibanjskih žrtava 1995. 1,10000 Zagreb</item>
      <item>MOTOTEHNA d.o.o., OIB 07780439053, Zagrebačka 19,44000 Sisak</item>
      <item>Dinko Jagić, OIB 88631383209, Dr. Ive Stipčića 47,44000 Sisak</item>
      <item>AUTO PROMET SISAK d.o.o., OIB 71445870691, Zagrebačka 19,44000 Sisak</item>
      <item>Danko Kovač, OIB 61027215192, S. i A. Radića 15,44000 Sisak</item>
      <item>RH MF Porezna uprava, OIB 18683136487</item>
      <item>ŽDO u Sisku, OIB 05526850490, Ferde Hefelea 57,44000 Sisak</item>
    </izvorni_sadrzaj>
    <derivirana_varijabla naziv="DomainObject.Predmet.SudioniciListAdressOIB_1">
      <item>FINA Regionalni centar Zagreb, OIB 85821130368, Trg svibanjskih žrtava 1995. 1,10000 Zagreb</item>
      <item>MOTOTEHNA d.o.o., OIB 07780439053, Zagrebačka 19,44000 Sisak</item>
      <item>Dinko Jagić, OIB 88631383209, Dr. Ive Stipčića 47,44000 Sisak</item>
      <item>AUTO PROMET SISAK d.o.o., OIB 71445870691, Zagrebačka 19,44000 Sisak</item>
      <item>Danko Kovač, OIB 61027215192, S. i A. Radića 15,44000 Sisak</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07780439053</item>
      <item>, OIB 88631383209</item>
      <item>, OIB 71445870691</item>
      <item>, OIB 61027215192</item>
      <item>, OIB 18683136487</item>
      <item>, OIB 05526850490</item>
    </izvorni_sadrzaj>
    <derivirana_varijabla naziv="DomainObject.Predmet.SudioniciListNazivOIB_1">
      <item>, OIB 85821130368</item>
      <item>, OIB 07780439053</item>
      <item>, OIB 88631383209</item>
      <item>, OIB 71445870691</item>
      <item>, OIB 61027215192</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867</properties:Words>
  <properties:Characters>4825</properties:Characters>
  <properties:Lines>103</properties:Lines>
  <properties:Paragraphs>34</properties:Paragraphs>
  <properties:TotalTime>331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2017-07-20T08:39:00Z</cp:lastPrinted>
  <dcterms:modified xmlns:xsi="http://www.w3.org/2001/XMLSchema-instance" xsi:type="dcterms:W3CDTF">2017-07-20T08:39:00Z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