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5d36" w14:paraId="7d55d36" w:rsidRDefault="000114A4" w:rsidP="000114A4" w:rsidR="000114A4" w:rsidRPr="00385CC7">
      <w:pPr>
        <w:ind w:right="-625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85CC7">
        <w:rPr>
          <w:sz w:val="24"/>
          <w:szCs w:val="24"/>
          <w:lang w:val="hr-HR"/>
        </w:rPr>
        <w:t>EDURO  d.o.o. u stečaju</w:t>
      </w:r>
    </w:p>
    <w:p w:rsidRDefault="000114A4" w:rsidP="000114A4" w:rsidR="000114A4" w:rsidRPr="00385CC7">
      <w:pPr>
        <w:ind w:right="-625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Zagreb</w:t>
      </w:r>
    </w:p>
    <w:p w:rsidRDefault="000114A4" w:rsidP="000114A4" w:rsidR="000114A4" w:rsidRPr="00385CC7">
      <w:pPr>
        <w:ind w:right="-625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Medvedgradska 7-7A</w:t>
      </w:r>
    </w:p>
    <w:p w:rsidRDefault="000114A4" w:rsidP="000114A4" w:rsidR="000114A4" w:rsidRPr="00385CC7">
      <w:pPr>
        <w:jc w:val="both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Stečajni upravitelj</w:t>
      </w:r>
    </w:p>
    <w:p w:rsidRDefault="000114A4" w:rsidP="000114A4" w:rsidR="000114A4" w:rsidRPr="00385CC7">
      <w:pPr>
        <w:jc w:val="both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Branka Malbašić</w:t>
      </w:r>
    </w:p>
    <w:p w:rsidRDefault="000114A4" w:rsidP="000114A4" w:rsidR="000114A4" w:rsidRPr="00385CC7">
      <w:pPr>
        <w:jc w:val="both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Tina Ujevića 13</w:t>
      </w:r>
    </w:p>
    <w:p w:rsidRDefault="000114A4" w:rsidP="000114A4" w:rsidR="000114A4" w:rsidRPr="00385CC7">
      <w:pPr>
        <w:jc w:val="both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Zagreb</w:t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="001749F7"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>TRGOVAČKI SUD U ZAGREBU</w:t>
      </w:r>
    </w:p>
    <w:p w:rsidRDefault="000114A4" w:rsidP="000114A4" w:rsidR="000114A4" w:rsidRPr="00385CC7">
      <w:pPr>
        <w:ind w:right="-625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  <w:t>3 St-121/15</w:t>
      </w:r>
    </w:p>
    <w:p w:rsidRDefault="000114A4" w:rsidP="000114A4" w:rsidR="000114A4" w:rsidRPr="00385CC7">
      <w:pPr>
        <w:ind w:right="-625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</w:r>
      <w:r w:rsidRPr="00385CC7">
        <w:rPr>
          <w:sz w:val="24"/>
          <w:szCs w:val="24"/>
          <w:lang w:val="hr-HR"/>
        </w:rPr>
        <w:tab/>
        <w:t>STEČAJNI SUDAC</w:t>
      </w:r>
    </w:p>
    <w:p w:rsidRDefault="0049348C" w:rsidP="000316CA" w:rsidR="0049348C" w:rsidRPr="00385CC7">
      <w:pPr>
        <w:jc w:val="both"/>
        <w:rPr>
          <w:sz w:val="24"/>
          <w:szCs w:val="24"/>
          <w:lang w:val="hr-HR"/>
        </w:rPr>
      </w:pPr>
    </w:p>
    <w:p w:rsidRDefault="0049348C" w:rsidP="000316CA" w:rsidR="0049348C" w:rsidRPr="00385CC7">
      <w:pPr>
        <w:jc w:val="both"/>
        <w:rPr>
          <w:sz w:val="24"/>
          <w:szCs w:val="24"/>
          <w:lang w:val="hr-HR"/>
        </w:rPr>
      </w:pPr>
    </w:p>
    <w:p w:rsidRDefault="0049348C" w:rsidP="000316CA" w:rsidR="0049348C" w:rsidRPr="00385CC7">
      <w:pPr>
        <w:jc w:val="both"/>
        <w:rPr>
          <w:sz w:val="24"/>
          <w:szCs w:val="24"/>
          <w:lang w:val="hr-HR"/>
        </w:rPr>
      </w:pPr>
    </w:p>
    <w:p w:rsidRDefault="00B25020" w:rsidP="000316CA" w:rsidR="000316CA" w:rsidRPr="00385CC7">
      <w:pPr>
        <w:jc w:val="both"/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 xml:space="preserve">U Zagrebu </w:t>
      </w:r>
      <w:r w:rsidR="00530AB2" w:rsidRPr="00385CC7">
        <w:rPr>
          <w:sz w:val="24"/>
          <w:szCs w:val="24"/>
          <w:lang w:val="hr-HR"/>
        </w:rPr>
        <w:t>03.10.</w:t>
      </w:r>
      <w:r w:rsidRPr="00385CC7">
        <w:rPr>
          <w:sz w:val="24"/>
          <w:szCs w:val="24"/>
          <w:lang w:val="hr-HR"/>
        </w:rPr>
        <w:t>201</w:t>
      </w:r>
      <w:r w:rsidR="00A02351" w:rsidRPr="00385CC7">
        <w:rPr>
          <w:sz w:val="24"/>
          <w:szCs w:val="24"/>
          <w:lang w:val="hr-HR"/>
        </w:rPr>
        <w:t>7</w:t>
      </w:r>
      <w:r w:rsidRPr="00385CC7">
        <w:rPr>
          <w:sz w:val="24"/>
          <w:szCs w:val="24"/>
          <w:lang w:val="hr-HR"/>
        </w:rPr>
        <w:t>.</w:t>
      </w:r>
    </w:p>
    <w:p w:rsidRDefault="00B25020" w:rsidP="000316CA" w:rsidR="00B25020" w:rsidRPr="00385CC7">
      <w:pPr>
        <w:jc w:val="both"/>
        <w:rPr>
          <w:sz w:val="24"/>
          <w:szCs w:val="24"/>
          <w:lang w:val="hr-HR"/>
        </w:rPr>
      </w:pPr>
    </w:p>
    <w:p w:rsidRDefault="003625F1" w:rsidR="003625F1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3625F1" w:rsidR="003625F1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385CC7">
        <w:rPr>
          <w:rFonts w:hAnsi="Times New Roman" w:ascii="Times New Roman"/>
          <w:sz w:val="24"/>
          <w:szCs w:val="24"/>
          <w:lang w:val="hr-HR"/>
        </w:rPr>
        <w:t>Predmet: Izvješće o tijeku stečajnog postupka</w:t>
      </w:r>
    </w:p>
    <w:p w:rsidRDefault="003625F1" w:rsidR="003625F1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3625F1" w:rsidR="003625F1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9D3653" w:rsidR="009D3653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566BBE" w:rsidR="009161CD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385CC7">
        <w:rPr>
          <w:rFonts w:hAnsi="Times New Roman" w:ascii="Times New Roman"/>
          <w:sz w:val="24"/>
          <w:szCs w:val="24"/>
          <w:lang w:val="hr-HR"/>
        </w:rPr>
        <w:t>D</w:t>
      </w:r>
      <w:r w:rsidR="00A02351" w:rsidRPr="00385CC7">
        <w:rPr>
          <w:rFonts w:hAnsi="Times New Roman" w:ascii="Times New Roman"/>
          <w:sz w:val="24"/>
          <w:szCs w:val="24"/>
          <w:lang w:val="hr-HR"/>
        </w:rPr>
        <w:t>an</w:t>
      </w:r>
      <w:r w:rsidRPr="00385CC7">
        <w:rPr>
          <w:rFonts w:hAnsi="Times New Roman" w:ascii="Times New Roman"/>
          <w:sz w:val="24"/>
          <w:szCs w:val="24"/>
          <w:lang w:val="hr-HR"/>
        </w:rPr>
        <w:t>a</w:t>
      </w:r>
      <w:r w:rsidR="00A02351" w:rsidRPr="00385CC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60CE7" w:rsidRPr="00385CC7">
        <w:rPr>
          <w:rFonts w:hAnsi="Times New Roman" w:ascii="Times New Roman"/>
          <w:sz w:val="24"/>
          <w:szCs w:val="24"/>
          <w:lang w:val="hr-HR"/>
        </w:rPr>
        <w:t>1</w:t>
      </w:r>
      <w:r w:rsidR="00545360" w:rsidRPr="00385CC7">
        <w:rPr>
          <w:rFonts w:hAnsi="Times New Roman" w:ascii="Times New Roman"/>
          <w:sz w:val="24"/>
          <w:szCs w:val="24"/>
          <w:lang w:val="hr-HR"/>
        </w:rPr>
        <w:t>4</w:t>
      </w:r>
      <w:r w:rsidR="0049348C" w:rsidRPr="00385CC7">
        <w:rPr>
          <w:rFonts w:hAnsi="Times New Roman" w:ascii="Times New Roman"/>
          <w:sz w:val="24"/>
          <w:szCs w:val="24"/>
          <w:lang w:val="hr-HR"/>
        </w:rPr>
        <w:t>.</w:t>
      </w:r>
      <w:r w:rsidR="00545360" w:rsidRPr="00385CC7">
        <w:rPr>
          <w:rFonts w:hAnsi="Times New Roman" w:ascii="Times New Roman"/>
          <w:sz w:val="24"/>
          <w:szCs w:val="24"/>
          <w:lang w:val="hr-HR"/>
        </w:rPr>
        <w:t>rujna</w:t>
      </w:r>
      <w:r w:rsidR="0049348C" w:rsidRPr="00385CC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02351" w:rsidRPr="00385CC7">
        <w:rPr>
          <w:rFonts w:hAnsi="Times New Roman" w:ascii="Times New Roman"/>
          <w:sz w:val="24"/>
          <w:szCs w:val="24"/>
          <w:lang w:val="hr-HR"/>
        </w:rPr>
        <w:t xml:space="preserve">2017. godine </w:t>
      </w:r>
      <w:r w:rsidRPr="00385CC7">
        <w:rPr>
          <w:rFonts w:hAnsi="Times New Roman" w:ascii="Times New Roman"/>
          <w:sz w:val="24"/>
          <w:szCs w:val="24"/>
          <w:lang w:val="hr-HR"/>
        </w:rPr>
        <w:t xml:space="preserve">na </w:t>
      </w:r>
      <w:r w:rsidR="00A02351" w:rsidRPr="00385CC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45360" w:rsidRPr="00385CC7">
        <w:rPr>
          <w:rFonts w:hAnsi="Times New Roman" w:ascii="Times New Roman"/>
          <w:sz w:val="24"/>
          <w:szCs w:val="24"/>
          <w:lang w:val="hr-HR"/>
        </w:rPr>
        <w:t>5</w:t>
      </w:r>
      <w:r w:rsidR="00A02351" w:rsidRPr="00385CC7">
        <w:rPr>
          <w:rFonts w:hAnsi="Times New Roman" w:ascii="Times New Roman"/>
          <w:sz w:val="24"/>
          <w:szCs w:val="24"/>
          <w:lang w:val="hr-HR"/>
        </w:rPr>
        <w:t xml:space="preserve"> javn</w:t>
      </w:r>
      <w:r w:rsidRPr="00385CC7">
        <w:rPr>
          <w:rFonts w:hAnsi="Times New Roman" w:ascii="Times New Roman"/>
          <w:sz w:val="24"/>
          <w:szCs w:val="24"/>
          <w:lang w:val="hr-HR"/>
        </w:rPr>
        <w:t>oj</w:t>
      </w:r>
      <w:r w:rsidR="00A02351" w:rsidRPr="00385CC7">
        <w:rPr>
          <w:rFonts w:hAnsi="Times New Roman" w:ascii="Times New Roman"/>
          <w:sz w:val="24"/>
          <w:szCs w:val="24"/>
          <w:lang w:val="hr-HR"/>
        </w:rPr>
        <w:t xml:space="preserve"> dražb</w:t>
      </w:r>
      <w:r w:rsidRPr="00385CC7">
        <w:rPr>
          <w:rFonts w:hAnsi="Times New Roman" w:ascii="Times New Roman"/>
          <w:sz w:val="24"/>
          <w:szCs w:val="24"/>
          <w:lang w:val="hr-HR"/>
        </w:rPr>
        <w:t>i</w:t>
      </w:r>
      <w:r w:rsidR="00A02351" w:rsidRPr="00385CC7">
        <w:rPr>
          <w:rFonts w:hAnsi="Times New Roman" w:ascii="Times New Roman"/>
          <w:sz w:val="24"/>
          <w:szCs w:val="24"/>
          <w:lang w:val="hr-HR"/>
        </w:rPr>
        <w:t xml:space="preserve"> za prodaju nekretnina vlasništvo stečajnog dužnika</w:t>
      </w:r>
      <w:r w:rsidR="00CA7305" w:rsidRPr="00385CC7">
        <w:rPr>
          <w:rFonts w:hAnsi="Times New Roman" w:ascii="Times New Roman"/>
          <w:sz w:val="24"/>
          <w:szCs w:val="24"/>
          <w:lang w:val="hr-HR"/>
        </w:rPr>
        <w:t xml:space="preserve"> i to:</w:t>
      </w:r>
    </w:p>
    <w:p w:rsidRDefault="009D3653" w:rsidR="009D3653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1749F7" w:rsidP="001749F7" w:rsidR="001749F7" w:rsidRPr="00385CC7">
      <w:pPr>
        <w:rPr>
          <w:sz w:val="24"/>
          <w:szCs w:val="24"/>
          <w:lang w:val="hr-HR"/>
        </w:rPr>
      </w:pPr>
    </w:p>
    <w:p w:rsidRDefault="008D1F7C" w:rsidP="008D1F7C" w:rsidR="008D1F7C" w:rsidRPr="00385CC7">
      <w:pPr>
        <w:rPr>
          <w:b/>
          <w:sz w:val="24"/>
          <w:szCs w:val="24"/>
          <w:lang w:val="hr-HR"/>
        </w:rPr>
      </w:pPr>
      <w:r w:rsidRPr="00385CC7">
        <w:rPr>
          <w:b/>
          <w:sz w:val="24"/>
          <w:szCs w:val="24"/>
          <w:lang w:val="hr-HR"/>
        </w:rPr>
        <w:t xml:space="preserve"> </w:t>
      </w:r>
      <w:r w:rsidR="0049348C" w:rsidRPr="00385CC7">
        <w:rPr>
          <w:b/>
          <w:sz w:val="24"/>
          <w:szCs w:val="24"/>
          <w:lang w:val="hr-HR"/>
        </w:rPr>
        <w:t>N</w:t>
      </w:r>
      <w:r w:rsidRPr="00385CC7">
        <w:rPr>
          <w:b/>
          <w:sz w:val="24"/>
          <w:szCs w:val="24"/>
          <w:lang w:val="hr-HR"/>
        </w:rPr>
        <w:t>ekretnin</w:t>
      </w:r>
      <w:r w:rsidR="0049348C" w:rsidRPr="00385CC7">
        <w:rPr>
          <w:b/>
          <w:sz w:val="24"/>
          <w:szCs w:val="24"/>
          <w:lang w:val="hr-HR"/>
        </w:rPr>
        <w:t>a</w:t>
      </w:r>
      <w:r w:rsidRPr="00385CC7">
        <w:rPr>
          <w:b/>
          <w:sz w:val="24"/>
          <w:szCs w:val="24"/>
          <w:lang w:val="hr-HR"/>
        </w:rPr>
        <w:t xml:space="preserve"> dužnika </w:t>
      </w:r>
      <w:r w:rsidR="0049348C" w:rsidRPr="00385CC7">
        <w:rPr>
          <w:b/>
          <w:sz w:val="24"/>
          <w:szCs w:val="24"/>
          <w:lang w:val="hr-HR"/>
        </w:rPr>
        <w:t xml:space="preserve"> upisanih</w:t>
      </w:r>
      <w:r w:rsidRPr="00385CC7">
        <w:rPr>
          <w:b/>
          <w:sz w:val="24"/>
          <w:szCs w:val="24"/>
          <w:lang w:val="hr-HR"/>
        </w:rPr>
        <w:t xml:space="preserve">  kod Zemljišnoknjižnog odje</w:t>
      </w:r>
      <w:r w:rsidR="0049348C" w:rsidRPr="00385CC7">
        <w:rPr>
          <w:b/>
          <w:sz w:val="24"/>
          <w:szCs w:val="24"/>
          <w:lang w:val="hr-HR"/>
        </w:rPr>
        <w:t xml:space="preserve">la Općinskog suda u Sisku,  </w:t>
      </w:r>
    </w:p>
    <w:p w:rsidRDefault="009C74A3" w:rsidP="00A907C6" w:rsidR="009C74A3" w:rsidRPr="00385CC7">
      <w:pPr>
        <w:ind w:left="720"/>
        <w:rPr>
          <w:b/>
          <w:sz w:val="24"/>
          <w:szCs w:val="24"/>
          <w:lang w:val="hr-HR"/>
        </w:rPr>
      </w:pPr>
    </w:p>
    <w:p w:rsidRDefault="009C74A3" w:rsidP="001749F7" w:rsidR="009C74A3" w:rsidRPr="00385CC7">
      <w:pPr>
        <w:ind w:left="720"/>
        <w:rPr>
          <w:sz w:val="24"/>
          <w:szCs w:val="24"/>
          <w:lang w:val="hr-HR"/>
        </w:rPr>
      </w:pPr>
    </w:p>
    <w:p w:rsidRDefault="009C74A3" w:rsidP="009C74A3" w:rsidR="009C74A3" w:rsidRPr="00385CC7">
      <w:pPr>
        <w:numPr>
          <w:ilvl w:val="0"/>
          <w:numId w:val="4"/>
        </w:numPr>
        <w:rPr>
          <w:b/>
          <w:sz w:val="24"/>
          <w:szCs w:val="24"/>
          <w:lang w:val="hr-HR"/>
        </w:rPr>
      </w:pPr>
      <w:r w:rsidRPr="00385CC7">
        <w:rPr>
          <w:b/>
          <w:sz w:val="24"/>
          <w:szCs w:val="24"/>
          <w:lang w:val="hr-HR"/>
        </w:rPr>
        <w:t>zk.ul.</w:t>
      </w:r>
      <w:r w:rsidR="00B1244E" w:rsidRPr="00385CC7">
        <w:rPr>
          <w:b/>
          <w:sz w:val="24"/>
          <w:szCs w:val="24"/>
          <w:lang w:val="hr-HR"/>
        </w:rPr>
        <w:t xml:space="preserve"> 117. k.o., Lekenik, kat.čest. 3056</w:t>
      </w:r>
    </w:p>
    <w:p w:rsidRDefault="00B1244E" w:rsidP="00B1244E" w:rsidR="00B1244E" w:rsidRPr="00385CC7">
      <w:pPr>
        <w:ind w:left="1080"/>
        <w:rPr>
          <w:sz w:val="24"/>
          <w:szCs w:val="24"/>
          <w:lang w:val="hr-HR"/>
        </w:rPr>
      </w:pPr>
    </w:p>
    <w:p w:rsidRDefault="00B1244E" w:rsidP="00B1244E" w:rsidR="00B1244E" w:rsidRPr="00385CC7">
      <w:pPr>
        <w:numPr>
          <w:ilvl w:val="0"/>
          <w:numId w:val="5"/>
        </w:numPr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izgrađeno zemljište, površine 46 m</w:t>
      </w:r>
      <w:r w:rsidRPr="00385CC7">
        <w:rPr>
          <w:sz w:val="24"/>
          <w:szCs w:val="24"/>
          <w:vertAlign w:val="superscript"/>
          <w:lang w:val="hr-HR"/>
        </w:rPr>
        <w:t>2</w:t>
      </w:r>
    </w:p>
    <w:p w:rsidRDefault="00B1244E" w:rsidP="00B1244E" w:rsidR="00B1244E" w:rsidRPr="00385CC7">
      <w:pPr>
        <w:numPr>
          <w:ilvl w:val="0"/>
          <w:numId w:val="5"/>
        </w:numPr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gospodarsko dvorište površine 6184 m</w:t>
      </w:r>
      <w:r w:rsidRPr="00385CC7">
        <w:rPr>
          <w:sz w:val="24"/>
          <w:szCs w:val="24"/>
          <w:vertAlign w:val="superscript"/>
          <w:lang w:val="hr-HR"/>
        </w:rPr>
        <w:t>2</w:t>
      </w:r>
    </w:p>
    <w:p w:rsidRDefault="00B1244E" w:rsidP="00B1244E" w:rsidR="00B1244E" w:rsidRPr="00385CC7">
      <w:pPr>
        <w:numPr>
          <w:ilvl w:val="0"/>
          <w:numId w:val="5"/>
        </w:numPr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poslovna zgrada, Lekenik, Zagrebačka ulica 157, površine 3507 m</w:t>
      </w:r>
      <w:r w:rsidRPr="00385CC7">
        <w:rPr>
          <w:sz w:val="24"/>
          <w:szCs w:val="24"/>
          <w:vertAlign w:val="superscript"/>
          <w:lang w:val="hr-HR"/>
        </w:rPr>
        <w:t>2</w:t>
      </w:r>
    </w:p>
    <w:p w:rsidRDefault="00B1244E" w:rsidP="00B1244E" w:rsidR="00B1244E" w:rsidRPr="00385CC7">
      <w:pPr>
        <w:ind w:left="1440"/>
        <w:rPr>
          <w:sz w:val="24"/>
          <w:szCs w:val="24"/>
          <w:vertAlign w:val="superscript"/>
          <w:lang w:val="hr-HR"/>
        </w:rPr>
      </w:pPr>
    </w:p>
    <w:p w:rsidRDefault="00B1244E" w:rsidP="00B1244E" w:rsidR="00B1244E" w:rsidRPr="00385CC7">
      <w:pPr>
        <w:numPr>
          <w:ilvl w:val="0"/>
          <w:numId w:val="4"/>
        </w:numPr>
        <w:rPr>
          <w:b/>
          <w:sz w:val="24"/>
          <w:szCs w:val="24"/>
          <w:lang w:val="hr-HR"/>
        </w:rPr>
      </w:pPr>
      <w:r w:rsidRPr="00385CC7">
        <w:rPr>
          <w:b/>
          <w:sz w:val="24"/>
          <w:szCs w:val="24"/>
          <w:lang w:val="hr-HR"/>
        </w:rPr>
        <w:t>zk.ul 118. k.o. Lekenik, kat. čest. 3057</w:t>
      </w:r>
    </w:p>
    <w:p w:rsidRDefault="00B1244E" w:rsidP="00B1244E" w:rsidR="00B1244E" w:rsidRPr="00385CC7">
      <w:pPr>
        <w:ind w:left="1080"/>
        <w:rPr>
          <w:sz w:val="24"/>
          <w:szCs w:val="24"/>
          <w:lang w:val="hr-HR"/>
        </w:rPr>
      </w:pPr>
    </w:p>
    <w:p w:rsidRDefault="00B1244E" w:rsidP="00B1244E" w:rsidR="00B1244E" w:rsidRPr="00385CC7">
      <w:pPr>
        <w:numPr>
          <w:ilvl w:val="0"/>
          <w:numId w:val="5"/>
        </w:numPr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pašnjak, površine 6694 m</w:t>
      </w:r>
      <w:r w:rsidRPr="00385CC7">
        <w:rPr>
          <w:sz w:val="24"/>
          <w:szCs w:val="24"/>
          <w:vertAlign w:val="superscript"/>
          <w:lang w:val="hr-HR"/>
        </w:rPr>
        <w:t>2</w:t>
      </w:r>
    </w:p>
    <w:p w:rsidRDefault="00B1244E" w:rsidP="00B1244E" w:rsidR="00B1244E" w:rsidRPr="00385CC7">
      <w:pPr>
        <w:rPr>
          <w:sz w:val="24"/>
          <w:szCs w:val="24"/>
          <w:lang w:val="hr-HR"/>
        </w:rPr>
      </w:pPr>
    </w:p>
    <w:p w:rsidRDefault="00B1244E" w:rsidP="00B1244E" w:rsidR="00B1244E" w:rsidRPr="00385CC7">
      <w:pPr>
        <w:numPr>
          <w:ilvl w:val="0"/>
          <w:numId w:val="4"/>
        </w:numPr>
        <w:rPr>
          <w:b/>
          <w:sz w:val="24"/>
          <w:szCs w:val="24"/>
          <w:lang w:val="hr-HR"/>
        </w:rPr>
      </w:pPr>
      <w:r w:rsidRPr="00385CC7">
        <w:rPr>
          <w:b/>
          <w:sz w:val="24"/>
          <w:szCs w:val="24"/>
          <w:lang w:val="hr-HR"/>
        </w:rPr>
        <w:t>zk.ul.119. k.o. Lekenik, kat.čest. 3055</w:t>
      </w:r>
    </w:p>
    <w:p w:rsidRDefault="00B1244E" w:rsidP="00B1244E" w:rsidR="00B1244E" w:rsidRPr="00385CC7">
      <w:pPr>
        <w:ind w:left="1080"/>
        <w:rPr>
          <w:sz w:val="24"/>
          <w:szCs w:val="24"/>
          <w:lang w:val="hr-HR"/>
        </w:rPr>
      </w:pPr>
    </w:p>
    <w:p w:rsidRDefault="00B1244E" w:rsidP="00B1244E" w:rsidR="00B1244E" w:rsidRPr="00385CC7">
      <w:pPr>
        <w:numPr>
          <w:ilvl w:val="0"/>
          <w:numId w:val="5"/>
        </w:numPr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izgrađeno zemljište, površine 9 m</w:t>
      </w:r>
      <w:r w:rsidRPr="00385CC7">
        <w:rPr>
          <w:sz w:val="24"/>
          <w:szCs w:val="24"/>
          <w:vertAlign w:val="superscript"/>
          <w:lang w:val="hr-HR"/>
        </w:rPr>
        <w:t>2</w:t>
      </w:r>
    </w:p>
    <w:p w:rsidRDefault="00B1244E" w:rsidP="00B1244E" w:rsidR="00B1244E" w:rsidRPr="00385CC7">
      <w:pPr>
        <w:numPr>
          <w:ilvl w:val="0"/>
          <w:numId w:val="5"/>
        </w:numPr>
        <w:rPr>
          <w:sz w:val="24"/>
          <w:szCs w:val="24"/>
          <w:lang w:val="hr-HR"/>
        </w:rPr>
      </w:pPr>
      <w:r w:rsidRPr="00385CC7">
        <w:rPr>
          <w:sz w:val="24"/>
          <w:szCs w:val="24"/>
          <w:lang w:val="hr-HR"/>
        </w:rPr>
        <w:t>dvorište, površine 27 m</w:t>
      </w:r>
      <w:r w:rsidRPr="00385CC7">
        <w:rPr>
          <w:sz w:val="24"/>
          <w:szCs w:val="24"/>
          <w:vertAlign w:val="superscript"/>
          <w:lang w:val="hr-HR"/>
        </w:rPr>
        <w:t>2</w:t>
      </w:r>
    </w:p>
    <w:p w:rsidRDefault="00A907C6" w:rsidP="00A907C6" w:rsidR="00A907C6" w:rsidRPr="00385CC7">
      <w:pPr>
        <w:ind w:left="1080"/>
        <w:rPr>
          <w:sz w:val="24"/>
          <w:szCs w:val="24"/>
          <w:lang w:val="hr-HR"/>
        </w:rPr>
      </w:pPr>
    </w:p>
    <w:p w:rsidRDefault="0049348C" w:rsidR="0049348C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9348C" w:rsidR="0049348C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9161CD" w:rsidR="003625F1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385CC7">
        <w:rPr>
          <w:rFonts w:hAnsi="Times New Roman" w:ascii="Times New Roman"/>
          <w:sz w:val="24"/>
          <w:szCs w:val="24"/>
          <w:lang w:val="hr-HR"/>
        </w:rPr>
        <w:t>Na svim navedenim nekretninama upisana je hipoteka R</w:t>
      </w:r>
      <w:r w:rsidR="00385CC7" w:rsidRPr="00385CC7">
        <w:rPr>
          <w:rFonts w:hAnsi="Times New Roman" w:ascii="Times New Roman"/>
          <w:sz w:val="24"/>
          <w:szCs w:val="24"/>
          <w:lang w:val="hr-HR"/>
        </w:rPr>
        <w:t>a</w:t>
      </w:r>
      <w:r w:rsidRPr="00385CC7">
        <w:rPr>
          <w:rFonts w:hAnsi="Times New Roman" w:ascii="Times New Roman"/>
          <w:sz w:val="24"/>
          <w:szCs w:val="24"/>
          <w:lang w:val="hr-HR"/>
        </w:rPr>
        <w:t>iffeisenbank</w:t>
      </w:r>
      <w:r w:rsidR="00385CC7" w:rsidRPr="00385CC7">
        <w:rPr>
          <w:rFonts w:hAnsi="Times New Roman" w:ascii="Times New Roman"/>
          <w:sz w:val="24"/>
          <w:szCs w:val="24"/>
          <w:lang w:val="hr-HR"/>
        </w:rPr>
        <w:t xml:space="preserve"> Austria </w:t>
      </w:r>
      <w:r w:rsidRPr="00385CC7">
        <w:rPr>
          <w:rFonts w:hAnsi="Times New Roman" w:ascii="Times New Roman"/>
          <w:sz w:val="24"/>
          <w:szCs w:val="24"/>
          <w:lang w:val="hr-HR"/>
        </w:rPr>
        <w:t xml:space="preserve"> d.d.</w:t>
      </w:r>
    </w:p>
    <w:p w:rsidRDefault="009161CD" w:rsidR="009161CD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566BBE" w:rsidR="0049348C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385CC7">
        <w:rPr>
          <w:rFonts w:hAnsi="Times New Roman" w:ascii="Times New Roman"/>
          <w:sz w:val="24"/>
          <w:szCs w:val="24"/>
          <w:lang w:val="hr-HR"/>
        </w:rPr>
        <w:t>nekretnine su prodane za iznos od 3.720.000,00 kuna.</w:t>
      </w:r>
    </w:p>
    <w:p w:rsidRDefault="00566BBE" w:rsidR="00566BBE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385CC7">
        <w:rPr>
          <w:rFonts w:hAnsi="Times New Roman" w:ascii="Times New Roman"/>
          <w:sz w:val="24"/>
          <w:szCs w:val="24"/>
          <w:lang w:val="hr-HR"/>
        </w:rPr>
        <w:t>Obzirom da je kupac uplatio kupovninu i rješenje o dosudi je postalo pravomoćno</w:t>
      </w:r>
    </w:p>
    <w:p w:rsidRDefault="00566BBE" w:rsidR="00566BBE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385CC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66BBE" w:rsidR="00566BBE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530AB2" w:rsidP="00530AB2" w:rsidR="00530AB2" w:rsidRPr="00385CC7">
      <w:pPr>
        <w:ind w:firstLine="360"/>
        <w:jc w:val="both"/>
        <w:rPr>
          <w:b/>
          <w:sz w:val="24"/>
          <w:szCs w:val="24"/>
          <w:lang w:val="hr-HR"/>
        </w:rPr>
      </w:pPr>
      <w:r w:rsidRPr="00385CC7">
        <w:rPr>
          <w:b/>
          <w:sz w:val="24"/>
          <w:szCs w:val="24"/>
          <w:lang w:val="hr-HR"/>
        </w:rPr>
        <w:t>Predlažem saziva</w:t>
      </w:r>
      <w:r w:rsidR="00B62DEF" w:rsidRPr="00385CC7">
        <w:rPr>
          <w:b/>
          <w:sz w:val="24"/>
          <w:szCs w:val="24"/>
          <w:lang w:val="hr-HR"/>
        </w:rPr>
        <w:t xml:space="preserve">nje ročišta za diobu kupovnine </w:t>
      </w:r>
    </w:p>
    <w:p w:rsidRDefault="00530AB2" w:rsidP="00530AB2" w:rsidR="00530AB2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530AB2" w:rsidP="00530AB2" w:rsidR="00530AB2" w:rsidRPr="00385CC7">
      <w:pPr>
        <w:ind w:left="720"/>
        <w:rPr>
          <w:sz w:val="24"/>
          <w:szCs w:val="24"/>
        </w:rPr>
      </w:pPr>
    </w:p>
    <w:p w:rsidRDefault="00530AB2" w:rsidP="00530AB2" w:rsidR="00530AB2" w:rsidRPr="00385CC7">
      <w:pPr>
        <w:ind w:left="420"/>
        <w:rPr>
          <w:b/>
          <w:sz w:val="24"/>
          <w:szCs w:val="24"/>
          <w:lang w:val="hr-HR"/>
        </w:rPr>
      </w:pPr>
      <w:r w:rsidRPr="00385CC7">
        <w:rPr>
          <w:b/>
          <w:sz w:val="24"/>
          <w:szCs w:val="24"/>
          <w:lang w:val="hr-HR"/>
        </w:rPr>
        <w:t>p r e d l a ž e m</w:t>
      </w:r>
    </w:p>
    <w:p w:rsidRDefault="00530AB2" w:rsidP="00530AB2" w:rsidR="00530AB2" w:rsidRPr="00385CC7">
      <w:pPr>
        <w:ind w:left="420"/>
        <w:rPr>
          <w:b/>
          <w:sz w:val="24"/>
          <w:szCs w:val="24"/>
          <w:lang w:val="hr-HR"/>
        </w:rPr>
      </w:pPr>
    </w:p>
    <w:p w:rsidRDefault="00530AB2" w:rsidP="00530AB2" w:rsidR="00530AB2" w:rsidRPr="00385CC7">
      <w:pPr>
        <w:ind w:left="420"/>
        <w:rPr>
          <w:b/>
          <w:sz w:val="24"/>
          <w:szCs w:val="24"/>
          <w:lang w:val="hr-HR"/>
        </w:rPr>
      </w:pPr>
      <w:r w:rsidRPr="00385CC7">
        <w:rPr>
          <w:b/>
          <w:sz w:val="24"/>
          <w:szCs w:val="24"/>
          <w:lang w:val="hr-HR"/>
        </w:rPr>
        <w:t xml:space="preserve">da se od postignute kupovnine  u iznosu od </w:t>
      </w:r>
      <w:r w:rsidR="00B62DEF" w:rsidRPr="00385CC7">
        <w:rPr>
          <w:b/>
          <w:sz w:val="24"/>
          <w:szCs w:val="24"/>
          <w:lang w:val="hr-HR"/>
        </w:rPr>
        <w:t>3.720.000,00</w:t>
      </w:r>
      <w:r w:rsidRPr="00385CC7">
        <w:rPr>
          <w:b/>
          <w:sz w:val="24"/>
          <w:szCs w:val="24"/>
          <w:lang w:val="hr-HR"/>
        </w:rPr>
        <w:t xml:space="preserve">0 kuna, izdvoji u stečajnu masu  iznos od </w:t>
      </w:r>
      <w:r w:rsidR="0054398B" w:rsidRPr="00385CC7">
        <w:rPr>
          <w:b/>
          <w:sz w:val="24"/>
          <w:szCs w:val="24"/>
          <w:lang w:val="hr-HR"/>
        </w:rPr>
        <w:t>290.</w:t>
      </w:r>
      <w:r w:rsidR="00385CC7">
        <w:rPr>
          <w:b/>
          <w:sz w:val="24"/>
          <w:szCs w:val="24"/>
          <w:lang w:val="hr-HR"/>
        </w:rPr>
        <w:t>40</w:t>
      </w:r>
      <w:r w:rsidR="0054398B" w:rsidRPr="00385CC7">
        <w:rPr>
          <w:b/>
          <w:sz w:val="24"/>
          <w:szCs w:val="24"/>
          <w:lang w:val="hr-HR"/>
        </w:rPr>
        <w:t>0,</w:t>
      </w:r>
      <w:r w:rsidRPr="00385CC7">
        <w:rPr>
          <w:b/>
          <w:sz w:val="24"/>
          <w:szCs w:val="24"/>
          <w:lang w:val="hr-HR"/>
        </w:rPr>
        <w:t>00  kuna i to:</w:t>
      </w:r>
    </w:p>
    <w:p w:rsidRDefault="00530AB2" w:rsidP="00530AB2" w:rsidR="00530AB2" w:rsidRPr="00385CC7">
      <w:pPr>
        <w:rPr>
          <w:sz w:val="24"/>
          <w:szCs w:val="24"/>
        </w:rPr>
      </w:pPr>
    </w:p>
    <w:p w:rsidRDefault="00530AB2" w:rsidP="00530AB2" w:rsidR="00530AB2" w:rsidRPr="00385CC7">
      <w:pPr>
        <w:rPr>
          <w:sz w:val="24"/>
          <w:szCs w:val="24"/>
        </w:rPr>
      </w:pPr>
    </w:p>
    <w:p w:rsidRDefault="00530AB2" w:rsidP="00530AB2" w:rsidR="00530AB2" w:rsidRPr="00385CC7">
      <w:pPr>
        <w:numPr>
          <w:ilvl w:val="0"/>
          <w:numId w:val="8"/>
        </w:numPr>
        <w:rPr>
          <w:sz w:val="24"/>
          <w:szCs w:val="24"/>
        </w:rPr>
      </w:pPr>
      <w:r w:rsidRPr="00385CC7">
        <w:rPr>
          <w:sz w:val="24"/>
          <w:szCs w:val="24"/>
        </w:rPr>
        <w:t>Troškovi stečajnog postupka – brutto nagrada st. upravitelju u skladu s Uredbom</w:t>
      </w:r>
    </w:p>
    <w:p w:rsidRDefault="00530AB2" w:rsidP="00530AB2" w:rsidR="00530AB2" w:rsidRPr="00385CC7">
      <w:pPr>
        <w:ind w:left="780"/>
        <w:rPr>
          <w:sz w:val="24"/>
          <w:szCs w:val="24"/>
        </w:rPr>
      </w:pPr>
      <w:r w:rsidRPr="00385CC7">
        <w:rPr>
          <w:sz w:val="24"/>
          <w:szCs w:val="24"/>
        </w:rPr>
        <w:t xml:space="preserve">u iznosu od </w:t>
      </w:r>
      <w:r w:rsidR="0054398B" w:rsidRPr="00385CC7">
        <w:rPr>
          <w:sz w:val="24"/>
          <w:szCs w:val="24"/>
        </w:rPr>
        <w:t>290.</w:t>
      </w:r>
      <w:r w:rsidR="00385CC7">
        <w:rPr>
          <w:sz w:val="24"/>
          <w:szCs w:val="24"/>
        </w:rPr>
        <w:t>40</w:t>
      </w:r>
      <w:r w:rsidR="0054398B" w:rsidRPr="00385CC7">
        <w:rPr>
          <w:sz w:val="24"/>
          <w:szCs w:val="24"/>
        </w:rPr>
        <w:t>0,00</w:t>
      </w:r>
      <w:r w:rsidRPr="00385CC7">
        <w:rPr>
          <w:sz w:val="24"/>
          <w:szCs w:val="24"/>
        </w:rPr>
        <w:t xml:space="preserve"> kuna </w:t>
      </w:r>
    </w:p>
    <w:p w:rsidRDefault="00530AB2" w:rsidP="00530AB2" w:rsidR="00530AB2" w:rsidRPr="00385CC7">
      <w:pPr>
        <w:ind w:left="420"/>
        <w:rPr>
          <w:sz w:val="24"/>
          <w:szCs w:val="24"/>
        </w:rPr>
      </w:pPr>
    </w:p>
    <w:p w:rsidRDefault="00530AB2" w:rsidP="00530AB2" w:rsidR="00530AB2" w:rsidRPr="00385CC7">
      <w:pPr>
        <w:ind w:left="720"/>
        <w:rPr>
          <w:sz w:val="24"/>
          <w:szCs w:val="24"/>
        </w:rPr>
      </w:pPr>
    </w:p>
    <w:p w:rsidRDefault="00530AB2" w:rsidP="00530AB2" w:rsidR="00530AB2" w:rsidRPr="00385CC7">
      <w:pPr>
        <w:ind w:left="720"/>
        <w:rPr>
          <w:b/>
          <w:sz w:val="24"/>
          <w:szCs w:val="24"/>
        </w:rPr>
      </w:pPr>
      <w:r w:rsidRPr="00385CC7">
        <w:rPr>
          <w:b/>
          <w:sz w:val="24"/>
          <w:szCs w:val="24"/>
        </w:rPr>
        <w:t xml:space="preserve">nakon odbitka ukupno troškova u iznosu od </w:t>
      </w:r>
      <w:r w:rsidR="0054398B" w:rsidRPr="00385CC7">
        <w:rPr>
          <w:b/>
          <w:sz w:val="24"/>
          <w:szCs w:val="24"/>
        </w:rPr>
        <w:t>290.</w:t>
      </w:r>
      <w:r w:rsidR="00385CC7">
        <w:rPr>
          <w:b/>
          <w:sz w:val="24"/>
          <w:szCs w:val="24"/>
        </w:rPr>
        <w:t>40</w:t>
      </w:r>
      <w:r w:rsidR="0054398B" w:rsidRPr="00385CC7">
        <w:rPr>
          <w:b/>
          <w:sz w:val="24"/>
          <w:szCs w:val="24"/>
        </w:rPr>
        <w:t>0,00</w:t>
      </w:r>
      <w:r w:rsidRPr="00385CC7">
        <w:rPr>
          <w:b/>
          <w:sz w:val="24"/>
          <w:szCs w:val="24"/>
        </w:rPr>
        <w:t xml:space="preserve"> kuna, preostali iznos od </w:t>
      </w:r>
      <w:r w:rsidR="0054398B" w:rsidRPr="00385CC7">
        <w:rPr>
          <w:b/>
          <w:sz w:val="24"/>
          <w:szCs w:val="24"/>
        </w:rPr>
        <w:t>3.429.6</w:t>
      </w:r>
      <w:r w:rsidR="00385CC7">
        <w:rPr>
          <w:b/>
          <w:sz w:val="24"/>
          <w:szCs w:val="24"/>
        </w:rPr>
        <w:t>0</w:t>
      </w:r>
      <w:r w:rsidR="0054398B" w:rsidRPr="00385CC7">
        <w:rPr>
          <w:b/>
          <w:sz w:val="24"/>
          <w:szCs w:val="24"/>
        </w:rPr>
        <w:t>0</w:t>
      </w:r>
      <w:r w:rsidRPr="00385CC7">
        <w:rPr>
          <w:b/>
          <w:sz w:val="24"/>
          <w:szCs w:val="24"/>
        </w:rPr>
        <w:t>,00 kuna  predlažem isplatiti razlučnom vjerovniku</w:t>
      </w:r>
    </w:p>
    <w:p w:rsidRDefault="00530AB2" w:rsidP="00530AB2" w:rsidR="00530AB2" w:rsidRPr="00385CC7">
      <w:pPr>
        <w:rPr>
          <w:b/>
          <w:sz w:val="24"/>
          <w:szCs w:val="24"/>
        </w:rPr>
      </w:pPr>
      <w:r w:rsidRPr="00385CC7">
        <w:rPr>
          <w:b/>
          <w:sz w:val="24"/>
          <w:szCs w:val="24"/>
        </w:rPr>
        <w:tab/>
      </w:r>
      <w:r w:rsidR="00B62DEF" w:rsidRPr="00385CC7">
        <w:rPr>
          <w:b/>
          <w:sz w:val="24"/>
          <w:szCs w:val="24"/>
        </w:rPr>
        <w:t>R</w:t>
      </w:r>
      <w:r w:rsidR="00385CC7" w:rsidRPr="00385CC7">
        <w:rPr>
          <w:b/>
          <w:sz w:val="24"/>
          <w:szCs w:val="24"/>
        </w:rPr>
        <w:t>A</w:t>
      </w:r>
      <w:r w:rsidR="00B62DEF" w:rsidRPr="00385CC7">
        <w:rPr>
          <w:b/>
          <w:sz w:val="24"/>
          <w:szCs w:val="24"/>
        </w:rPr>
        <w:t xml:space="preserve">IFFEISENBANK </w:t>
      </w:r>
      <w:r w:rsidR="00385CC7" w:rsidRPr="00385CC7">
        <w:rPr>
          <w:b/>
          <w:sz w:val="24"/>
          <w:szCs w:val="24"/>
        </w:rPr>
        <w:t xml:space="preserve">AUSTRIA </w:t>
      </w:r>
      <w:r w:rsidR="00B62DEF" w:rsidRPr="00385CC7">
        <w:rPr>
          <w:b/>
          <w:sz w:val="24"/>
          <w:szCs w:val="24"/>
        </w:rPr>
        <w:t>d.d.</w:t>
      </w:r>
      <w:r w:rsidR="00385CC7" w:rsidRPr="00385CC7">
        <w:rPr>
          <w:b/>
          <w:sz w:val="24"/>
          <w:szCs w:val="24"/>
        </w:rPr>
        <w:t xml:space="preserve"> ZAGREB, PETRINJSKA 59</w:t>
      </w:r>
      <w:r w:rsidRPr="00385CC7">
        <w:rPr>
          <w:b/>
          <w:sz w:val="24"/>
          <w:szCs w:val="24"/>
        </w:rPr>
        <w:t xml:space="preserve"> </w:t>
      </w:r>
    </w:p>
    <w:p w:rsidRDefault="00566BBE" w:rsidP="00566BBE" w:rsidR="00566BBE" w:rsidRPr="00385CC7">
      <w:pPr>
        <w:pStyle w:val="Tijeloteksta"/>
        <w:ind w:left="720"/>
        <w:rPr>
          <w:rFonts w:hAnsi="Times New Roman" w:ascii="Times New Roman"/>
          <w:sz w:val="24"/>
          <w:szCs w:val="24"/>
          <w:lang w:val="hr-HR"/>
        </w:rPr>
      </w:pPr>
    </w:p>
    <w:p w:rsidRDefault="00566BBE" w:rsidR="00566BBE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566BBE" w:rsidR="00566BBE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A02351" w:rsidR="00A02351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9348C" w:rsidR="0049348C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CA7305" w:rsidR="00CA7305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C97F8B" w:rsidR="00C97F8B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="008A5047" w:rsidRPr="00385CC7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2F7608" w:rsidRPr="00385CC7">
        <w:rPr>
          <w:rFonts w:hAnsi="Times New Roman" w:ascii="Times New Roman"/>
          <w:sz w:val="24"/>
          <w:szCs w:val="24"/>
          <w:lang w:val="hr-HR"/>
        </w:rPr>
        <w:t xml:space="preserve">       </w:t>
      </w:r>
      <w:r w:rsidR="008A5047" w:rsidRPr="00385CC7">
        <w:rPr>
          <w:rFonts w:hAnsi="Times New Roman" w:ascii="Times New Roman"/>
          <w:sz w:val="24"/>
          <w:szCs w:val="24"/>
          <w:lang w:val="hr-HR"/>
        </w:rPr>
        <w:t xml:space="preserve">         </w:t>
      </w:r>
      <w:r w:rsidRPr="00385CC7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E73A15" w:rsidRPr="00385CC7">
        <w:rPr>
          <w:rFonts w:hAnsi="Times New Roman" w:ascii="Times New Roman"/>
          <w:sz w:val="24"/>
          <w:szCs w:val="24"/>
          <w:lang w:val="hr-HR"/>
        </w:rPr>
        <w:t xml:space="preserve">  </w:t>
      </w:r>
      <w:r w:rsidRPr="00385CC7">
        <w:rPr>
          <w:rFonts w:hAnsi="Times New Roman" w:ascii="Times New Roman"/>
          <w:sz w:val="24"/>
          <w:szCs w:val="24"/>
          <w:lang w:val="hr-HR"/>
        </w:rPr>
        <w:t>Stečajni upravitelj:</w:t>
      </w:r>
    </w:p>
    <w:p w:rsidRDefault="00C97F8B" w:rsidR="00C97F8B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C97F8B" w:rsidR="00C97F8B" w:rsidRPr="00385CC7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Pr="00385CC7">
        <w:rPr>
          <w:rFonts w:hAnsi="Times New Roman" w:ascii="Times New Roman"/>
          <w:sz w:val="24"/>
          <w:szCs w:val="24"/>
          <w:lang w:val="hr-HR"/>
        </w:rPr>
        <w:tab/>
      </w:r>
      <w:r w:rsidR="008A5047" w:rsidRPr="00385CC7">
        <w:rPr>
          <w:rFonts w:hAnsi="Times New Roman" w:ascii="Times New Roman"/>
          <w:sz w:val="24"/>
          <w:szCs w:val="24"/>
          <w:lang w:val="hr-HR"/>
        </w:rPr>
        <w:tab/>
      </w:r>
      <w:r w:rsidR="008A5047" w:rsidRPr="00385CC7">
        <w:rPr>
          <w:rFonts w:hAnsi="Times New Roman" w:ascii="Times New Roman"/>
          <w:sz w:val="24"/>
          <w:szCs w:val="24"/>
          <w:lang w:val="hr-HR"/>
        </w:rPr>
        <w:tab/>
      </w:r>
      <w:r w:rsidR="008A5047" w:rsidRPr="00385CC7">
        <w:rPr>
          <w:rFonts w:hAnsi="Times New Roman" w:ascii="Times New Roman"/>
          <w:sz w:val="24"/>
          <w:szCs w:val="24"/>
          <w:lang w:val="hr-HR"/>
        </w:rPr>
        <w:tab/>
        <w:t xml:space="preserve">          </w:t>
      </w:r>
      <w:r w:rsidRPr="00385CC7">
        <w:rPr>
          <w:rFonts w:hAnsi="Times New Roman" w:ascii="Times New Roman"/>
          <w:sz w:val="24"/>
          <w:szCs w:val="24"/>
          <w:lang w:val="hr-HR"/>
        </w:rPr>
        <w:t xml:space="preserve">                  Branka Malbašić</w:t>
      </w:r>
    </w:p>
    <w:p w:rsidRDefault="00C97F8B" w:rsidR="00C97F8B" w:rsidRPr="00B1244E">
      <w:pPr>
        <w:pStyle w:val="Tijeloteksta"/>
        <w:rPr>
          <w:rFonts w:hAnsi="Cro-swis" w:ascii="Cro-swis"/>
          <w:sz w:val="24"/>
          <w:szCs w:val="24"/>
          <w:lang w:val="hr-HR"/>
        </w:rPr>
      </w:pPr>
      <w:r w:rsidRPr="00B1244E">
        <w:rPr>
          <w:rFonts w:hAnsi="Cro-swis" w:ascii="Cro-swis"/>
          <w:sz w:val="24"/>
          <w:szCs w:val="24"/>
          <w:lang w:val="hr-HR"/>
        </w:rPr>
        <w:tab/>
      </w:r>
    </w:p>
    <w:sectPr w:rsidR="00C97F8B" w:rsidRPr="00B1244E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-swi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12A7B"/>
    <w:multiLevelType w:val="hybridMultilevel"/>
    <w:tmpl w:val="37B8E022"/>
    <w:lvl w:tplc="5936FC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9841C5E"/>
    <w:multiLevelType w:val="hybridMultilevel"/>
    <w:tmpl w:val="7026FA94"/>
    <w:lvl w:tplc="D2FA71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FE41FE"/>
    <w:multiLevelType w:val="hybridMultilevel"/>
    <w:tmpl w:val="04188E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616954"/>
    <w:multiLevelType w:val="hybridMultilevel"/>
    <w:tmpl w:val="E70C7C34"/>
    <w:lvl w:tplc="B022B66C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5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B8126D6"/>
    <w:multiLevelType w:val="hybridMultilevel"/>
    <w:tmpl w:val="E416A9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7C4413"/>
    <w:multiLevelType w:val="hybridMultilevel"/>
    <w:tmpl w:val="BA2CB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114A4"/>
    <w:rsid w:val="000316CA"/>
    <w:rsid w:val="0005177A"/>
    <w:rsid w:val="00066827"/>
    <w:rsid w:val="00073A82"/>
    <w:rsid w:val="0009764A"/>
    <w:rsid w:val="000A2EB7"/>
    <w:rsid w:val="000A4F6E"/>
    <w:rsid w:val="0011296C"/>
    <w:rsid w:val="00160CE7"/>
    <w:rsid w:val="001749F7"/>
    <w:rsid w:val="001E6A50"/>
    <w:rsid w:val="002E0249"/>
    <w:rsid w:val="002F7608"/>
    <w:rsid w:val="0033669B"/>
    <w:rsid w:val="00351618"/>
    <w:rsid w:val="003625F1"/>
    <w:rsid w:val="00367882"/>
    <w:rsid w:val="00373AEC"/>
    <w:rsid w:val="00385CC7"/>
    <w:rsid w:val="003C2CA1"/>
    <w:rsid w:val="003E015E"/>
    <w:rsid w:val="004536B2"/>
    <w:rsid w:val="00455348"/>
    <w:rsid w:val="00461CE9"/>
    <w:rsid w:val="00477591"/>
    <w:rsid w:val="0049348C"/>
    <w:rsid w:val="004F59F2"/>
    <w:rsid w:val="00530AB2"/>
    <w:rsid w:val="0054398B"/>
    <w:rsid w:val="00545360"/>
    <w:rsid w:val="00566BBE"/>
    <w:rsid w:val="005F04A9"/>
    <w:rsid w:val="00615C1F"/>
    <w:rsid w:val="0063049E"/>
    <w:rsid w:val="00634986"/>
    <w:rsid w:val="0073436E"/>
    <w:rsid w:val="00736967"/>
    <w:rsid w:val="007C06CA"/>
    <w:rsid w:val="008252F7"/>
    <w:rsid w:val="00841DAB"/>
    <w:rsid w:val="008A5047"/>
    <w:rsid w:val="008C7C74"/>
    <w:rsid w:val="008D1F7C"/>
    <w:rsid w:val="008D6F29"/>
    <w:rsid w:val="008E785A"/>
    <w:rsid w:val="009161CD"/>
    <w:rsid w:val="00927DA6"/>
    <w:rsid w:val="009739DC"/>
    <w:rsid w:val="009B5E09"/>
    <w:rsid w:val="009C0007"/>
    <w:rsid w:val="009C74A3"/>
    <w:rsid w:val="009D3653"/>
    <w:rsid w:val="00A02351"/>
    <w:rsid w:val="00A10A9B"/>
    <w:rsid w:val="00A719CB"/>
    <w:rsid w:val="00A8389B"/>
    <w:rsid w:val="00A907C6"/>
    <w:rsid w:val="00B0470B"/>
    <w:rsid w:val="00B1244E"/>
    <w:rsid w:val="00B25020"/>
    <w:rsid w:val="00B45466"/>
    <w:rsid w:val="00B608FF"/>
    <w:rsid w:val="00B62DEF"/>
    <w:rsid w:val="00BD2B05"/>
    <w:rsid w:val="00BF75FA"/>
    <w:rsid w:val="00C31F68"/>
    <w:rsid w:val="00C51711"/>
    <w:rsid w:val="00C97F8B"/>
    <w:rsid w:val="00CA7305"/>
    <w:rsid w:val="00CF747A"/>
    <w:rsid w:val="00CF7C29"/>
    <w:rsid w:val="00D241CB"/>
    <w:rsid w:val="00DD4719"/>
    <w:rsid w:val="00DF1FBD"/>
    <w:rsid w:val="00E37DB2"/>
    <w:rsid w:val="00E431D0"/>
    <w:rsid w:val="00E73A15"/>
    <w:rsid w:val="00EC18A8"/>
    <w:rsid w:val="00ED6C16"/>
    <w:rsid w:val="00EE7846"/>
    <w:rsid w:val="00F5411F"/>
    <w:rsid w:val="00F545E3"/>
    <w:rsid w:val="00F87695"/>
    <w:rsid w:val="00FE0651"/>
    <w:rsid w:val="00FE39E6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Tekstbalonia" w:type="paragraph">
    <w:name w:val="Balloon Text"/>
    <w:basedOn w:val="Normal"/>
    <w:link w:val="TekstbaloniaChar"/>
    <w:rsid w:val="00FE39E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FE39E6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5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9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9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9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9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Tekstbalonia" w:type="paragraph">
    <w:name w:val="Balloon Text"/>
    <w:basedOn w:val="Normal"/>
    <w:link w:val="TekstbaloniaChar"/>
    <w:rsid w:val="00FE39E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FE39E6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5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9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9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9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9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228</properties:Words>
  <properties:Characters>1280</properties:Characters>
  <properties:Lines>77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2017-10-03T12:38:00Z</dcterms:created>
  <dc:creator>Kresimir Kolonic</dc:creator>
  <cp:lastModifiedBy>Sonja Pilić</cp:lastModifiedBy>
  <cp:lastPrinted>2017-10-03T12:32:00Z</cp:lastPrinted>
  <dcterms:modified xmlns:xsi="http://www.w3.org/2001/XMLSchema-instance" xsi:type="dcterms:W3CDTF">2017-10-03T12:44:00Z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