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46b8" w14:paraId="27d46b8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595B33">
        <w:t>755/18-14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595B33" w:rsidRPr="00595B33">
        <w:t xml:space="preserve">ELEKTRO ALARM d.o.o. Bjelovar, </w:t>
      </w:r>
      <w:proofErr w:type="spellStart"/>
      <w:r w:rsidR="00595B33" w:rsidRPr="00595B33">
        <w:t>Trojstvena</w:t>
      </w:r>
      <w:proofErr w:type="spellEnd"/>
      <w:r w:rsidR="00595B33" w:rsidRPr="00595B33">
        <w:t xml:space="preserve"> 22, OIB: 47163082198, zastupan po punomoćniku Vesni Vignjević </w:t>
      </w:r>
      <w:proofErr w:type="spellStart"/>
      <w:r w:rsidR="00595B33" w:rsidRPr="00595B33">
        <w:t>Žak</w:t>
      </w:r>
      <w:proofErr w:type="spellEnd"/>
      <w:r w:rsidR="00595B33" w:rsidRPr="00595B33">
        <w:t>, odvjetnic</w:t>
      </w:r>
      <w:r w:rsidR="00595B33">
        <w:t>i iz Bjelovara</w:t>
      </w:r>
      <w:r w:rsidR="00C75BB5">
        <w:t xml:space="preserve">, za otvaranje stečajnog postupka nad dužnikom </w:t>
      </w:r>
      <w:r w:rsidR="00595B33" w:rsidRPr="00595B33">
        <w:rPr>
          <w:b/>
        </w:rPr>
        <w:t>PULPIT d.o.o. za trgovinu i usluge, Zagreb, Lanište 22, MBS: 080482262, OIB: 33825595749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595B33">
        <w:t>24</w:t>
      </w:r>
      <w:r w:rsidR="00FA4D61">
        <w:t>. travnja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595B33" w:rsidRPr="00595B33">
        <w:rPr>
          <w:b/>
        </w:rPr>
        <w:t>PULPIT d.o.o. za trgovinu i usluge, Zagreb, Lanište 22, MBS: 080482262, OIB: 33825595749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595B33">
        <w:rPr>
          <w:b/>
        </w:rPr>
        <w:t>27. lipnja</w:t>
      </w:r>
      <w:r w:rsidRPr="00914EB4">
        <w:rPr>
          <w:b/>
        </w:rPr>
        <w:t xml:space="preserve"> 2018. u </w:t>
      </w:r>
      <w:r w:rsidR="00595B33">
        <w:rPr>
          <w:b/>
        </w:rPr>
        <w:t>11,00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FA4D61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5D6CA0">
        <w:t xml:space="preserve"> </w:t>
      </w:r>
      <w:r w:rsidR="00FA4D61" w:rsidRPr="00FA4D61">
        <w:rPr>
          <w:b/>
        </w:rPr>
        <w:t xml:space="preserve">Sanela </w:t>
      </w:r>
      <w:proofErr w:type="spellStart"/>
      <w:r w:rsidR="00FA4D61" w:rsidRPr="00FA4D61">
        <w:rPr>
          <w:b/>
        </w:rPr>
        <w:t>Kučar</w:t>
      </w:r>
      <w:proofErr w:type="spellEnd"/>
      <w:r w:rsidR="00FA4D61" w:rsidRPr="00FA4D61">
        <w:rPr>
          <w:b/>
        </w:rPr>
        <w:t>, Osijek, Strossmayerova 37, OIB: 97473612486</w:t>
      </w:r>
      <w:r w:rsidR="005D6CA0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595B33" w:rsidRPr="00595B33">
        <w:t xml:space="preserve">ELEKTRO ALARM d.o.o. Bjelovar, </w:t>
      </w:r>
      <w:proofErr w:type="spellStart"/>
      <w:r w:rsidR="00595B33" w:rsidRPr="00595B33">
        <w:t>Trojstvena</w:t>
      </w:r>
      <w:proofErr w:type="spellEnd"/>
      <w:r w:rsidR="00595B33" w:rsidRPr="00595B33">
        <w:t xml:space="preserve"> 22, OIB: 47163082198, zastupan po punomoćniku Vesni Vignjević </w:t>
      </w:r>
      <w:proofErr w:type="spellStart"/>
      <w:r w:rsidR="00595B33" w:rsidRPr="00595B33">
        <w:t>Žak</w:t>
      </w:r>
      <w:proofErr w:type="spellEnd"/>
      <w:r w:rsidR="00595B33" w:rsidRPr="00595B33">
        <w:t>, odvjetnic</w:t>
      </w:r>
      <w:r w:rsidR="00595B33">
        <w:t xml:space="preserve">i iz Bjelovara </w:t>
      </w:r>
      <w:r w:rsidR="00C75BB5">
        <w:t xml:space="preserve">je dana </w:t>
      </w:r>
      <w:r w:rsidR="00595B33">
        <w:t>30. studenog 2017. g.</w:t>
      </w:r>
      <w:r w:rsidR="00C75BB5">
        <w:t xml:space="preserve"> podni</w:t>
      </w:r>
      <w:r w:rsidR="00595B33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595B33" w:rsidRPr="00595B33">
        <w:rPr>
          <w:b/>
        </w:rPr>
        <w:t>PULPIT d.o.o. za trgovinu i usluge, Zagreb, Lanište 22, MBS: 080482262, OIB: 33825595749</w:t>
      </w:r>
      <w:r w:rsidR="005173F9">
        <w:rPr>
          <w:b/>
        </w:rPr>
        <w:t>.</w:t>
      </w:r>
      <w:r w:rsidR="005173F9">
        <w:t xml:space="preserve"> </w:t>
      </w:r>
    </w:p>
    <w:p w:rsidRDefault="00595B33" w:rsidP="005173F9" w:rsidR="00595B33">
      <w:pPr>
        <w:pStyle w:val="Tijeloteksta"/>
      </w:pPr>
    </w:p>
    <w:p w:rsidRDefault="00595B33" w:rsidP="00595B33" w:rsidR="00595B33">
      <w:pPr>
        <w:jc w:val="right"/>
      </w:pPr>
      <w:r>
        <w:lastRenderedPageBreak/>
        <w:t>6 Broj: St-755/18-14</w:t>
      </w:r>
    </w:p>
    <w:p w:rsidRDefault="00AE7DAB" w:rsidP="005173F9" w:rsidR="00AE7DAB">
      <w:pPr>
        <w:pStyle w:val="Tijeloteksta"/>
      </w:pP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</w:t>
      </w:r>
      <w:r w:rsidR="00595B33">
        <w:t>predlagatelj</w:t>
      </w:r>
      <w:r>
        <w:t xml:space="preserve"> navodi da prema dužniku na dan </w:t>
      </w:r>
      <w:r w:rsidR="00595B33">
        <w:t>14.3.2017. g.</w:t>
      </w:r>
      <w:r>
        <w:t xml:space="preserve"> ima tražbinu u iznosu od </w:t>
      </w:r>
      <w:r w:rsidR="00595B33">
        <w:t>254.989,07</w:t>
      </w:r>
      <w:r>
        <w:t xml:space="preserve"> kn </w:t>
      </w:r>
      <w:r w:rsidR="00FA4D61">
        <w:t xml:space="preserve">na temelju </w:t>
      </w:r>
      <w:r w:rsidR="00595B33">
        <w:t xml:space="preserve">Presude TS Zagreb broj P-5533/10 i Presude VTS RH broj </w:t>
      </w:r>
      <w:proofErr w:type="spellStart"/>
      <w:r w:rsidR="00595B33">
        <w:t>Pž</w:t>
      </w:r>
      <w:proofErr w:type="spellEnd"/>
      <w:r w:rsidR="00595B33">
        <w:t>-6556/2013-2 te da dužnik tražbinu nije podmirio. Nadalje, navodi da kod dužnika postoji stečajni razlog zato što dužnik ima više evidentiranih neizvršenih osnova za plaćanje u razdoblju dužem od 60 dana.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5173F9" w:rsidP="00867ED7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AD4F68" w:rsidRPr="00FA4D61">
        <w:rPr>
          <w:b/>
        </w:rPr>
        <w:t xml:space="preserve">Sanela </w:t>
      </w:r>
      <w:proofErr w:type="spellStart"/>
      <w:r w:rsidR="00AD4F68" w:rsidRPr="00FA4D61">
        <w:rPr>
          <w:b/>
        </w:rPr>
        <w:t>Kučar</w:t>
      </w:r>
      <w:proofErr w:type="spellEnd"/>
      <w:r w:rsidR="00AD4F68" w:rsidRPr="00FA4D61">
        <w:rPr>
          <w:b/>
        </w:rPr>
        <w:t>, Osijek, Strossmayerova 37, OIB: 97473612486</w:t>
      </w:r>
      <w:r w:rsidR="00AD4F68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595B33">
        <w:t>24</w:t>
      </w:r>
      <w:r w:rsidR="00AD4F68">
        <w:t>. travnja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867ED7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</w:t>
      </w:r>
      <w:r w:rsidRPr="00B72723">
        <w:t>upravitelj</w:t>
      </w:r>
      <w:r w:rsidR="005D6CA0">
        <w:t>ica</w:t>
      </w:r>
      <w:r w:rsidRPr="00B72723">
        <w:t xml:space="preserve"> </w:t>
      </w:r>
      <w:r w:rsidR="00AD4F68" w:rsidRPr="00AD4F68">
        <w:t xml:space="preserve">Sanela </w:t>
      </w:r>
      <w:proofErr w:type="spellStart"/>
      <w:r w:rsidR="00AD4F68" w:rsidRPr="00AD4F68">
        <w:t>Kučar</w:t>
      </w:r>
      <w:proofErr w:type="spellEnd"/>
      <w:r w:rsidR="00AD4F68" w:rsidRPr="00AD4F68">
        <w:t>, Osijek, Strossmayerova 37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C12D20">
        <w:t xml:space="preserve">RC </w:t>
      </w:r>
      <w:r w:rsidR="00595B33">
        <w:t>Zagreb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595B33">
        <w:t>27.6.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11F8" w:rsidR="008011F8">
      <w:r>
        <w:separator/>
      </w:r>
    </w:p>
  </w:endnote>
  <w:endnote w:id="0" w:type="continuationSeparator">
    <w:p w:rsidRDefault="008011F8" w:rsidR="008011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11F8" w:rsidR="008011F8">
      <w:r>
        <w:separator/>
      </w:r>
    </w:p>
  </w:footnote>
  <w:footnote w:id="0" w:type="continuationSeparator">
    <w:p w:rsidRDefault="008011F8" w:rsidR="008011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482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55D95"/>
    <w:rsid w:val="0055624C"/>
    <w:rsid w:val="00576EA0"/>
    <w:rsid w:val="0058078B"/>
    <w:rsid w:val="00595B33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15F6"/>
    <w:rsid w:val="0077725F"/>
    <w:rsid w:val="00786C05"/>
    <w:rsid w:val="007C1241"/>
    <w:rsid w:val="007C7E62"/>
    <w:rsid w:val="008011F8"/>
    <w:rsid w:val="0080666F"/>
    <w:rsid w:val="00845777"/>
    <w:rsid w:val="00850A85"/>
    <w:rsid w:val="00867ED7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44828"/>
    <w:rsid w:val="00A55C1F"/>
    <w:rsid w:val="00A70765"/>
    <w:rsid w:val="00A7617B"/>
    <w:rsid w:val="00A87884"/>
    <w:rsid w:val="00AA15BF"/>
    <w:rsid w:val="00AB56F9"/>
    <w:rsid w:val="00AD4F68"/>
    <w:rsid w:val="00AE7DAB"/>
    <w:rsid w:val="00AF0E4E"/>
    <w:rsid w:val="00B00E84"/>
    <w:rsid w:val="00B32D98"/>
    <w:rsid w:val="00B72723"/>
    <w:rsid w:val="00B85B2E"/>
    <w:rsid w:val="00B96D0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00305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8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48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8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8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8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8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48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8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8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8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St-755/2018</izvorni_sadrzaj>
    <derivirana_varijabla naziv="DomainObject.Predmet.OznakaBroj_1">St-755/2018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PULPIT d.o.o.</izvorni_sadrzaj>
    <derivirana_varijabla naziv="DomainObject.Predmet.ProtustrankaFormated_1">  PULPIT d.o.o.</derivirana_varijabla>
  </DomainObject.Predmet.ProtustrankaFormated>
  <DomainObject.Predmet.ProtustrankaFormatedOIB>
    <izvorni_sadrzaj>  PULPIT d.o.o., OIB 33825595749</izvorni_sadrzaj>
    <derivirana_varijabla naziv="DomainObject.Predmet.ProtustrankaFormatedOIB_1">  PULPIT d.o.o., OIB 33825595749</derivirana_varijabla>
  </DomainObject.Predmet.ProtustrankaFormatedOIB>
  <DomainObject.Predmet.ProtustrankaFormatedWithAdress>
    <izvorni_sadrzaj> PULPIT d.o.o., Lanište 22, 10000 Zagreb</izvorni_sadrzaj>
    <derivirana_varijabla naziv="DomainObject.Predmet.ProtustrankaFormatedWithAdress_1"> PULPIT d.o.o., Lanište 22, 10000 Zagreb</derivirana_varijabla>
  </DomainObject.Predmet.ProtustrankaFormatedWithAdress>
  <DomainObject.Predmet.ProtustrankaFormatedWithAdressOIB>
    <izvorni_sadrzaj> PULPIT d.o.o., OIB 33825595749, Lanište 22, 10000 Zagreb</izvorni_sadrzaj>
    <derivirana_varijabla naziv="DomainObject.Predmet.ProtustrankaFormatedWithAdressOIB_1"> PULPIT d.o.o., OIB 33825595749, Lanište 22, 10000 Zagreb</derivirana_varijabla>
  </DomainObject.Predmet.ProtustrankaFormatedWithAdressOIB>
  <DomainObject.Predmet.ProtustrankaWithAdress>
    <izvorni_sadrzaj>PULPIT d.o.o. Lanište 22, 10000 Zagreb</izvorni_sadrzaj>
    <derivirana_varijabla naziv="DomainObject.Predmet.ProtustrankaWithAdress_1">PULPIT d.o.o. Lanište 22, 10000 Zagreb</derivirana_varijabla>
  </DomainObject.Predmet.ProtustrankaWithAdress>
  <DomainObject.Predmet.ProtustrankaWithAdressOIB>
    <izvorni_sadrzaj>PULPIT d.o.o., OIB 33825595749, Lanište 22, 10000 Zagreb</izvorni_sadrzaj>
    <derivirana_varijabla naziv="DomainObject.Predmet.ProtustrankaWithAdressOIB_1">PULPIT d.o.o., OIB 33825595749, Lanište 22, 10000 Zagreb</derivirana_varijabla>
  </DomainObject.Predmet.ProtustrankaWithAdressOIB>
  <DomainObject.Predmet.ProtustrankaNazivFormated>
    <izvorni_sadrzaj>PULPIT d.o.o.</izvorni_sadrzaj>
    <derivirana_varijabla naziv="DomainObject.Predmet.ProtustrankaNazivFormated_1">PULPIT d.o.o.</derivirana_varijabla>
  </DomainObject.Predmet.ProtustrankaNazivFormated>
  <DomainObject.Predmet.ProtustrankaNazivFormatedOIB>
    <izvorni_sadrzaj>PULPIT d.o.o., OIB 33825595749</izvorni_sadrzaj>
    <derivirana_varijabla naziv="DomainObject.Predmet.ProtustrankaNazivFormatedOIB_1">PULPIT d.o.o., OIB 33825595749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 ALARM društvo s ograničenom odgovornošću za proizvodnju, trgovinu i usluge</izvorni_sadrzaj>
    <derivirana_varijabla naziv="DomainObject.Predmet.StrankaFormated_1">  ELEKTRO ALARM društvo s ograničenom odgovornošću za proizvodnju, trgovinu i usluge</derivirana_varijabla>
  </DomainObject.Predmet.StrankaFormated>
  <DomainObject.Predmet.StrankaFormatedOIB>
    <izvorni_sadrzaj>  ELEKTRO ALARM društvo s ograničenom odgovornošću za proizvodnju, trgovinu i usluge, OIB 47163082198</izvorni_sadrzaj>
    <derivirana_varijabla naziv="DomainObject.Predmet.StrankaFormatedOIB_1">  ELEKTRO ALARM društvo s ograničenom odgovornošću za proizvodnju, trgovinu i usluge, OIB 47163082198</derivirana_varijabla>
  </DomainObject.Predmet.StrankaFormatedOIB>
  <DomainObject.Predmet.StrankaFormatedWithAdress>
    <izvorni_sadrzaj> ELEKTRO ALARM društvo s ograničenom odgovornošću za proizvodnju, trgovinu i usluge, Trojstvena ulica 72, 43000 Bjelovar</izvorni_sadrzaj>
    <derivirana_varijabla naziv="DomainObject.Predmet.StrankaFormatedWithAdress_1"> ELEKTRO ALARM društvo s ograničenom odgovornošću za proizvodnju, trgovinu i usluge, Trojstvena ulica 72, 43000 Bjelovar</derivirana_varijabla>
  </DomainObject.Predmet.StrankaFormatedWithAdress>
  <DomainObject.Predmet.StrankaFormatedWithAdressOIB>
    <izvorni_sadrzaj> ELEKTRO ALARM društvo s ograničenom odgovornošću za proizvodnju, trgovinu i usluge, OIB 47163082198, Trojstvena ulica 72, 43000 Bjelovar</izvorni_sadrzaj>
    <derivirana_varijabla naziv="DomainObject.Predmet.StrankaFormatedWithAdressOIB_1"> ELEKTRO ALARM društvo s ograničenom odgovornošću za proizvodnju, trgovinu i usluge, OIB 47163082198, Trojstvena ulica 72, 43000 Bjelovar</derivirana_varijabla>
  </DomainObject.Predmet.StrankaFormatedWithAdressOIB>
  <DomainObject.Predmet.StrankaWithAdress>
    <izvorni_sadrzaj>ELEKTRO ALARM društvo s ograničenom odgovornošću za proizvodnju, trgovinu i usluge Trojstvena ulica 72,43000 Bjelovar</izvorni_sadrzaj>
    <derivirana_varijabla naziv="DomainObject.Predmet.StrankaWithAdress_1">ELEKTRO ALARM društvo s ograničenom odgovornošću za proizvodnju, trgovinu i usluge Trojstvena ulica 72,43000 Bjelovar</derivirana_varijabla>
  </DomainObject.Predmet.StrankaWithAdress>
  <DomainObject.Predmet.StrankaWithAdressOIB>
    <izvorni_sadrzaj>ELEKTRO ALARM društvo s ograničenom odgovornošću za proizvodnju, trgovinu i usluge, OIB 47163082198, Trojstvena ulica 72,43000 Bjelovar</izvorni_sadrzaj>
    <derivirana_varijabla naziv="DomainObject.Predmet.StrankaWithAdressOIB_1">ELEKTRO ALARM društvo s ograničenom odgovornošću za proizvodnju, trgovinu i usluge, OIB 47163082198, Trojstvena ulica 72,43000 Bjelovar</derivirana_varijabla>
  </DomainObject.Predmet.StrankaWithAdressOIB>
  <DomainObject.Predmet.StrankaNazivFormated>
    <izvorni_sadrzaj>ELEKTRO ALARM društvo s ograničenom odgovornošću za proizvodnju, trgovinu i usluge</izvorni_sadrzaj>
    <derivirana_varijabla naziv="DomainObject.Predmet.StrankaNazivFormated_1">ELEKTRO ALARM društvo s ograničenom odgovornošću za proizvodnju, trgovinu i usluge</derivirana_varijabla>
  </DomainObject.Predmet.StrankaNazivFormated>
  <DomainObject.Predmet.StrankaNazivFormatedOIB>
    <izvorni_sadrzaj>ELEKTRO ALARM društvo s ograničenom odgovornošću za proizvodnju, trgovinu i usluge, OIB 47163082198</izvorni_sadrzaj>
    <derivirana_varijabla naziv="DomainObject.Predmet.StrankaNazivFormatedOIB_1">ELEKTRO ALARM društvo s ograničenom odgovornošću za proizvodnju, trgovinu i usluge, OIB 47163082198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ELEKTRO ALARM društvo s ograničenom odgovornošću za proizvodnju, trgovinu i usluge</item>
    </izvorni_sadrzaj>
    <derivirana_varijabla naziv="DomainObject.Predmet.StrankaListFormated_1">
      <item>ELEKTRO ALARM društvo s ograničenom odgovornošću za proizvodnju, trgovinu i usluge</item>
    </derivirana_varijabla>
  </DomainObject.Predmet.StrankaListFormated>
  <DomainObject.Predmet.StrankaListFormatedOIB>
    <izvorni_sadrzaj>
      <item>ELEKTRO ALARM društvo s ograničenom odgovornošću za proizvodnju, trgovinu i usluge, OIB 47163082198</item>
    </izvorni_sadrzaj>
    <derivirana_varijabla naziv="DomainObject.Predmet.StrankaListFormatedOIB_1">
      <item>ELEKTRO ALARM društvo s ograničenom odgovornošću za proizvodnju, trgovinu i usluge, OIB 47163082198</item>
    </derivirana_varijabla>
  </DomainObject.Predmet.StrankaListFormatedOIB>
  <DomainObject.Predmet.StrankaListFormatedWithAdress>
    <izvorni_sadrzaj>
      <item>ELEKTRO ALARM društvo s ograničenom odgovornošću za proizvodnju, trgovinu i usluge, Trojstvena ulica 72, 43000 Bjelovar</item>
    </izvorni_sadrzaj>
    <derivirana_varijabla naziv="DomainObject.Predmet.StrankaListFormatedWithAdress_1">
      <item>ELEKTRO ALARM društvo s ograničenom odgovornošću za proizvodnju, trgovinu i usluge, Trojstvena ulica 72, 43000 Bjelovar</item>
    </derivirana_varijabla>
  </DomainObject.Predmet.StrankaListFormatedWithAdress>
  <DomainObject.Predmet.StrankaListFormatedWithAdressOIB>
    <izvorni_sadrzaj>
      <item>ELEKTRO ALARM društvo s ograničenom odgovornošću za proizvodnju, trgovinu i usluge, OIB 47163082198, Trojstvena ulica 72, 43000 Bjelovar</item>
    </izvorni_sadrzaj>
    <derivirana_varijabla naziv="DomainObject.Predmet.StrankaListFormatedWithAdressOIB_1">
      <item>ELEKTRO ALARM društvo s ograničenom odgovornošću za proizvodnju, trgovinu i usluge, OIB 47163082198, Trojstvena ulica 72, 43000 Bjelovar</item>
    </derivirana_varijabla>
  </DomainObject.Predmet.StrankaListFormatedWithAdressOIB>
  <DomainObject.Predmet.StrankaListNazivFormated>
    <izvorni_sadrzaj>
      <item>ELEKTRO ALARM društvo s ograničenom odgovornošću za proizvodnju, trgovinu i usluge</item>
    </izvorni_sadrzaj>
    <derivirana_varijabla naziv="DomainObject.Predmet.StrankaListNazivFormated_1">
      <item>ELEKTRO ALARM društvo s ograničenom odgovornošću za proizvodnju, trgovinu i usluge</item>
    </derivirana_varijabla>
  </DomainObject.Predmet.StrankaListNazivFormated>
  <DomainObject.Predmet.StrankaListNazivFormatedOIB>
    <izvorni_sadrzaj>
      <item>ELEKTRO ALARM društvo s ograničenom odgovornošću za proizvodnju, trgovinu i usluge, OIB 47163082198</item>
    </izvorni_sadrzaj>
    <derivirana_varijabla naziv="DomainObject.Predmet.StrankaListNazivFormatedOIB_1">
      <item>ELEKTRO ALARM društvo s ograničenom odgovornošću za proizvodnju, trgovinu i usluge, OIB 47163082198</item>
    </derivirana_varijabla>
  </DomainObject.Predmet.StrankaListNazivFormatedOIB>
  <DomainObject.Predmet.ProtuStrankaListFormated>
    <izvorni_sadrzaj>
      <item>PULPIT d.o.o.</item>
    </izvorni_sadrzaj>
    <derivirana_varijabla naziv="DomainObject.Predmet.ProtuStrankaListFormated_1">
      <item>PULPIT d.o.o.</item>
    </derivirana_varijabla>
  </DomainObject.Predmet.ProtuStrankaListFormated>
  <DomainObject.Predmet.ProtuStrankaListFormatedOIB>
    <izvorni_sadrzaj>
      <item>PULPIT d.o.o., OIB 33825595749</item>
    </izvorni_sadrzaj>
    <derivirana_varijabla naziv="DomainObject.Predmet.ProtuStrankaListFormatedOIB_1">
      <item>PULPIT d.o.o., OIB 33825595749</item>
    </derivirana_varijabla>
  </DomainObject.Predmet.ProtuStrankaListFormatedOIB>
  <DomainObject.Predmet.ProtuStrankaListFormatedWithAdress>
    <izvorni_sadrzaj>
      <item>PULPIT d.o.o., Lanište 22, 10000 Zagreb</item>
    </izvorni_sadrzaj>
    <derivirana_varijabla naziv="DomainObject.Predmet.ProtuStrankaListFormatedWithAdress_1">
      <item>PULPIT d.o.o., Lanište 22, 10000 Zagreb</item>
    </derivirana_varijabla>
  </DomainObject.Predmet.ProtuStrankaListFormatedWithAdress>
  <DomainObject.Predmet.ProtuStrankaListFormatedWithAdressOIB>
    <izvorni_sadrzaj>
      <item>PULPIT d.o.o., OIB 33825595749, Lanište 22, 10000 Zagreb</item>
    </izvorni_sadrzaj>
    <derivirana_varijabla naziv="DomainObject.Predmet.ProtuStrankaListFormatedWithAdressOIB_1">
      <item>PULPIT d.o.o., OIB 33825595749, Lanište 22, 10000 Zagreb</item>
    </derivirana_varijabla>
  </DomainObject.Predmet.ProtuStrankaListFormatedWithAdressOIB>
  <DomainObject.Predmet.ProtuStrankaListNazivFormated>
    <izvorni_sadrzaj>
      <item>PULPIT d.o.o.</item>
    </izvorni_sadrzaj>
    <derivirana_varijabla naziv="DomainObject.Predmet.ProtuStrankaListNazivFormated_1">
      <item>PULPIT d.o.o.</item>
    </derivirana_varijabla>
  </DomainObject.Predmet.ProtuStrankaListNazivFormated>
  <DomainObject.Predmet.ProtuStrankaListNazivFormatedOIB>
    <izvorni_sadrzaj>
      <item>PULPIT d.o.o., OIB 33825595749</item>
    </izvorni_sadrzaj>
    <derivirana_varijabla naziv="DomainObject.Predmet.ProtuStrankaListNazivFormatedOIB_1">
      <item>PULPIT d.o.o., OIB 33825595749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 ALARM društvo s ograničenom odgovornošću za proizvodnju, trgovinu i usluge</izvorni_sadrzaj>
    <derivirana_varijabla naziv="DomainObject.Predmet.StrankaIDrugi_1">ELEKTRO ALARM društvo s ograničenom odgovornošću za proizvodnju, trgovinu i usluge</derivirana_varijabla>
  </DomainObject.Predmet.StrankaIDrugi>
  <DomainObject.Predmet.ProtustrankaIDrugi>
    <izvorni_sadrzaj>PULPIT d.o.o.</izvorni_sadrzaj>
    <derivirana_varijabla naziv="DomainObject.Predmet.ProtustrankaIDrugi_1">PULPIT d.o.o.</derivirana_varijabla>
  </DomainObject.Predmet.ProtustrankaIDrugi>
  <DomainObject.Predmet.StrankaIDrugiAdressOIB>
    <izvorni_sadrzaj>ELEKTRO ALARM društvo s ograničenom odgovornošću za proizvodnju, trgovinu i usluge, OIB 47163082198, Trojstvena ulica 72, 43000 Bjelovar</izvorni_sadrzaj>
    <derivirana_varijabla naziv="DomainObject.Predmet.StrankaIDrugiAdressOIB_1">ELEKTRO ALARM društvo s ograničenom odgovornošću za proizvodnju, trgovinu i usluge, OIB 47163082198, Trojstvena ulica 72, 43000 Bjelovar</derivirana_varijabla>
  </DomainObject.Predmet.StrankaIDrugiAdressOIB>
  <DomainObject.Predmet.ProtustrankaIDrugiAdressOIB>
    <izvorni_sadrzaj>PULPIT d.o.o., OIB 33825595749, Lanište 22, 10000 Zagreb</izvorni_sadrzaj>
    <derivirana_varijabla naziv="DomainObject.Predmet.ProtustrankaIDrugiAdressOIB_1">PULPIT d.o.o., OIB 33825595749, Lanište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PULPIT d.o.o.</item>
      <item>ELEKTRO ALARM društvo s ograničenom odgovornošću za proizvodnju, trgovinu i usluge</item>
    </izvorni_sadrzaj>
    <derivirana_varijabla naziv="DomainObject.Predmet.SudioniciListNaziv_1">
      <item>PULPIT d.o.o.</item>
      <item>ELEKTRO ALARM društvo s ograničenom odgovornošću za proizvodnju, trgovinu i usluge</item>
    </derivirana_varijabla>
  </DomainObject.Predmet.SudioniciListNaziv>
  <DomainObject.Predmet.SudioniciListAdressOIB>
    <izvorni_sadrzaj>
      <item>PULPIT d.o.o., OIB 33825595749, Lanište 22,10000 Zagreb</item>
      <item>ELEKTRO ALARM društvo s ograničenom odgovornošću za proizvodnju, trgovinu i usluge, OIB 47163082198, Trojstvena ulica 72,43000 Bjelovar</item>
    </izvorni_sadrzaj>
    <derivirana_varijabla naziv="DomainObject.Predmet.SudioniciListAdressOIB_1">
      <item>PULPIT d.o.o., OIB 33825595749, Lanište 22,10000 Zagreb</item>
      <item>ELEKTRO ALARM društvo s ograničenom odgovornošću za proizvodnju, trgovinu i usluge, OIB 47163082198, Trojstvena ulica 72,43000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33825595749</item>
      <item>, OIB 47163082198</item>
    </izvorni_sadrzaj>
    <derivirana_varijabla naziv="DomainObject.Predmet.SudioniciListNazivOIB_1">
      <item>, OIB 33825595749</item>
      <item>, OIB 47163082198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01194B-81B9-4419-863A-19C83CBF9C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496</properties:Words>
  <properties:Characters>2787</properties:Characters>
  <properties:Lines>108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2018-04-24T12:43:00Z</dcterms:created>
  <dc:creator>hermanj</dc:creator>
  <cp:lastModifiedBy>Danijela Sekulić</cp:lastModifiedBy>
  <cp:lastPrinted>2018-04-24T12:42:00Z</cp:lastPrinted>
  <dcterms:modified xmlns:xsi="http://www.w3.org/2001/XMLSchema-instance" xsi:type="dcterms:W3CDTF">2018-04-24T12:47:00Z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(SANELA-VJEROVNIK.docx)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