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6529" w14:paraId="b0b6529" w:rsidRDefault="000C1D5B" w:rsidP="000C1D5B" w:rsidR="000C1D5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D5B" w:rsidP="000C1D5B" w:rsidR="000C1D5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C1D5B" w:rsidP="000C1D5B" w:rsidR="000C1D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C1D5B" w:rsidP="000C1D5B" w:rsidR="000C1D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C1D5B" w:rsidP="000C1D5B" w:rsidR="000C1D5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C1D5B" w:rsidP="000C1D5B" w:rsidR="000C1D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C1D5B" w:rsidP="000C1D5B" w:rsidR="000C1D5B">
      <w:pPr>
        <w:jc w:val="center"/>
        <w:rPr>
          <w:rFonts w:cs="Times New Roman" w:eastAsia="Times New Roman"/>
          <w:szCs w:val="24"/>
        </w:rPr>
      </w:pPr>
    </w:p>
    <w:p w:rsidRDefault="000C1D5B" w:rsidP="000C1D5B" w:rsidR="000C1D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C1D5B" w:rsidP="000C1D5B" w:rsidR="000C1D5B">
      <w:pPr>
        <w:rPr>
          <w:rFonts w:cs="Times New Roman" w:eastAsia="Times New Roman"/>
          <w:szCs w:val="24"/>
        </w:rPr>
      </w:pPr>
    </w:p>
    <w:p w:rsidRDefault="000C1D5B" w:rsidP="000C1D5B" w:rsidR="000C1D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974936">
        <w:rPr>
          <w:rFonts w:cs="Times New Roman" w:eastAsia="Times New Roman"/>
        </w:rPr>
        <w:t>G. E. F. d. o. o. Buje, Istarska 22, OIB 63994582287, MBS 040283765</w:t>
      </w:r>
      <w:r>
        <w:rPr>
          <w:rFonts w:cs="Times New Roman" w:eastAsia="Times New Roman"/>
          <w:szCs w:val="24"/>
        </w:rPr>
        <w:t>, 19. lipnja 2018.</w:t>
      </w:r>
    </w:p>
    <w:p w:rsidRDefault="000C1D5B" w:rsidP="000C1D5B" w:rsidR="000C1D5B">
      <w:pPr>
        <w:rPr>
          <w:rFonts w:cs="Times New Roman" w:eastAsia="Times New Roman"/>
          <w:szCs w:val="24"/>
        </w:rPr>
      </w:pPr>
    </w:p>
    <w:p w:rsidRDefault="000C1D5B" w:rsidP="000C1D5B" w:rsidR="000C1D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C1D5B" w:rsidP="000C1D5B" w:rsidR="000C1D5B">
      <w:pPr>
        <w:rPr>
          <w:rFonts w:cs="Times New Roman" w:eastAsia="Times New Roman"/>
          <w:szCs w:val="24"/>
        </w:rPr>
      </w:pPr>
    </w:p>
    <w:p w:rsidRDefault="000C1D5B" w:rsidP="000C1D5B" w:rsidR="000C1D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 w:rsidR="00974936">
        <w:rPr>
          <w:rFonts w:cs="Times New Roman" w:eastAsia="Times New Roman"/>
        </w:rPr>
        <w:t>G. E. F. d. o. o. Buje, Istarska 22, OIB 63994582287, MBS 040283765</w:t>
      </w:r>
      <w:r>
        <w:rPr>
          <w:rFonts w:cs="Times New Roman" w:eastAsia="Times New Roman"/>
          <w:szCs w:val="24"/>
        </w:rPr>
        <w:t>.</w:t>
      </w:r>
    </w:p>
    <w:p w:rsidRDefault="000C1D5B" w:rsidP="000C1D5B" w:rsidR="000C1D5B">
      <w:pPr>
        <w:rPr>
          <w:rFonts w:cs="Times New Roman" w:eastAsia="Times New Roman"/>
          <w:szCs w:val="24"/>
        </w:rPr>
      </w:pPr>
    </w:p>
    <w:p w:rsidRDefault="000C1D5B" w:rsidP="000C1D5B" w:rsidR="000C1D5B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974936">
        <w:t>Mladen Novaković iz Pule, Štinjan, Baližerka 44, OIB 28857584241</w:t>
      </w:r>
      <w:r w:rsidRPr="00294848">
        <w:t>.</w:t>
      </w:r>
    </w:p>
    <w:p w:rsidRDefault="000C1D5B" w:rsidP="000C1D5B" w:rsidR="000C1D5B" w:rsidRPr="00294848">
      <w:pPr>
        <w:rPr>
          <w:rFonts w:cs="Times New Roman" w:eastAsia="Times New Roman"/>
          <w:szCs w:val="20"/>
        </w:rPr>
      </w:pPr>
    </w:p>
    <w:p w:rsidRDefault="000C1D5B" w:rsidP="000C1D5B" w:rsidR="000C1D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974936">
        <w:rPr>
          <w:rFonts w:cs="Times New Roman" w:eastAsia="Times New Roman"/>
        </w:rPr>
        <w:t>G. E. F. d. o. o. Buje, Istarska 22, OIB 63994582287, MBS 040283765</w:t>
      </w:r>
      <w:r>
        <w:rPr>
          <w:rFonts w:cs="Times New Roman" w:eastAsia="Times New Roman"/>
          <w:szCs w:val="24"/>
        </w:rPr>
        <w:t>.</w:t>
      </w:r>
    </w:p>
    <w:p w:rsidRDefault="000C1D5B" w:rsidP="000C1D5B" w:rsidR="000C1D5B">
      <w:pPr>
        <w:ind w:firstLine="709"/>
        <w:rPr>
          <w:rFonts w:cs="Times New Roman" w:eastAsia="Times New Roman"/>
          <w:szCs w:val="24"/>
        </w:rPr>
      </w:pPr>
    </w:p>
    <w:p w:rsidRDefault="000C1D5B" w:rsidP="000C1D5B" w:rsidR="000C1D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974936">
        <w:rPr>
          <w:rFonts w:cs="Times New Roman" w:eastAsia="Times New Roman"/>
        </w:rPr>
        <w:t>G. E. F. d. o. o. Buje, Istarska 22, OIB 63994582287, MBS 040283765</w:t>
      </w:r>
      <w:r>
        <w:rPr>
          <w:rFonts w:cs="Times New Roman" w:eastAsia="Times New Roman"/>
          <w:szCs w:val="24"/>
        </w:rPr>
        <w:t>.</w:t>
      </w:r>
    </w:p>
    <w:p w:rsidRDefault="000C1D5B" w:rsidP="000C1D5B" w:rsidR="000C1D5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C1D5B" w:rsidP="000C1D5B" w:rsidR="000C1D5B">
      <w:pPr>
        <w:rPr>
          <w:rFonts w:cs="Times New Roman" w:eastAsia="Times New Roman"/>
          <w:szCs w:val="24"/>
        </w:rPr>
      </w:pPr>
    </w:p>
    <w:p w:rsidRDefault="000C1D5B" w:rsidP="000C1D5B" w:rsidR="000C1D5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C1D5B" w:rsidP="000C1D5B" w:rsidR="000C1D5B">
      <w:pPr>
        <w:ind w:firstLine="708"/>
        <w:rPr>
          <w:rFonts w:cs="Times New Roman" w:eastAsia="Times New Roman"/>
          <w:szCs w:val="24"/>
        </w:rPr>
      </w:pPr>
    </w:p>
    <w:p w:rsidRDefault="000C1D5B" w:rsidP="000C1D5B" w:rsidR="000C1D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</w:t>
      </w:r>
      <w:r w:rsidR="0097493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ožujka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974936">
        <w:rPr>
          <w:rFonts w:cs="Times New Roman" w:eastAsia="Times New Roman"/>
        </w:rPr>
        <w:t>G. E. F. d. o. o. Buje, Istarska 22, OIB 63994582287, MBS 040283765</w:t>
      </w:r>
      <w:r>
        <w:rPr>
          <w:rFonts w:cs="Times New Roman" w:eastAsia="Times New Roman"/>
          <w:szCs w:val="24"/>
        </w:rPr>
        <w:t>.</w:t>
      </w:r>
    </w:p>
    <w:p w:rsidRDefault="000C1D5B" w:rsidP="000C1D5B" w:rsidR="000C1D5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974936">
        <w:t>26</w:t>
      </w:r>
      <w:r>
        <w:t xml:space="preserve">. ožujka 2018. imao neizvršene osnove za plaćanje u neprekinutom razdoblju od 120 dana u ukupnom iznosu </w:t>
      </w:r>
      <w:r w:rsidR="00974936">
        <w:t>396.063,29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974936">
        <w:t>1-2</w:t>
      </w:r>
      <w:r>
        <w:t xml:space="preserve"> spisa)</w:t>
      </w:r>
      <w:r>
        <w:rPr>
          <w:rFonts w:eastAsiaTheme="minorHAnsi"/>
          <w:lang w:eastAsia="en-US"/>
        </w:rPr>
        <w:t>, sud je, sukladno čl. 430. SZ-a, 19.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</w:t>
      </w:r>
      <w:r w:rsidR="00974936">
        <w:rPr>
          <w:rFonts w:cs="Times New Roman" w:eastAsia="Times New Roman"/>
          <w:szCs w:val="24"/>
        </w:rPr>
        <w:t>106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C1D5B" w:rsidP="000C1D5B" w:rsidR="000C1D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C1D5B" w:rsidP="000C1D5B" w:rsidR="000C1D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C1D5B" w:rsidP="000C1D5B" w:rsidR="000C1D5B">
      <w:pPr>
        <w:rPr>
          <w:rFonts w:cs="Times New Roman" w:eastAsia="Times New Roman"/>
          <w:szCs w:val="24"/>
        </w:rPr>
      </w:pPr>
    </w:p>
    <w:p w:rsidRDefault="000C1D5B" w:rsidP="000C1D5B" w:rsidR="000C1D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19. lipnja 2018. </w:t>
      </w:r>
    </w:p>
    <w:p w:rsidRDefault="000C1D5B" w:rsidP="000C1D5B" w:rsidR="000C1D5B">
      <w:pPr>
        <w:rPr>
          <w:rFonts w:cs="Times New Roman" w:eastAsia="Times New Roman"/>
          <w:szCs w:val="24"/>
        </w:rPr>
      </w:pPr>
    </w:p>
    <w:p w:rsidRDefault="000C1D5B" w:rsidP="000C1D5B" w:rsidR="000C1D5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C1D5B" w:rsidP="000C1D5B" w:rsidR="000C1D5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0C1D5B" w:rsidP="000C1D5B" w:rsidR="000C1D5B">
      <w:pPr>
        <w:jc w:val="left"/>
        <w:rPr>
          <w:rFonts w:cs="Times New Roman" w:eastAsia="Times New Roman"/>
          <w:szCs w:val="24"/>
        </w:rPr>
      </w:pPr>
    </w:p>
    <w:p w:rsidRDefault="000C1D5B" w:rsidP="000C1D5B" w:rsidR="000C1D5B">
      <w:pPr>
        <w:jc w:val="left"/>
        <w:rPr>
          <w:rFonts w:cs="Times New Roman" w:eastAsia="Times New Roman"/>
          <w:szCs w:val="24"/>
        </w:rPr>
      </w:pPr>
    </w:p>
    <w:p w:rsidRDefault="000C1D5B" w:rsidP="000C1D5B" w:rsidR="000C1D5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C1D5B" w:rsidP="000C1D5B" w:rsidR="000C1D5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C1D5B" w:rsidP="000C1D5B" w:rsidR="000C1D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C1D5B" w:rsidP="000C1D5B" w:rsidR="000C1D5B">
      <w:pPr>
        <w:rPr>
          <w:rFonts w:cs="Times New Roman" w:eastAsia="Times New Roman"/>
          <w:szCs w:val="24"/>
        </w:rPr>
      </w:pPr>
    </w:p>
    <w:p w:rsidRDefault="000C1D5B" w:rsidP="000C1D5B" w:rsidR="000C1D5B" w:rsidRPr="005D578C">
      <w:pPr>
        <w:rPr>
          <w:rFonts w:cs="Times New Roman" w:eastAsia="Times New Roman"/>
          <w:szCs w:val="24"/>
        </w:rPr>
      </w:pPr>
    </w:p>
    <w:p w:rsidRDefault="000C1D5B" w:rsidP="000C1D5B" w:rsidR="000C1D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C1D5B" w:rsidP="000C1D5B" w:rsidR="000C1D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C1D5B" w:rsidP="000C1D5B" w:rsidR="000C1D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74936">
        <w:rPr>
          <w:rFonts w:cs="Times New Roman" w:eastAsia="Times New Roman"/>
        </w:rPr>
        <w:t xml:space="preserve">G. E. F. d. o. o. Buje, Istarska 22, </w:t>
      </w:r>
    </w:p>
    <w:p w:rsidRDefault="000C1D5B" w:rsidP="000C1D5B" w:rsidR="000C1D5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0C1D5B" w:rsidP="000C1D5B" w:rsidR="000C1D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C1D5B" w:rsidP="000C1D5B" w:rsidR="000C1D5B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974936">
        <w:t>Mladen Novaković, Pula, Štinjan, Baližerka 44</w:t>
      </w:r>
      <w:r>
        <w:t>,</w:t>
      </w:r>
    </w:p>
    <w:p w:rsidRDefault="000C1D5B" w:rsidP="000C1D5B" w:rsidR="000C1D5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C1D5B" w:rsidP="000C1D5B" w:rsidR="000C1D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C1D5B" w:rsidP="000C1D5B" w:rsidR="000C1D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C1D5B" w:rsidP="000C1D5B" w:rsidR="000C1D5B"/>
    <w:p w:rsidRDefault="000C1D5B" w:rsidP="000C1D5B" w:rsidR="000C1D5B"/>
    <w:p w:rsidRDefault="000C1D5B" w:rsidP="000C1D5B" w:rsidR="000C1D5B"/>
    <w:p w:rsidRDefault="000C1D5B" w:rsidP="000C1D5B" w:rsidR="000C1D5B"/>
    <w:p w:rsidRDefault="00462A23" w:rsidR="00462A23"/>
    <w:sectPr w:rsidSect="00A6778E" w:rsidR="00462A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936" w:rsidP="00974936" w:rsidR="00974936">
      <w:r>
        <w:separator/>
      </w:r>
    </w:p>
  </w:endnote>
  <w:endnote w:id="0" w:type="continuationSeparator">
    <w:p w:rsidRDefault="00974936" w:rsidP="00974936" w:rsidR="00974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936" w:rsidP="00974936" w:rsidR="00974936">
      <w:r>
        <w:separator/>
      </w:r>
    </w:p>
  </w:footnote>
  <w:footnote w:id="0" w:type="continuationSeparator">
    <w:p w:rsidRDefault="00974936" w:rsidP="00974936" w:rsidR="00974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974936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946">
          <w:rPr>
            <w:noProof/>
          </w:rPr>
          <w:t>2</w:t>
        </w:r>
        <w:r>
          <w:fldChar w:fldCharType="end"/>
        </w:r>
        <w:r>
          <w:tab/>
        </w:r>
        <w:r>
          <w:tab/>
          <w:t>12 St-106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936" w:rsidR="00A6778E">
    <w:pPr>
      <w:pStyle w:val="Zaglavlje"/>
    </w:pPr>
    <w:r>
      <w:tab/>
    </w:r>
    <w:r>
      <w:tab/>
      <w:t>12 St-106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1D5B"/>
    <w:rsid w:val="000C1D5B"/>
    <w:rsid w:val="00462A23"/>
    <w:rsid w:val="00974936"/>
    <w:rsid w:val="00BA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1D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1D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1D5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1D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1D5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4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493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94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694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69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69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1D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1D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1D5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1D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1D5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4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493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94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694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69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69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E. F. d.o.o. BUJE</izvorni_sadrzaj>
    <derivirana_varijabla naziv="DomainObject.Predmet.ProtustrankaFormated_1">  G. E. F. d.o.o. BUJE</derivirana_varijabla>
  </DomainObject.Predmet.ProtustrankaFormated>
  <DomainObject.Predmet.ProtustrankaFormatedOIB>
    <izvorni_sadrzaj>  G. E. F. d.o.o. BUJE, OIB 63994582287</izvorni_sadrzaj>
    <derivirana_varijabla naziv="DomainObject.Predmet.ProtustrankaFormatedOIB_1">  G. E. F. d.o.o. BUJE, OIB 63994582287</derivirana_varijabla>
  </DomainObject.Predmet.ProtustrankaFormatedOIB>
  <DomainObject.Predmet.ProtustrankaFormatedWithAdress>
    <izvorni_sadrzaj> G. E. F. d.o.o. BUJE, Istarska 22, 52460 Buje</izvorni_sadrzaj>
    <derivirana_varijabla naziv="DomainObject.Predmet.ProtustrankaFormatedWithAdress_1"> G. E. F. d.o.o. BUJE, Istarska 22, 52460 Buje</derivirana_varijabla>
  </DomainObject.Predmet.ProtustrankaFormatedWithAdress>
  <DomainObject.Predmet.ProtustrankaFormatedWithAdressOIB>
    <izvorni_sadrzaj> G. E. F. d.o.o. BUJE, OIB 63994582287, Istarska 22, 52460 Buje</izvorni_sadrzaj>
    <derivirana_varijabla naziv="DomainObject.Predmet.ProtustrankaFormatedWithAdressOIB_1"> G. E. F. d.o.o. BUJE, OIB 63994582287, Istarska 22, 52460 Buje</derivirana_varijabla>
  </DomainObject.Predmet.ProtustrankaFormatedWithAdressOIB>
  <DomainObject.Predmet.ProtustrankaWithAdress>
    <izvorni_sadrzaj>G. E. F. d.o.o. BUJE Istarska 22, 52460 Buje</izvorni_sadrzaj>
    <derivirana_varijabla naziv="DomainObject.Predmet.ProtustrankaWithAdress_1">G. E. F. d.o.o. BUJE Istarska 22, 52460 Buje</derivirana_varijabla>
  </DomainObject.Predmet.ProtustrankaWithAdress>
  <DomainObject.Predmet.ProtustrankaWithAdressOIB>
    <izvorni_sadrzaj>G. E. F. d.o.o. BUJE, OIB 63994582287, Istarska 22, 52460 Buje</izvorni_sadrzaj>
    <derivirana_varijabla naziv="DomainObject.Predmet.ProtustrankaWithAdressOIB_1">G. E. F. d.o.o. BUJE, OIB 63994582287, Istarska 22, 52460 Buje</derivirana_varijabla>
  </DomainObject.Predmet.ProtustrankaWithAdressOIB>
  <DomainObject.Predmet.ProtustrankaNazivFormated>
    <izvorni_sadrzaj>G. E. F. d.o.o. BUJE</izvorni_sadrzaj>
    <derivirana_varijabla naziv="DomainObject.Predmet.ProtustrankaNazivFormated_1">G. E. F. d.o.o. BUJE</derivirana_varijabla>
  </DomainObject.Predmet.ProtustrankaNazivFormated>
  <DomainObject.Predmet.ProtustrankaNazivFormatedOIB>
    <izvorni_sadrzaj>G. E. F. d.o.o. BUJE, OIB 63994582287</izvorni_sadrzaj>
    <derivirana_varijabla naziv="DomainObject.Predmet.ProtustrankaNazivFormatedOIB_1">G. E. F. d.o.o. BUJE, OIB 63994582287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396063.29</izvorni_sadrzaj>
    <derivirana_varijabla naziv="DomainObject.Predmet.TrenutnaVrijednost_1">396063.29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E. F. d.o.o. BUJE</item>
    </izvorni_sadrzaj>
    <derivirana_varijabla naziv="DomainObject.Predmet.ProtuStrankaListFormated_1">
      <item>G. E. F. d.o.o. BUJE</item>
    </derivirana_varijabla>
  </DomainObject.Predmet.ProtuStrankaListFormated>
  <DomainObject.Predmet.ProtuStrankaListFormatedOIB>
    <izvorni_sadrzaj>
      <item>G. E. F. d.o.o. BUJE, OIB 63994582287</item>
    </izvorni_sadrzaj>
    <derivirana_varijabla naziv="DomainObject.Predmet.ProtuStrankaListFormatedOIB_1">
      <item>G. E. F. d.o.o. BUJE, OIB 63994582287</item>
    </derivirana_varijabla>
  </DomainObject.Predmet.ProtuStrankaListFormatedOIB>
  <DomainObject.Predmet.ProtuStrankaListFormatedWithAdress>
    <izvorni_sadrzaj>
      <item>G. E. F. d.o.o. BUJE, Istarska 22, 52460 Buje</item>
    </izvorni_sadrzaj>
    <derivirana_varijabla naziv="DomainObject.Predmet.ProtuStrankaListFormatedWithAdress_1">
      <item>G. E. F. d.o.o. BUJE, Istarska 22, 52460 Buje</item>
    </derivirana_varijabla>
  </DomainObject.Predmet.ProtuStrankaListFormatedWithAdress>
  <DomainObject.Predmet.ProtuStrankaListFormatedWithAdressOIB>
    <izvorni_sadrzaj>
      <item>G. E. F. d.o.o. BUJE, OIB 63994582287, Istarska 22, 52460 Buje</item>
    </izvorni_sadrzaj>
    <derivirana_varijabla naziv="DomainObject.Predmet.ProtuStrankaListFormatedWithAdressOIB_1">
      <item>G. E. F. d.o.o. BUJE, OIB 63994582287, Istarska 22, 52460 Buje</item>
    </derivirana_varijabla>
  </DomainObject.Predmet.ProtuStrankaListFormatedWithAdressOIB>
  <DomainObject.Predmet.ProtuStrankaListNazivFormated>
    <izvorni_sadrzaj>
      <item>G. E. F. d.o.o. BUJE</item>
    </izvorni_sadrzaj>
    <derivirana_varijabla naziv="DomainObject.Predmet.ProtuStrankaListNazivFormated_1">
      <item>G. E. F. d.o.o. BUJE</item>
    </derivirana_varijabla>
  </DomainObject.Predmet.ProtuStrankaListNazivFormated>
  <DomainObject.Predmet.ProtuStrankaListNazivFormatedOIB>
    <izvorni_sadrzaj>
      <item>G. E. F. d.o.o. BUJE, OIB 63994582287</item>
    </izvorni_sadrzaj>
    <derivirana_varijabla naziv="DomainObject.Predmet.ProtuStrankaListNazivFormatedOIB_1">
      <item>G. E. F. d.o.o. BUJE, OIB 63994582287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E. F. d.o.o. BUJE</izvorni_sadrzaj>
    <derivirana_varijabla naziv="DomainObject.Predmet.ProtustrankaIDrugi_1">G. E. F.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G. E. F. d.o.o. BUJE, OIB 63994582287, Istarska 22, 52460 Buje</izvorni_sadrzaj>
    <derivirana_varijabla naziv="DomainObject.Predmet.ProtustrankaIDrugiAdressOIB_1">G. E. F. d.o.o. BUJE, OIB 63994582287,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E. F. d.o.o. BUJE</item>
    </izvorni_sadrzaj>
    <derivirana_varijabla naziv="DomainObject.Predmet.SudioniciListNaziv_1">
      <item>FINANCIJSKA AGENCIJA, RC RIJEKA, PODRUŽNICA PULA, PULA</item>
      <item>G. E. F.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G. E. F. d.o.o. BUJE, OIB 63994582287, Istarska 22,52460 Buje</item>
    </izvorni_sadrzaj>
    <derivirana_varijabla naziv="DomainObject.Predmet.SudioniciListAdressOIB_1">
      <item>FINANCIJSKA AGENCIJA, RC RIJEKA, PODRUŽNICA PULA, PULA, OIB 85821130368, Ulica grada Vukovara 70,10000 Zagreb</item>
      <item>G. E. F. d.o.o. BUJE, OIB 63994582287,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63994582287</item>
    </izvorni_sadrzaj>
    <derivirana_varijabla naziv="DomainObject.Predmet.SudioniciListNazivOIB_1">
      <item>, OIB 85821130368</item>
      <item>, OIB 63994582287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3601</properties:Characters>
  <properties:Lines>89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2018-06-19T07:17:00Z</dcterms:created>
  <dc:creator>Ana Valčić</dc:creator>
  <cp:lastModifiedBy>Ana Valčić</cp:lastModifiedBy>
  <cp:lastPrinted>2018-06-19T08:52:00Z</cp:lastPrinted>
  <dcterms:modified xmlns:xsi="http://www.w3.org/2001/XMLSchema-instance" xsi:type="dcterms:W3CDTF">2018-06-19T08:52:00Z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(St-106-18 G. E. F.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