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807d" w14:paraId="aac807d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E71B32">
        <w:t>99. St-1019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E71B32">
        <w:t>UDRUGA ANTIFAŠISTIČKIH BORACA I ANTIFAŠISTA HRVATSKE - ČRNOMEREC</w:t>
      </w:r>
      <w:r w:rsidR="00622C10">
        <w:t>,</w:t>
      </w:r>
      <w:r>
        <w:t xml:space="preserve"> OIB </w:t>
      </w:r>
      <w:r w:rsidR="00E71B32" w:rsidRPr="00E71B32">
        <w:t>19249002892</w:t>
      </w:r>
      <w:r>
        <w:t xml:space="preserve">, </w:t>
      </w:r>
      <w:r w:rsidR="00037860">
        <w:t>Zagreb</w:t>
      </w:r>
      <w:r w:rsidR="000A7C89">
        <w:t xml:space="preserve">, </w:t>
      </w:r>
      <w:r w:rsidR="00E71B32">
        <w:t>Slovenska 23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FA4B3A">
        <w:t>9.666,22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067" w:rsidR="00290067">
      <w:r>
        <w:separator/>
      </w:r>
    </w:p>
  </w:endnote>
  <w:endnote w:id="0" w:type="continuationSeparator">
    <w:p w:rsidRDefault="00290067" w:rsidR="0029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067" w:rsidR="00290067">
      <w:r>
        <w:separator/>
      </w:r>
    </w:p>
  </w:footnote>
  <w:footnote w:id="0" w:type="continuationSeparator">
    <w:p w:rsidRDefault="00290067" w:rsidR="00290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4F7E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37860"/>
    <w:rsid w:val="00053F62"/>
    <w:rsid w:val="000A7C89"/>
    <w:rsid w:val="00117F39"/>
    <w:rsid w:val="00135025"/>
    <w:rsid w:val="00181F4E"/>
    <w:rsid w:val="0025492D"/>
    <w:rsid w:val="00290067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533E27"/>
    <w:rsid w:val="00544F7E"/>
    <w:rsid w:val="006221AD"/>
    <w:rsid w:val="00622C10"/>
    <w:rsid w:val="0062480D"/>
    <w:rsid w:val="00650288"/>
    <w:rsid w:val="006A2832"/>
    <w:rsid w:val="00733DBB"/>
    <w:rsid w:val="007A6D9B"/>
    <w:rsid w:val="007B19DC"/>
    <w:rsid w:val="007B331F"/>
    <w:rsid w:val="007C4135"/>
    <w:rsid w:val="00882FB9"/>
    <w:rsid w:val="008963DC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C3D3C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71B32"/>
    <w:rsid w:val="00E85392"/>
    <w:rsid w:val="00E963FE"/>
    <w:rsid w:val="00EF764D"/>
    <w:rsid w:val="00F83A00"/>
    <w:rsid w:val="00FA4B3A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St-1019/2018-5</izvorni_sadrzaj>
    <derivirana_varijabla naziv="DomainObject.Oznaka_1">St-1019/2018-5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St-1019/2018</izvorni_sadrzaj>
    <derivirana_varijabla naziv="DomainObject.Predmet.OznakaBroj_1">St-1019/2018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ANTIFAŠISTIČKIH BORACA I ANTIFAŠISTA HRVATSKE-ČRNOMEREC</izvorni_sadrzaj>
    <derivirana_varijabla naziv="DomainObject.Predmet.ProtustrankaFormated_1">  UDRUGA ANTIFAŠISTIČKIH BORACA I ANTIFAŠISTA HRVATSKE-ČRNOMEREC</derivirana_varijabla>
  </DomainObject.Predmet.ProtustrankaFormated>
  <DomainObject.Predmet.ProtustrankaFormatedOIB>
    <izvorni_sadrzaj>  UDRUGA ANTIFAŠISTIČKIH BORACA I ANTIFAŠISTA HRVATSKE-ČRNOMEREC, OIB 19249002892</izvorni_sadrzaj>
    <derivirana_varijabla naziv="DomainObject.Predmet.ProtustrankaFormatedOIB_1">  UDRUGA ANTIFAŠISTIČKIH BORACA I ANTIFAŠISTA HRVATSKE-ČRNOMEREC, OIB 19249002892</derivirana_varijabla>
  </DomainObject.Predmet.ProtustrankaFormatedOIB>
  <DomainObject.Predmet.ProtustrankaFormatedWithAdress>
    <izvorni_sadrzaj> UDRUGA ANTIFAŠISTIČKIH BORACA I ANTIFAŠISTA HRVATSKE-ČRNOMEREC, Slovenska 23, 10000 Zagreb</izvorni_sadrzaj>
    <derivirana_varijabla naziv="DomainObject.Predmet.ProtustrankaFormatedWithAdress_1"> UDRUGA ANTIFAŠISTIČKIH BORACA I ANTIFAŠISTA HRVATSKE-ČRNOMEREC, Slovenska 23, 10000 Zagreb</derivirana_varijabla>
  </DomainObject.Predmet.ProtustrankaFormatedWithAdress>
  <DomainObject.Predmet.ProtustrankaFormatedWithAdressOIB>
    <izvorni_sadrzaj> UDRUGA ANTIFAŠISTIČKIH BORACA I ANTIFAŠISTA HRVATSKE-ČRNOMEREC, OIB 19249002892, Slovenska 23, 10000 Zagreb</izvorni_sadrzaj>
    <derivirana_varijabla naziv="DomainObject.Predmet.ProtustrankaFormatedWithAdressOIB_1"> UDRUGA ANTIFAŠISTIČKIH BORACA I ANTIFAŠISTA HRVATSKE-ČRNOMEREC, OIB 19249002892, Slovenska 23, 10000 Zagreb</derivirana_varijabla>
  </DomainObject.Predmet.ProtustrankaFormatedWithAdressOIB>
  <DomainObject.Predmet.ProtustrankaWithAdress>
    <izvorni_sadrzaj>UDRUGA ANTIFAŠISTIČKIH BORACA I ANTIFAŠISTA HRVATSKE-ČRNOMEREC Slovenska 23, 10000 Zagreb</izvorni_sadrzaj>
    <derivirana_varijabla naziv="DomainObject.Predmet.ProtustrankaWithAdress_1">UDRUGA ANTIFAŠISTIČKIH BORACA I ANTIFAŠISTA HRVATSKE-ČRNOMEREC Slovenska 23, 10000 Zagreb</derivirana_varijabla>
  </DomainObject.Predmet.ProtustrankaWithAdress>
  <DomainObject.Predmet.ProtustrankaWithAdressOIB>
    <izvorni_sadrzaj>UDRUGA ANTIFAŠISTIČKIH BORACA I ANTIFAŠISTA HRVATSKE-ČRNOMEREC, OIB 19249002892, Slovenska 23, 10000 Zagreb</izvorni_sadrzaj>
    <derivirana_varijabla naziv="DomainObject.Predmet.ProtustrankaWithAdressOIB_1">UDRUGA ANTIFAŠISTIČKIH BORACA I ANTIFAŠISTA HRVATSKE-ČRNOMEREC, OIB 19249002892, Slovenska 23, 10000 Zagreb</derivirana_varijabla>
  </DomainObject.Predmet.ProtustrankaWithAdressOIB>
  <DomainObject.Predmet.ProtustrankaNazivFormated>
    <izvorni_sadrzaj>UDRUGA ANTIFAŠISTIČKIH BORACA I ANTIFAŠISTA HRVATSKE-ČRNOMEREC</izvorni_sadrzaj>
    <derivirana_varijabla naziv="DomainObject.Predmet.ProtustrankaNazivFormated_1">UDRUGA ANTIFAŠISTIČKIH BORACA I ANTIFAŠISTA HRVATSKE-ČRNOMEREC</derivirana_varijabla>
  </DomainObject.Predmet.ProtustrankaNazivFormated>
  <DomainObject.Predmet.ProtustrankaNazivFormatedOIB>
    <izvorni_sadrzaj>UDRUGA ANTIFAŠISTIČKIH BORACA I ANTIFAŠISTA HRVATSKE-ČRNOMEREC, OIB 19249002892</izvorni_sadrzaj>
    <derivirana_varijabla naziv="DomainObject.Predmet.ProtustrankaNazivFormatedOIB_1">UDRUGA ANTIFAŠISTIČKIH BORACA I ANTIFAŠISTA HRVATSKE-ČRNOMEREC, OIB 19249002892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ANTIFAŠISTIČKIH BORACA I ANTIFAŠISTA HRVATSKE-ČRNOMEREC</item>
    </izvorni_sadrzaj>
    <derivirana_varijabla naziv="DomainObject.Predmet.ProtuStrankaListFormated_1">
      <item>UDRUGA ANTIFAŠISTIČKIH BORACA I ANTIFAŠISTA HRVATSKE-ČRNOMEREC</item>
    </derivirana_varijabla>
  </DomainObject.Predmet.ProtuStrankaListFormated>
  <DomainObject.Predmet.ProtuStrankaListFormatedOIB>
    <izvorni_sadrzaj>
      <item>UDRUGA ANTIFAŠISTIČKIH BORACA I ANTIFAŠISTA HRVATSKE-ČRNOMEREC, OIB 19249002892</item>
    </izvorni_sadrzaj>
    <derivirana_varijabla naziv="DomainObject.Predmet.ProtuStrankaListFormatedOIB_1">
      <item>UDRUGA ANTIFAŠISTIČKIH BORACA I ANTIFAŠISTA HRVATSKE-ČRNOMEREC, OIB 19249002892</item>
    </derivirana_varijabla>
  </DomainObject.Predmet.ProtuStrankaListFormatedOIB>
  <DomainObject.Predmet.ProtuStrankaListFormatedWithAdress>
    <izvorni_sadrzaj>
      <item>UDRUGA ANTIFAŠISTIČKIH BORACA I ANTIFAŠISTA HRVATSKE-ČRNOMEREC, Slovenska 23, 10000 Zagreb</item>
    </izvorni_sadrzaj>
    <derivirana_varijabla naziv="DomainObject.Predmet.ProtuStrankaListFormatedWithAdress_1">
      <item>UDRUGA ANTIFAŠISTIČKIH BORACA I ANTIFAŠISTA HRVATSKE-ČRNOMEREC, Slovenska 23, 10000 Zagreb</item>
    </derivirana_varijabla>
  </DomainObject.Predmet.ProtuStrankaListFormatedWithAdress>
  <DomainObject.Predmet.ProtuStrankaListFormatedWithAdressOIB>
    <izvorni_sadrzaj>
      <item>UDRUGA ANTIFAŠISTIČKIH BORACA I ANTIFAŠISTA HRVATSKE-ČRNOMEREC, OIB 19249002892, Slovenska 23, 10000 Zagreb</item>
    </izvorni_sadrzaj>
    <derivirana_varijabla naziv="DomainObject.Predmet.ProtuStrankaListFormatedWithAdressOIB_1">
      <item>UDRUGA ANTIFAŠISTIČKIH BORACA I ANTIFAŠISTA HRVATSKE-ČRNOMEREC, OIB 19249002892, Slovenska 23, 10000 Zagreb</item>
    </derivirana_varijabla>
  </DomainObject.Predmet.ProtuStrankaListFormatedWithAdressOIB>
  <DomainObject.Predmet.ProtuStrankaListNazivFormated>
    <izvorni_sadrzaj>
      <item>UDRUGA ANTIFAŠISTIČKIH BORACA I ANTIFAŠISTA HRVATSKE-ČRNOMEREC</item>
    </izvorni_sadrzaj>
    <derivirana_varijabla naziv="DomainObject.Predmet.ProtuStrankaListNazivFormated_1">
      <item>UDRUGA ANTIFAŠISTIČKIH BORACA I ANTIFAŠISTA HRVATSKE-ČRNOMEREC</item>
    </derivirana_varijabla>
  </DomainObject.Predmet.ProtuStrankaListNazivFormated>
  <DomainObject.Predmet.ProtuStrankaListNazivFormatedOIB>
    <izvorni_sadrzaj>
      <item>UDRUGA ANTIFAŠISTIČKIH BORACA I ANTIFAŠISTA HRVATSKE-ČRNOMEREC, OIB 19249002892</item>
    </izvorni_sadrzaj>
    <derivirana_varijabla naziv="DomainObject.Predmet.ProtuStrankaListNazivFormatedOIB_1">
      <item>UDRUGA ANTIFAŠISTIČKIH BORACA I ANTIFAŠISTA HRVATSKE-ČRNOMEREC, OIB 19249002892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St-1019/2018-5</izvorni_sadrzaj>
    <derivirana_varijabla naziv="DomainObject.PoslovniBrojDokumenta_1">St-1019/2018-5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ANTIFAŠISTIČKIH BORACA I ANTIFAŠISTA HRVATSKE-ČRNOMEREC</izvorni_sadrzaj>
    <derivirana_varijabla naziv="DomainObject.Predmet.ProtustrankaIDrugi_1">UDRUGA ANTIFAŠISTIČKIH BORACA I ANTIFAŠISTA HRVATSKE-ČRNOMEREC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ANTIFAŠISTIČKIH BORACA I ANTIFAŠISTA HRVATSKE-ČRNOMEREC, OIB 19249002892, Slovenska 23, 10000 Zagreb</izvorni_sadrzaj>
    <derivirana_varijabla naziv="DomainObject.Predmet.ProtustrankaIDrugiAdressOIB_1">UDRUGA ANTIFAŠISTIČKIH BORACA I ANTIFAŠISTA HRVATSKE-ČRNOMEREC, OIB 19249002892, Slovenska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ANTIFAŠISTIČKIH BORACA I ANTIFAŠISTA HRVATSKE-ČRNOMEREC</item>
    </izvorni_sadrzaj>
    <derivirana_varijabla naziv="DomainObject.Predmet.SudioniciListNaziv_1">
      <item>FINA Regionalni centar Zagreb</item>
      <item>UDRUGA ANTIFAŠISTIČKIH BORACA I ANTIFAŠISTA HRVATSKE-ČRNOMEREC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ANTIFAŠISTIČKIH BORACA I ANTIFAŠISTA HRVATSKE-ČRNOMEREC, OIB 19249002892, Slovenska 23,10000 Zagreb</item>
    </izvorni_sadrzaj>
    <derivirana_varijabla naziv="DomainObject.Predmet.SudioniciListAdressOIB_1">
      <item>FINA Regionalni centar Zagreb, OIB 85821130368, Trg svibanjskih žrtava 1995. br. 1,10000 Zagreb</item>
      <item>UDRUGA ANTIFAŠISTIČKIH BORACA I ANTIFAŠISTA HRVATSKE-ČRNOMEREC, OIB 19249002892, Slovenska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19249002892</item>
    </izvorni_sadrzaj>
    <derivirana_varijabla naziv="DomainObject.Predmet.SudioniciListNazivOIB_1">
      <item>, OIB 85821130368</item>
      <item>, OIB 19249002892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238</properties:Words>
  <properties:Characters>1307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2018-06-14T07:38:00Z</dcterms:created>
  <dc:creator>Marija Lukić</dc:creator>
  <cp:lastModifiedBy>Marija Lukić</cp:lastModifiedBy>
  <cp:lastPrinted>2018-06-14T07:40:00Z</cp:lastPrinted>
  <dcterms:modified xmlns:xsi="http://www.w3.org/2001/XMLSchema-instance" xsi:type="dcterms:W3CDTF">2018-06-14T07:42:00Z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St-1019/2018-5 / Odluka - Oglas (st-1019-18-oglas.docx)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