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cb2a" w14:paraId="e26cb2a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2A14E9">
        <w:t>3020</w:t>
      </w:r>
      <w:r>
        <w:t>/</w:t>
      </w:r>
      <w:r w:rsidR="00810A32">
        <w:t>2018</w:t>
      </w:r>
      <w:r w:rsidR="00847C6F">
        <w:t>-</w:t>
      </w:r>
      <w:r w:rsidR="00D51A60">
        <w:t>9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2A14E9">
        <w:t>MORSKI VUK PAG j.d.o.o. za usluge, Poljanica Bistrička, Poljanica B. 71, OIB: 98602358239</w:t>
      </w:r>
      <w:r w:rsidR="004C6607">
        <w:t xml:space="preserve">, dana </w:t>
      </w:r>
      <w:r w:rsidR="002A14E9">
        <w:t>25. travnja 2019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2A14E9">
        <w:t>MORSKI VUK PAG j.d.o.o. za usluge, Poljanica Bistrička, Poljanica B. 71, OIB: 98602358239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2A14E9">
        <w:t>25. travnja 2019</w:t>
      </w:r>
      <w:r>
        <w:t xml:space="preserve">., u </w:t>
      </w:r>
      <w:r w:rsidR="00196C96">
        <w:t>10,00 sati i 30</w:t>
      </w:r>
      <w:r>
        <w:t xml:space="preserve">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2B4BA4">
        <w:t>SUNČICA HORVAT PERIS iz Karlovca, M. Mušnjaka 36, OIB:36089665154.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5C5A4D">
        <w:t>MORSKI VUK PAG j.d.o.o. za usluge, Poljanica Bistrička, Poljanica B. 71, OIB: 98602358239</w:t>
      </w:r>
      <w:r>
        <w:t>.</w:t>
      </w:r>
      <w:r w:rsidR="00276010">
        <w:t xml:space="preserve"> 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D51A60" w:rsidR="00047C0E">
      <w:pPr>
        <w:pStyle w:val="Bezproreda"/>
        <w:jc w:val="center"/>
      </w:pPr>
      <w:r>
        <w:t xml:space="preserve">U Zagrebu, </w:t>
      </w:r>
      <w:r w:rsidR="00967366">
        <w:t>25. travnja</w:t>
      </w:r>
      <w:r w:rsidR="007155B3">
        <w:t xml:space="preserve"> </w:t>
      </w:r>
      <w:r w:rsidR="00276010">
        <w:t>2019</w:t>
      </w:r>
      <w:r w:rsidR="00047C0E">
        <w:t>.</w:t>
      </w: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75300B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75300B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75300B" w:rsidP="00047C0E" w:rsidR="0075300B">
      <w:pPr>
        <w:pStyle w:val="Bezproreda"/>
      </w:pPr>
    </w:p>
    <w:p w:rsidRDefault="0075300B" w:rsidP="0075300B" w:rsidR="0075300B">
      <w:pPr>
        <w:autoSpaceDE w:val="false"/>
        <w:autoSpaceDN w:val="false"/>
        <w:adjustRightInd w:val="false"/>
        <w:spacing w:lineRule="auto" w:line="240" w:after="0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- ovl. službenik</w:t>
      </w:r>
    </w:p>
    <w:p w:rsidRDefault="0075300B" w:rsidP="0075300B" w:rsidR="001B22F8">
      <w:pPr>
        <w:pStyle w:val="Bezproreda"/>
      </w:pPr>
      <w:r>
        <w:rPr>
          <w:rFonts w:cs="Times New Roman"/>
          <w:szCs w:val="24"/>
        </w:rPr>
        <w:t>Katarina Drndelić</w:t>
      </w: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00B">
          <w:rPr>
            <w:noProof/>
          </w:rPr>
          <w:t>2</w:t>
        </w:r>
        <w:r>
          <w:fldChar w:fldCharType="end"/>
        </w:r>
      </w:p>
      <w:p w:rsidRDefault="00810A32" w:rsidP="00047C0E" w:rsidR="00EF1FD3">
        <w:pPr>
          <w:pStyle w:val="Zaglavlje"/>
          <w:jc w:val="right"/>
        </w:pPr>
        <w:r>
          <w:t>86.St-</w:t>
        </w:r>
        <w:r w:rsidR="005C5A4D">
          <w:t>3020</w:t>
        </w:r>
        <w:r>
          <w:t>/2018</w:t>
        </w:r>
        <w:r w:rsidR="007700A2">
          <w:t>-</w:t>
        </w:r>
        <w:r w:rsidR="00D51A60">
          <w:t>9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33928"/>
    <w:rsid w:val="00047C0E"/>
    <w:rsid w:val="00050231"/>
    <w:rsid w:val="00060D3D"/>
    <w:rsid w:val="00060DE0"/>
    <w:rsid w:val="0008270C"/>
    <w:rsid w:val="0008611A"/>
    <w:rsid w:val="000A34A8"/>
    <w:rsid w:val="000A79A2"/>
    <w:rsid w:val="000B516E"/>
    <w:rsid w:val="000C10B0"/>
    <w:rsid w:val="000E5FA2"/>
    <w:rsid w:val="00107D65"/>
    <w:rsid w:val="0012470A"/>
    <w:rsid w:val="001256E8"/>
    <w:rsid w:val="00131FCD"/>
    <w:rsid w:val="001371FB"/>
    <w:rsid w:val="00140CC4"/>
    <w:rsid w:val="00144197"/>
    <w:rsid w:val="0016546D"/>
    <w:rsid w:val="00166CEC"/>
    <w:rsid w:val="001901D5"/>
    <w:rsid w:val="00196C96"/>
    <w:rsid w:val="001A46A7"/>
    <w:rsid w:val="001B22F8"/>
    <w:rsid w:val="001B4777"/>
    <w:rsid w:val="001B6266"/>
    <w:rsid w:val="001E625C"/>
    <w:rsid w:val="00211A7F"/>
    <w:rsid w:val="002266A5"/>
    <w:rsid w:val="00227768"/>
    <w:rsid w:val="002319C0"/>
    <w:rsid w:val="0024571E"/>
    <w:rsid w:val="00247445"/>
    <w:rsid w:val="00276010"/>
    <w:rsid w:val="002863FA"/>
    <w:rsid w:val="002911E9"/>
    <w:rsid w:val="002A14E9"/>
    <w:rsid w:val="002B00A7"/>
    <w:rsid w:val="002B4BA4"/>
    <w:rsid w:val="002D2844"/>
    <w:rsid w:val="002F6712"/>
    <w:rsid w:val="00321341"/>
    <w:rsid w:val="00326435"/>
    <w:rsid w:val="0034027D"/>
    <w:rsid w:val="00347A0B"/>
    <w:rsid w:val="0036215E"/>
    <w:rsid w:val="00365433"/>
    <w:rsid w:val="0037139A"/>
    <w:rsid w:val="00375728"/>
    <w:rsid w:val="00386DAD"/>
    <w:rsid w:val="003A3366"/>
    <w:rsid w:val="003C03CE"/>
    <w:rsid w:val="003C4308"/>
    <w:rsid w:val="003D6348"/>
    <w:rsid w:val="00404BE3"/>
    <w:rsid w:val="004357F0"/>
    <w:rsid w:val="00453E80"/>
    <w:rsid w:val="00453E9D"/>
    <w:rsid w:val="00466C70"/>
    <w:rsid w:val="004732BB"/>
    <w:rsid w:val="00473A5B"/>
    <w:rsid w:val="00491578"/>
    <w:rsid w:val="00493F4C"/>
    <w:rsid w:val="004977D0"/>
    <w:rsid w:val="004A06A8"/>
    <w:rsid w:val="004C0056"/>
    <w:rsid w:val="004C39E2"/>
    <w:rsid w:val="004C6607"/>
    <w:rsid w:val="004D283B"/>
    <w:rsid w:val="004D429C"/>
    <w:rsid w:val="004E266D"/>
    <w:rsid w:val="004F7044"/>
    <w:rsid w:val="005540BE"/>
    <w:rsid w:val="00560218"/>
    <w:rsid w:val="00583DC6"/>
    <w:rsid w:val="005B0B9D"/>
    <w:rsid w:val="005C5A4D"/>
    <w:rsid w:val="00606929"/>
    <w:rsid w:val="00610C35"/>
    <w:rsid w:val="0061412F"/>
    <w:rsid w:val="0062575A"/>
    <w:rsid w:val="006316EF"/>
    <w:rsid w:val="00661915"/>
    <w:rsid w:val="00677951"/>
    <w:rsid w:val="00682681"/>
    <w:rsid w:val="00695C4C"/>
    <w:rsid w:val="006E2960"/>
    <w:rsid w:val="007155B3"/>
    <w:rsid w:val="0072210C"/>
    <w:rsid w:val="007240B2"/>
    <w:rsid w:val="00725CE3"/>
    <w:rsid w:val="00746689"/>
    <w:rsid w:val="0075300B"/>
    <w:rsid w:val="007700A2"/>
    <w:rsid w:val="00776E83"/>
    <w:rsid w:val="00793770"/>
    <w:rsid w:val="007C12CC"/>
    <w:rsid w:val="007D5C43"/>
    <w:rsid w:val="00810A32"/>
    <w:rsid w:val="00814226"/>
    <w:rsid w:val="00822C70"/>
    <w:rsid w:val="0083714E"/>
    <w:rsid w:val="00841485"/>
    <w:rsid w:val="00847C6F"/>
    <w:rsid w:val="00872C91"/>
    <w:rsid w:val="008C2411"/>
    <w:rsid w:val="00916048"/>
    <w:rsid w:val="00922636"/>
    <w:rsid w:val="00935469"/>
    <w:rsid w:val="009447BB"/>
    <w:rsid w:val="0095531C"/>
    <w:rsid w:val="00965147"/>
    <w:rsid w:val="00967366"/>
    <w:rsid w:val="00983397"/>
    <w:rsid w:val="009902E6"/>
    <w:rsid w:val="009918BE"/>
    <w:rsid w:val="009A1A39"/>
    <w:rsid w:val="00A10F14"/>
    <w:rsid w:val="00A1716A"/>
    <w:rsid w:val="00A3063F"/>
    <w:rsid w:val="00A32EDF"/>
    <w:rsid w:val="00A51A1D"/>
    <w:rsid w:val="00A55E79"/>
    <w:rsid w:val="00A62881"/>
    <w:rsid w:val="00A7042C"/>
    <w:rsid w:val="00A7631F"/>
    <w:rsid w:val="00A92B48"/>
    <w:rsid w:val="00A93B7D"/>
    <w:rsid w:val="00AA318A"/>
    <w:rsid w:val="00AA4B70"/>
    <w:rsid w:val="00AA7B27"/>
    <w:rsid w:val="00AC136E"/>
    <w:rsid w:val="00AD1E8E"/>
    <w:rsid w:val="00AE11D4"/>
    <w:rsid w:val="00AF31C3"/>
    <w:rsid w:val="00AF61A1"/>
    <w:rsid w:val="00B702B7"/>
    <w:rsid w:val="00B8052F"/>
    <w:rsid w:val="00B94D0A"/>
    <w:rsid w:val="00BA01C4"/>
    <w:rsid w:val="00BA2A5A"/>
    <w:rsid w:val="00BB5A62"/>
    <w:rsid w:val="00BC1874"/>
    <w:rsid w:val="00BC4DDB"/>
    <w:rsid w:val="00C136F3"/>
    <w:rsid w:val="00C265B5"/>
    <w:rsid w:val="00C27378"/>
    <w:rsid w:val="00C47D0B"/>
    <w:rsid w:val="00C64249"/>
    <w:rsid w:val="00C760FE"/>
    <w:rsid w:val="00C823B2"/>
    <w:rsid w:val="00CD3023"/>
    <w:rsid w:val="00CE010A"/>
    <w:rsid w:val="00CE1F40"/>
    <w:rsid w:val="00CF5D20"/>
    <w:rsid w:val="00D169BB"/>
    <w:rsid w:val="00D23EB2"/>
    <w:rsid w:val="00D51A60"/>
    <w:rsid w:val="00D576B7"/>
    <w:rsid w:val="00D976A9"/>
    <w:rsid w:val="00DA3470"/>
    <w:rsid w:val="00DA6D1C"/>
    <w:rsid w:val="00DB39D9"/>
    <w:rsid w:val="00DC0AA2"/>
    <w:rsid w:val="00DE059B"/>
    <w:rsid w:val="00DE6976"/>
    <w:rsid w:val="00DF1FFF"/>
    <w:rsid w:val="00E0617E"/>
    <w:rsid w:val="00E13A21"/>
    <w:rsid w:val="00E2675B"/>
    <w:rsid w:val="00E315C8"/>
    <w:rsid w:val="00E5129E"/>
    <w:rsid w:val="00E61611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7A8"/>
    <w:rsid w:val="00ED3E41"/>
    <w:rsid w:val="00EF1FD3"/>
    <w:rsid w:val="00F222B5"/>
    <w:rsid w:val="00F24B1A"/>
    <w:rsid w:val="00F26DF2"/>
    <w:rsid w:val="00F4113C"/>
    <w:rsid w:val="00F41315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753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0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0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0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0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753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0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0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0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0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3020</izvorni_sadrzaj>
    <derivirana_varijabla naziv="DomainObject.Predmet.Broj_1">3020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St-3020/2018</izvorni_sadrzaj>
    <derivirana_varijabla naziv="DomainObject.Predmet.OznakaBroj_1">St-3020/2018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MORSKI VUK PAG j.d.o.o. za usluge</izvorni_sadrzaj>
    <derivirana_varijabla naziv="DomainObject.Predmet.ProtustrankaFormated_1">  MORSKI VUK PAG j.d.o.o. za usluge</derivirana_varijabla>
  </DomainObject.Predmet.ProtustrankaFormated>
  <DomainObject.Predmet.ProtustrankaFormatedOIB>
    <izvorni_sadrzaj>  MORSKI VUK PAG j.d.o.o. za usluge, OIB 98602358239</izvorni_sadrzaj>
    <derivirana_varijabla naziv="DomainObject.Predmet.ProtustrankaFormatedOIB_1">  MORSKI VUK PAG j.d.o.o. za usluge, OIB 98602358239</derivirana_varijabla>
  </DomainObject.Predmet.ProtustrankaFormatedOIB>
  <DomainObject.Predmet.ProtustrankaFormatedWithAdress>
    <izvorni_sadrzaj> MORSKI VUK PAG j.d.o.o. za usluge, Poljanica B. 71, 49246 Poljanica Bistrička</izvorni_sadrzaj>
    <derivirana_varijabla naziv="DomainObject.Predmet.ProtustrankaFormatedWithAdress_1"> MORSKI VUK PAG j.d.o.o. za usluge, Poljanica B. 71, 49246 Poljanica Bistrička</derivirana_varijabla>
  </DomainObject.Predmet.ProtustrankaFormatedWithAdress>
  <DomainObject.Predmet.ProtustrankaFormatedWithAdressOIB>
    <izvorni_sadrzaj> MORSKI VUK PAG j.d.o.o. za usluge, OIB 98602358239, Poljanica B. 71, 49246 Poljanica Bistrička</izvorni_sadrzaj>
    <derivirana_varijabla naziv="DomainObject.Predmet.ProtustrankaFormatedWithAdressOIB_1"> MORSKI VUK PAG j.d.o.o. za usluge, OIB 98602358239, Poljanica B. 71, 49246 Poljanica Bistrička</derivirana_varijabla>
  </DomainObject.Predmet.ProtustrankaFormatedWithAdressOIB>
  <DomainObject.Predmet.ProtustrankaWithAdress>
    <izvorni_sadrzaj>MORSKI VUK PAG j.d.o.o. za usluge Poljanica B. 71, 49246 Poljanica Bistrička</izvorni_sadrzaj>
    <derivirana_varijabla naziv="DomainObject.Predmet.ProtustrankaWithAdress_1">MORSKI VUK PAG j.d.o.o. za usluge Poljanica B. 71, 49246 Poljanica Bistrička</derivirana_varijabla>
  </DomainObject.Predmet.ProtustrankaWithAdress>
  <DomainObject.Predmet.ProtustrankaWithAdressOIB>
    <izvorni_sadrzaj>MORSKI VUK PAG j.d.o.o. za usluge, OIB 98602358239, Poljanica B. 71, 49246 Poljanica Bistrička</izvorni_sadrzaj>
    <derivirana_varijabla naziv="DomainObject.Predmet.ProtustrankaWithAdressOIB_1">MORSKI VUK PAG j.d.o.o. za usluge, OIB 98602358239, Poljanica B. 71, 49246 Poljanica Bistrička</derivirana_varijabla>
  </DomainObject.Predmet.ProtustrankaWithAdressOIB>
  <DomainObject.Predmet.ProtustrankaNazivFormated>
    <izvorni_sadrzaj>MORSKI VUK PAG j.d.o.o. za usluge</izvorni_sadrzaj>
    <derivirana_varijabla naziv="DomainObject.Predmet.ProtustrankaNazivFormated_1">MORSKI VUK PAG j.d.o.o. za usluge</derivirana_varijabla>
  </DomainObject.Predmet.ProtustrankaNazivFormated>
  <DomainObject.Predmet.ProtustrankaNazivFormatedOIB>
    <izvorni_sadrzaj>MORSKI VUK PAG j.d.o.o. za usluge, OIB 98602358239</izvorni_sadrzaj>
    <derivirana_varijabla naziv="DomainObject.Predmet.ProtustrankaNazivFormatedOIB_1">MORSKI VUK PAG j.d.o.o. za usluge, OIB 98602358239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MORSKI VUK PAG j.d.o.o. za usluge</item>
    </izvorni_sadrzaj>
    <derivirana_varijabla naziv="DomainObject.Predmet.ProtuStrankaListFormated_1">
      <item>MORSKI VUK PAG j.d.o.o. za usluge</item>
    </derivirana_varijabla>
  </DomainObject.Predmet.ProtuStrankaListFormated>
  <DomainObject.Predmet.ProtuStrankaListFormatedOIB>
    <izvorni_sadrzaj>
      <item>MORSKI VUK PAG j.d.o.o. za usluge, OIB 98602358239</item>
    </izvorni_sadrzaj>
    <derivirana_varijabla naziv="DomainObject.Predmet.ProtuStrankaListFormatedOIB_1">
      <item>MORSKI VUK PAG j.d.o.o. za usluge, OIB 98602358239</item>
    </derivirana_varijabla>
  </DomainObject.Predmet.ProtuStrankaListFormatedOIB>
  <DomainObject.Predmet.ProtuStrankaListFormatedWithAdress>
    <izvorni_sadrzaj>
      <item>MORSKI VUK PAG j.d.o.o. za usluge, Poljanica B. 71, 49246 Poljanica Bistrička</item>
    </izvorni_sadrzaj>
    <derivirana_varijabla naziv="DomainObject.Predmet.ProtuStrankaListFormatedWithAdress_1">
      <item>MORSKI VUK PAG j.d.o.o. za usluge, Poljanica B. 71, 49246 Poljanica Bistrička</item>
    </derivirana_varijabla>
  </DomainObject.Predmet.ProtuStrankaListFormatedWithAdress>
  <DomainObject.Predmet.ProtuStrankaListFormatedWithAdressOIB>
    <izvorni_sadrzaj>
      <item>MORSKI VUK PAG j.d.o.o. za usluge, OIB 98602358239, Poljanica B. 71, 49246 Poljanica Bistrička</item>
    </izvorni_sadrzaj>
    <derivirana_varijabla naziv="DomainObject.Predmet.ProtuStrankaListFormatedWithAdressOIB_1">
      <item>MORSKI VUK PAG j.d.o.o. za usluge, OIB 98602358239, Poljanica B. 71, 49246 Poljanica Bistrička</item>
    </derivirana_varijabla>
  </DomainObject.Predmet.ProtuStrankaListFormatedWithAdressOIB>
  <DomainObject.Predmet.ProtuStrankaListNazivFormated>
    <izvorni_sadrzaj>
      <item>MORSKI VUK PAG j.d.o.o. za usluge</item>
    </izvorni_sadrzaj>
    <derivirana_varijabla naziv="DomainObject.Predmet.ProtuStrankaListNazivFormated_1">
      <item>MORSKI VUK PAG j.d.o.o. za usluge</item>
    </derivirana_varijabla>
  </DomainObject.Predmet.ProtuStrankaListNazivFormated>
  <DomainObject.Predmet.ProtuStrankaListNazivFormatedOIB>
    <izvorni_sadrzaj>
      <item>MORSKI VUK PAG j.d.o.o. za usluge, OIB 98602358239</item>
    </izvorni_sadrzaj>
    <derivirana_varijabla naziv="DomainObject.Predmet.ProtuStrankaListNazivFormatedOIB_1">
      <item>MORSKI VUK PAG j.d.o.o. za usluge, OIB 98602358239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MORSKI VUK PAG j.d.o.o. za usluge</izvorni_sadrzaj>
    <derivirana_varijabla naziv="DomainObject.Predmet.ProtustrankaIDrugi_1">MORSKI VUK PAG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MORSKI VUK PAG j.d.o.o. za usluge, OIB 98602358239, Poljanica B. 71, 49246 Poljanica Bistrička</izvorni_sadrzaj>
    <derivirana_varijabla naziv="DomainObject.Predmet.ProtustrankaIDrugiAdressOIB_1">MORSKI VUK PAG j.d.o.o. za usluge, OIB 98602358239, Poljanica B. 71, 49246 Poljanica Bistrička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MORSKI VUK PAG j.d.o.o. za usluge</item>
    </izvorni_sadrzaj>
    <derivirana_varijabla naziv="DomainObject.Predmet.SudioniciListNaziv_1">
      <item>FINA Regionalni centar Zagreb</item>
      <item>MORSKI VUK PAG j.d.o.o.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MORSKI VUK PAG j.d.o.o. za usluge, OIB 98602358239, Poljanica B. 71,49246 Poljanica Bistrička</item>
    </izvorni_sadrzaj>
    <derivirana_varijabla naziv="DomainObject.Predmet.SudioniciListAdressOIB_1">
      <item>FINA Regionalni centar Zagreb, OIB 85821130368, Trg svibanjskih žrtava 1995.1,10000 Zagreb</item>
      <item>MORSKI VUK PAG j.d.o.o. za usluge, OIB 98602358239, Poljanica B. 71,49246 Poljanica Bistrička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98602358239</item>
    </izvorni_sadrzaj>
    <derivirana_varijabla naziv="DomainObject.Predmet.SudioniciListNazivOIB_1">
      <item>, OIB 85821130368</item>
      <item>, OIB 98602358239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Sunčica  Horvat Peris, OIB 36089665154, M. Mušnjaka 36 , 47000 Karlovac</item>
    </izvorni_sadrzaj>
    <derivirana_varijabla naziv="DomainObject.Predmet.StecajniUpraviteljiListAddressOIB_1">
      <item>Sunčica  Horvat Peris, OIB 36089665154, M. Mušnjaka 36 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St-3020/2018-5</izvorni_sadrzaj>
    <derivirana_varijabla naziv="DomainObject.PredzadnjaOdlukaIzPredmeta.Oznaka_1">St-3020/2018-5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2064</properties:Characters>
  <properties:Lines>67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2019-04-25T07:50:00Z</dcterms:created>
  <dc:creator>Sandra Rotar Vogrin</dc:creator>
  <cp:lastModifiedBy>Katarina Drndelić</cp:lastModifiedBy>
  <cp:lastPrinted>2019-04-25T07:58:00Z</cp:lastPrinted>
  <dcterms:modified xmlns:xsi="http://www.w3.org/2001/XMLSchema-instance" xsi:type="dcterms:W3CDTF">2019-04-25T08:00:00Z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3020-18.docx)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