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8ec8" w14:paraId="6fd8ec8" w:rsidRDefault="00D64FC2" w:rsidP="00D64FC2" w:rsidR="00D64FC2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612140" cx="532765"/>
            <wp:effectExtent b="0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FC2" w:rsidP="00D64FC2" w:rsidR="00D64FC2">
      <w:r>
        <w:t xml:space="preserve">    Republika Hrvatska</w:t>
      </w:r>
    </w:p>
    <w:p w:rsidRDefault="00D64FC2" w:rsidP="00D64FC2" w:rsidR="00D64FC2">
      <w:r>
        <w:t>Trgovački sud u Osijeku</w:t>
      </w:r>
    </w:p>
    <w:p w:rsidRDefault="00D64FC2" w:rsidP="00D64FC2" w:rsidR="00D64FC2">
      <w:r>
        <w:t xml:space="preserve">   Osijek, Zagrebačka 2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2F67A4" w:rsidR="00E87A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6874AD">
        <w:t xml:space="preserve">REPUBLIKA HRVATSKA, Ministarstvo financija, Porezna uprava, Područni ured Vukovar, Vukovar OIB: 18683136487, koju zastupa Županijsko državno </w:t>
      </w:r>
      <w:r w:rsidR="006874AD" w:rsidRPr="00FB0AD9">
        <w:t>odvjetništvo u Vukovaru,</w:t>
      </w:r>
      <w:r w:rsidR="003E7E28" w:rsidRPr="00FB0AD9">
        <w:t xml:space="preserve"> </w:t>
      </w:r>
      <w:r w:rsidRPr="00FB0AD9">
        <w:t xml:space="preserve">za otvaranje stečajnog postupka nad dužnikom </w:t>
      </w:r>
      <w:r w:rsidR="00FB0AD9">
        <w:t xml:space="preserve">VERS d.o.o., </w:t>
      </w:r>
      <w:proofErr w:type="spellStart"/>
      <w:r w:rsidR="00FB0AD9">
        <w:t>Tordinci</w:t>
      </w:r>
      <w:proofErr w:type="spellEnd"/>
      <w:r w:rsidR="00FB0AD9">
        <w:t xml:space="preserve">, Josipa </w:t>
      </w:r>
      <w:proofErr w:type="spellStart"/>
      <w:r w:rsidR="00FB0AD9">
        <w:t>Jurja</w:t>
      </w:r>
      <w:proofErr w:type="spellEnd"/>
      <w:r w:rsidR="00FB0AD9">
        <w:t xml:space="preserve"> Strossmayera 2, MBS: 030077126, OIB: 11926524646</w:t>
      </w:r>
      <w:r w:rsidR="00A16C5A" w:rsidRPr="00FB0AD9">
        <w:rPr>
          <w:color w:val="000000"/>
        </w:rPr>
        <w:t xml:space="preserve">, dana </w:t>
      </w:r>
      <w:r w:rsidR="00FB0AD9">
        <w:rPr>
          <w:color w:val="000000"/>
        </w:rPr>
        <w:t>3. prosinca</w:t>
      </w:r>
      <w:r w:rsidR="00A16C5A" w:rsidRPr="00FB0AD9">
        <w:rPr>
          <w:color w:val="000000"/>
        </w:rPr>
        <w:t xml:space="preserve"> 2018. godine</w:t>
      </w:r>
    </w:p>
    <w:p w:rsidRDefault="002F67A4" w:rsidP="002F67A4" w:rsidR="002F67A4" w:rsidRPr="00FB0AD9">
      <w:pPr>
        <w:ind w:firstLine="708"/>
        <w:jc w:val="both"/>
      </w:pPr>
    </w:p>
    <w:p w:rsidRDefault="00AC3604" w:rsidP="00DE24D9" w:rsidR="00064A4F">
      <w:pPr>
        <w:jc w:val="center"/>
      </w:pPr>
      <w:r w:rsidRPr="008A2D06">
        <w:t>r i j e š i o  j e</w:t>
      </w:r>
      <w:r w:rsidR="00F911B2" w:rsidRPr="002722A7">
        <w:tab/>
      </w:r>
      <w:r w:rsidR="00F911B2" w:rsidRPr="002722A7">
        <w:tab/>
      </w:r>
    </w:p>
    <w:p w:rsidRDefault="00F911B2" w:rsidP="002F67A4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2F67A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8A2D06">
        <w:t xml:space="preserve">VERS d.o.o., </w:t>
      </w:r>
      <w:proofErr w:type="spellStart"/>
      <w:r w:rsidR="008A2D06">
        <w:t>Tordinci</w:t>
      </w:r>
      <w:proofErr w:type="spellEnd"/>
      <w:r w:rsidR="008A2D06">
        <w:t xml:space="preserve">, Josipa </w:t>
      </w:r>
      <w:proofErr w:type="spellStart"/>
      <w:r w:rsidR="008A2D06">
        <w:t>Jurja</w:t>
      </w:r>
      <w:proofErr w:type="spellEnd"/>
      <w:r w:rsidR="008A2D06">
        <w:t xml:space="preserve"> Strossmayera 2, MBS: 030077126, OIB: 11926524646</w:t>
      </w:r>
      <w:r w:rsidR="00A34ADA">
        <w:t xml:space="preserve">, </w:t>
      </w:r>
      <w:r>
        <w:t>za dan</w:t>
      </w:r>
    </w:p>
    <w:p w:rsidRDefault="008A2D06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17</w:t>
      </w:r>
      <w:r w:rsidR="00DF2B5C">
        <w:rPr>
          <w:b/>
          <w:u w:val="single"/>
        </w:rPr>
        <w:t>. siječanj 2019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1379CF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2C0DE7">
      <w:pPr>
        <w:jc w:val="both"/>
      </w:pPr>
      <w:r>
        <w:t>-zakonski zastupnik dužnika</w:t>
      </w:r>
      <w:r w:rsidR="005368E5">
        <w:t xml:space="preserve"> – direktor </w:t>
      </w:r>
      <w:r w:rsidR="008A2D06" w:rsidRPr="0099170B">
        <w:t>Ivan Budimir</w:t>
      </w:r>
      <w:r w:rsidR="0099170B" w:rsidRPr="0099170B">
        <w:t>, OIB: 81417386968</w:t>
      </w:r>
      <w:r w:rsidR="002C0DE7">
        <w:t xml:space="preserve">, </w:t>
      </w:r>
      <w:proofErr w:type="spellStart"/>
      <w:r w:rsidR="008A2D06" w:rsidRPr="0099170B">
        <w:t>Tordinci</w:t>
      </w:r>
      <w:proofErr w:type="spellEnd"/>
      <w:r w:rsidR="008A2D06" w:rsidRPr="0099170B">
        <w:t xml:space="preserve">, Josipa Juraja </w:t>
      </w:r>
      <w:proofErr w:type="spellStart"/>
      <w:r w:rsidR="008A2D06" w:rsidRPr="0099170B">
        <w:t>Štrossmajera</w:t>
      </w:r>
      <w:proofErr w:type="spellEnd"/>
      <w:r w:rsidR="008A2D06" w:rsidRPr="0099170B">
        <w:t xml:space="preserve"> 2</w:t>
      </w:r>
    </w:p>
    <w:p w:rsidRDefault="007018F9" w:rsidP="00A170A4" w:rsidR="007018F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FF3EBB">
        <w:t>3. prosinca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2F67A4" w:rsidR="002F67A4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2F67A4" w:rsidR="00E45A0F">
      <w:pPr>
        <w:pStyle w:val="Odlomakpopisa"/>
        <w:numPr>
          <w:ilvl w:val="0"/>
          <w:numId w:val="10"/>
        </w:numPr>
        <w:jc w:val="both"/>
      </w:pPr>
      <w:r w:rsidRPr="002F67A4">
        <w:rPr>
          <w:color w:val="000000"/>
        </w:rPr>
        <w:t>zakonski zastupnik</w:t>
      </w:r>
      <w:r w:rsidR="00527AA7" w:rsidRPr="002F67A4">
        <w:rPr>
          <w:color w:val="000000"/>
        </w:rPr>
        <w:t xml:space="preserve"> dužnika</w:t>
      </w:r>
      <w:r w:rsidR="00C342B1" w:rsidRPr="00C342B1">
        <w:t xml:space="preserve"> </w:t>
      </w:r>
      <w:r w:rsidR="00BA5490">
        <w:t>Ivan Budimir</w:t>
      </w:r>
      <w:r w:rsidR="00CC5FAF">
        <w:t xml:space="preserve">, </w:t>
      </w:r>
      <w:proofErr w:type="spellStart"/>
      <w:r w:rsidR="00BA5490">
        <w:t>Tordinci</w:t>
      </w:r>
      <w:proofErr w:type="spellEnd"/>
      <w:r w:rsidR="00BA5490">
        <w:t xml:space="preserve">, Josipa Juraja </w:t>
      </w:r>
      <w:proofErr w:type="spellStart"/>
      <w:r w:rsidR="00BA5490">
        <w:t>Štrossmajera</w:t>
      </w:r>
      <w:proofErr w:type="spellEnd"/>
      <w:r w:rsidR="00BA5490">
        <w:t xml:space="preserve"> 2</w:t>
      </w:r>
    </w:p>
    <w:p w:rsidRDefault="00527AA7" w:rsidP="00E87AE8" w:rsidR="0033460E" w:rsidRPr="00CC5FAF">
      <w:pPr>
        <w:pStyle w:val="Odlomakpopisa"/>
        <w:numPr>
          <w:ilvl w:val="0"/>
          <w:numId w:val="10"/>
        </w:numPr>
        <w:jc w:val="both"/>
      </w:pPr>
      <w:r w:rsidRPr="00E87AE8">
        <w:rPr>
          <w:color w:val="000000"/>
        </w:rPr>
        <w:t xml:space="preserve">R </w:t>
      </w:r>
      <w:r w:rsidR="00BA5490">
        <w:rPr>
          <w:color w:val="000000"/>
        </w:rPr>
        <w:t>17</w:t>
      </w:r>
      <w:r w:rsidR="0044216B" w:rsidRPr="00E87AE8">
        <w:rPr>
          <w:color w:val="000000"/>
        </w:rPr>
        <w:t>.</w:t>
      </w:r>
      <w:r w:rsidR="00E45A0F">
        <w:rPr>
          <w:color w:val="000000"/>
        </w:rPr>
        <w:t>01</w:t>
      </w:r>
      <w:r w:rsidR="0044216B" w:rsidRPr="00E87AE8">
        <w:rPr>
          <w:color w:val="000000"/>
        </w:rPr>
        <w:t>.201</w:t>
      </w:r>
      <w:r w:rsidR="00E45A0F">
        <w:rPr>
          <w:color w:val="000000"/>
        </w:rPr>
        <w:t>9</w:t>
      </w:r>
      <w:r w:rsidRPr="00E87AE8">
        <w:rPr>
          <w:color w:val="000000"/>
        </w:rPr>
        <w:t xml:space="preserve">. u </w:t>
      </w:r>
      <w:r w:rsidR="00BA5490">
        <w:rPr>
          <w:color w:val="000000"/>
        </w:rPr>
        <w:t>9</w:t>
      </w:r>
      <w:r w:rsidRPr="00E87AE8">
        <w:rPr>
          <w:color w:val="000000"/>
        </w:rPr>
        <w:t>,</w:t>
      </w:r>
      <w:r w:rsidR="00CC5FAF" w:rsidRPr="00E87AE8">
        <w:rPr>
          <w:color w:val="000000"/>
        </w:rPr>
        <w:t>15</w:t>
      </w:r>
      <w:r w:rsidR="0044216B" w:rsidRPr="00E87AE8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CDD" w:rsidR="00A40CDD">
      <w:r>
        <w:separator/>
      </w:r>
    </w:p>
  </w:endnote>
  <w:endnote w:id="0" w:type="continuationSeparator">
    <w:p w:rsidRDefault="00A40CDD" w:rsidR="00A40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CDD" w:rsidR="00A40CDD">
      <w:r>
        <w:separator/>
      </w:r>
    </w:p>
  </w:footnote>
  <w:footnote w:id="0" w:type="continuationSeparator">
    <w:p w:rsidRDefault="00A40CDD" w:rsidR="00A40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7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5F54BA" w:rsidR="005F54BA">
    <w:pPr>
      <w:jc w:val="right"/>
    </w:pPr>
    <w:r>
      <w:tab/>
    </w:r>
    <w:r>
      <w:tab/>
    </w:r>
    <w:r w:rsidR="005F54BA">
      <w:t>Poslovni broj: 7 St-1227/18-12</w:t>
    </w:r>
  </w:p>
  <w:p w:rsidRDefault="001E74AE" w:rsidP="001E74AE" w:rsidR="001E74AE">
    <w:pPr>
      <w:jc w:val="right"/>
    </w:pPr>
  </w:p>
  <w:p w:rsidRDefault="00D24D5E" w:rsidP="00D24D5E" w:rsidR="00D24D5E">
    <w:pPr>
      <w:jc w:val="right"/>
    </w:pP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1E74A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0DE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2F67A4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E7E28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95CD2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F54BA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4AD"/>
    <w:rsid w:val="00687A19"/>
    <w:rsid w:val="00694AA1"/>
    <w:rsid w:val="00694BD7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18F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8DA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A2D06"/>
    <w:rsid w:val="008B253E"/>
    <w:rsid w:val="008B7B22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170B"/>
    <w:rsid w:val="0099202C"/>
    <w:rsid w:val="009A29B4"/>
    <w:rsid w:val="009A2FE1"/>
    <w:rsid w:val="009B1257"/>
    <w:rsid w:val="009B2C97"/>
    <w:rsid w:val="009C022C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CDD"/>
    <w:rsid w:val="00A40FB7"/>
    <w:rsid w:val="00A43D4C"/>
    <w:rsid w:val="00A46321"/>
    <w:rsid w:val="00A519A7"/>
    <w:rsid w:val="00A53600"/>
    <w:rsid w:val="00A60784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47D17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A5490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CCC"/>
    <w:rsid w:val="00D54FC4"/>
    <w:rsid w:val="00D63D54"/>
    <w:rsid w:val="00D64FC2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2B5C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5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7AE8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0AD9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3EBB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58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58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8D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8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8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58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58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8D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8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8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59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25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1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65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St-1227/2018</izvorni_sadrzaj>
    <derivirana_varijabla naziv="DomainObject.Predmet.OznakaBroj_1">St-1227/2018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VERS d.o.o. za proizvodnju i trgovinu</izvorni_sadrzaj>
    <derivirana_varijabla naziv="DomainObject.Predmet.ProtustrankaFormated_1">  VERS d.o.o. za proizvodnju i trgovinu</derivirana_varijabla>
  </DomainObject.Predmet.ProtustrankaFormated>
  <DomainObject.Predmet.ProtustrankaFormatedOIB>
    <izvorni_sadrzaj>  VERS d.o.o. za proizvodnju i trgovinu, OIB 11926524646</izvorni_sadrzaj>
    <derivirana_varijabla naziv="DomainObject.Predmet.ProtustrankaFormatedOIB_1">  VERS d.o.o. za proizvodnju i trgovinu, OIB 11926524646</derivirana_varijabla>
  </DomainObject.Predmet.ProtustrankaFormatedOIB>
  <DomainObject.Predmet.ProtustrankaFormatedWithAdress>
    <izvorni_sadrzaj> VERS d.o.o. za proizvodnju i trgovinu, Josipa Jurja Strossmayera 2, 32213 Tordinci</izvorni_sadrzaj>
    <derivirana_varijabla naziv="DomainObject.Predmet.ProtustrankaFormatedWithAdress_1"> VERS d.o.o. za proizvodnju i trgovinu, Josipa Jurja Strossmayera 2, 32213 Tordinci</derivirana_varijabla>
  </DomainObject.Predmet.ProtustrankaFormatedWithAdress>
  <DomainObject.Predmet.ProtustrankaFormatedWithAdressOIB>
    <izvorni_sadrzaj> VERS d.o.o. za proizvodnju i trgovinu, OIB 11926524646, Josipa Jurja Strossmayera 2, 32213 Tordinci</izvorni_sadrzaj>
    <derivirana_varijabla naziv="DomainObject.Predmet.ProtustrankaFormatedWithAdressOIB_1"> VERS d.o.o. za proizvodnju i trgovinu, OIB 11926524646, Josipa Jurja Strossmayera 2, 32213 Tordinci</derivirana_varijabla>
  </DomainObject.Predmet.ProtustrankaFormatedWithAdressOIB>
  <DomainObject.Predmet.ProtustrankaWithAdress>
    <izvorni_sadrzaj>VERS d.o.o. za proizvodnju i trgovinu Josipa Jurja Strossmayera 2, 32213 Tordinci</izvorni_sadrzaj>
    <derivirana_varijabla naziv="DomainObject.Predmet.ProtustrankaWithAdress_1">VERS d.o.o. za proizvodnju i trgovinu Josipa Jurja Strossmayera 2, 32213 Tordinci</derivirana_varijabla>
  </DomainObject.Predmet.ProtustrankaWithAdress>
  <DomainObject.Predmet.ProtustrankaWithAdressOIB>
    <izvorni_sadrzaj>VERS d.o.o. za proizvodnju i trgovinu, OIB 11926524646, Josipa Jurja Strossmayera 2, 32213 Tordinci</izvorni_sadrzaj>
    <derivirana_varijabla naziv="DomainObject.Predmet.ProtustrankaWithAdressOIB_1">VERS d.o.o. za proizvodnju i trgovinu, OIB 11926524646, Josipa Jurja Strossmayera 2, 32213 Tordinci</derivirana_varijabla>
  </DomainObject.Predmet.ProtustrankaWithAdressOIB>
  <DomainObject.Predmet.ProtustrankaNazivFormated>
    <izvorni_sadrzaj>VERS d.o.o. za proizvodnju i trgovinu</izvorni_sadrzaj>
    <derivirana_varijabla naziv="DomainObject.Predmet.ProtustrankaNazivFormated_1">VERS d.o.o. za proizvodnju i trgovinu</derivirana_varijabla>
  </DomainObject.Predmet.ProtustrankaNazivFormated>
  <DomainObject.Predmet.ProtustrankaNazivFormatedOIB>
    <izvorni_sadrzaj>VERS d.o.o. za proizvodnju i trgovinu, OIB 11926524646</izvorni_sadrzaj>
    <derivirana_varijabla naziv="DomainObject.Predmet.ProtustrankaNazivFormatedOIB_1">VERS d.o.o. za proizvodnju i trgovinu, OIB 11926524646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VERS d.o.o. za proizvodnju i trgovinu</item>
    </izvorni_sadrzaj>
    <derivirana_varijabla naziv="DomainObject.Predmet.ProtuStrankaListFormated_1">
      <item>VERS d.o.o. za proizvodnju i trgovinu</item>
    </derivirana_varijabla>
  </DomainObject.Predmet.ProtuStrankaListFormated>
  <DomainObject.Predmet.ProtuStrankaListFormatedOIB>
    <izvorni_sadrzaj>
      <item>VERS d.o.o. za proizvodnju i trgovinu, OIB 11926524646</item>
    </izvorni_sadrzaj>
    <derivirana_varijabla naziv="DomainObject.Predmet.ProtuStrankaListFormatedOIB_1">
      <item>VERS d.o.o. za proizvodnju i trgovinu, OIB 11926524646</item>
    </derivirana_varijabla>
  </DomainObject.Predmet.ProtuStrankaListFormatedOIB>
  <DomainObject.Predmet.ProtuStrankaListFormatedWithAdress>
    <izvorni_sadrzaj>
      <item>VERS d.o.o. za proizvodnju i trgovinu, Josipa Jurja Strossmayera 2, 32213 Tordinci</item>
    </izvorni_sadrzaj>
    <derivirana_varijabla naziv="DomainObject.Predmet.ProtuStrankaListFormatedWithAdress_1">
      <item>VERS d.o.o. za proizvodnju i trgovinu, Josipa Jurja Strossmayera 2, 32213 Tordinci</item>
    </derivirana_varijabla>
  </DomainObject.Predmet.ProtuStrankaListFormatedWithAdress>
  <DomainObject.Predmet.ProtuStrankaListFormatedWithAdressOIB>
    <izvorni_sadrzaj>
      <item>VERS d.o.o. za proizvodnju i trgovinu, OIB 11926524646, Josipa Jurja Strossmayera 2, 32213 Tordinci</item>
    </izvorni_sadrzaj>
    <derivirana_varijabla naziv="DomainObject.Predmet.ProtuStrankaListFormatedWithAdressOIB_1">
      <item>VERS d.o.o. za proizvodnju i trgovinu, OIB 11926524646, Josipa Jurja Strossmayera 2, 32213 Tordinci</item>
    </derivirana_varijabla>
  </DomainObject.Predmet.ProtuStrankaListFormatedWithAdressOIB>
  <DomainObject.Predmet.ProtuStrankaListNazivFormated>
    <izvorni_sadrzaj>
      <item>VERS d.o.o. za proizvodnju i trgovinu</item>
    </izvorni_sadrzaj>
    <derivirana_varijabla naziv="DomainObject.Predmet.ProtuStrankaListNazivFormated_1">
      <item>VERS d.o.o. za proizvodnju i trgovinu</item>
    </derivirana_varijabla>
  </DomainObject.Predmet.ProtuStrankaListNazivFormated>
  <DomainObject.Predmet.ProtuStrankaListNazivFormatedOIB>
    <izvorni_sadrzaj>
      <item>VERS d.o.o. za proizvodnju i trgovinu, OIB 11926524646</item>
    </izvorni_sadrzaj>
    <derivirana_varijabla naziv="DomainObject.Predmet.ProtuStrankaListNazivFormatedOIB_1">
      <item>VERS d.o.o. za proizvodnju i trgovinu, OIB 11926524646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VERS d.o.o. za proizvodnju i trgovinu</izvorni_sadrzaj>
    <derivirana_varijabla naziv="DomainObject.Predmet.ProtustrankaIDrugi_1">VERS d.o.o. za proizvodnju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VERS d.o.o. za proizvodnju i trgovinu, OIB 11926524646, Josipa Jurja Strossmayera 2, 32213 Tordinci</izvorni_sadrzaj>
    <derivirana_varijabla naziv="DomainObject.Predmet.ProtustrankaIDrugiAdressOIB_1">VERS d.o.o. za proizvodnju i trgovinu, OIB 11926524646, Josipa Jurja Strossmayera 2,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VERS d.o.o. za proizvodnju i trgovinu</item>
      <item>RH MF POREZNA UPRAVA</item>
    </izvorni_sadrzaj>
    <derivirana_varijabla naziv="DomainObject.Predmet.SudioniciListNaziv_1">
      <item>VERS d.o.o. za proizvodnju i trgovinu</item>
      <item>RH MF POREZNA UPRAVA</item>
    </derivirana_varijabla>
  </DomainObject.Predmet.SudioniciListNaziv>
  <DomainObject.Predmet.SudioniciListAdressOIB>
    <izvorni_sadrzaj>
      <item>VERS d.o.o. za proizvodnju i trgovinu, OIB 11926524646, Josipa Jurja Strossmayera 2,32213 Tordinci</item>
      <item>RH MF POREZNA UPRAVA, OIB 18683136487</item>
    </izvorni_sadrzaj>
    <derivirana_varijabla naziv="DomainObject.Predmet.SudioniciListAdressOIB_1">
      <item>VERS d.o.o. za proizvodnju i trgovinu, OIB 11926524646, Josipa Jurja Strossmayera 2,32213 Tordinci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11926524646</item>
      <item>, OIB 18683136487</item>
    </izvorni_sadrzaj>
    <derivirana_varijabla naziv="DomainObject.Predmet.SudioniciListNazivOIB_1">
      <item>, OIB 11926524646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St-1227/2018-10</izvorni_sadrzaj>
    <derivirana_varijabla naziv="DomainObject.PredzadnjaOdlukaIzPredmeta.Oznaka_1">St-1227/2018-10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201</properties:Words>
  <properties:Characters>1137</properties:Characters>
  <properties:Lines>46</properties:Lines>
  <properties:Paragraphs>24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2018-12-03T09:33:00Z</dcterms:modified>
  <cp:revision>230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(-12).docx)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