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56c53" w14:paraId="0d56c53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E11FC5">
        <w:t>684</w:t>
      </w:r>
      <w:r w:rsidR="006B338C">
        <w:t>/1</w:t>
      </w:r>
      <w:r w:rsidR="00664993">
        <w:t>6</w:t>
      </w:r>
      <w:r w:rsidR="006B338C">
        <w:t>-</w:t>
      </w:r>
      <w:r w:rsidR="00E11FC5">
        <w:t>6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</w:t>
      </w:r>
      <w:r w:rsidR="00E504E7">
        <w:t xml:space="preserve">skraćenom </w:t>
      </w:r>
      <w:r w:rsidRPr="000C3CA4">
        <w:t xml:space="preserve">stečajnom postupku nad stečajnim dužnikom </w:t>
      </w:r>
      <w:r w:rsidR="00E11FC5">
        <w:t>WEST MANAGEMENT d.o.o., Rovinj, Pusta 5A, Rovinj</w:t>
      </w:r>
      <w:r w:rsidR="008079BA">
        <w:t>,</w:t>
      </w:r>
      <w:r w:rsidR="00E11FC5">
        <w:t xml:space="preserve"> </w:t>
      </w:r>
      <w:r w:rsidR="00664993">
        <w:t xml:space="preserve"> OIB: </w:t>
      </w:r>
      <w:r w:rsidR="00E11FC5">
        <w:t>86626610156</w:t>
      </w:r>
      <w:r w:rsidR="006B338C">
        <w:t xml:space="preserve">, </w:t>
      </w:r>
      <w:r w:rsidR="008079BA">
        <w:t>20</w:t>
      </w:r>
      <w:r w:rsidR="00E11FC5">
        <w:t>. svibnja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4A3683" w:rsidP="006B338C" w:rsidR="000302FB" w:rsidRPr="000C3CA4">
      <w:pPr>
        <w:jc w:val="both"/>
      </w:pPr>
      <w:r w:rsidRPr="000C3CA4">
        <w:t xml:space="preserve">           </w:t>
      </w:r>
      <w:r w:rsidR="000C1AFC">
        <w:t xml:space="preserve">Odbacuje se zahtjev Financijske agencije od </w:t>
      </w:r>
      <w:r w:rsidR="00E11FC5">
        <w:t>22. veljače</w:t>
      </w:r>
      <w:r w:rsidR="000C1AFC">
        <w:t xml:space="preserve"> 201</w:t>
      </w:r>
      <w:r w:rsidR="000075D5">
        <w:t>6</w:t>
      </w:r>
      <w:r w:rsidR="000C1AFC">
        <w:t xml:space="preserve">. za provedbu skraćenoga stečajnog postupka nad dužnikom </w:t>
      </w:r>
      <w:r w:rsidR="00E11FC5">
        <w:t>WEST MANAGEMENT d.o.o., Rovinj, Pusta 5A, Rovinj  OIB: 86626610156</w:t>
      </w:r>
      <w:r w:rsidR="00D21088" w:rsidRPr="000C3CA4">
        <w:t>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4A3683" w:rsidRPr="000C3CA4">
        <w:t xml:space="preserve">je zahtjev za pokretanje skraćenog stečajnog postupka nad stečajnim dužnikom </w:t>
      </w:r>
      <w:r w:rsidR="00E11FC5">
        <w:t>WEST MANAGEMENT d.o.o., Rovinj</w:t>
      </w:r>
      <w:r w:rsidR="00D21088" w:rsidRPr="000C3CA4">
        <w:t>.</w:t>
      </w:r>
    </w:p>
    <w:p w:rsidRDefault="000C3CA4" w:rsidP="000C3CA4" w:rsidR="006B338C">
      <w:pPr>
        <w:jc w:val="both"/>
      </w:pPr>
      <w:r w:rsidRPr="0066271E">
        <w:t xml:space="preserve">           Dana </w:t>
      </w:r>
      <w:r w:rsidR="00E11FC5">
        <w:t>17</w:t>
      </w:r>
      <w:r w:rsidR="00664993">
        <w:t xml:space="preserve">. </w:t>
      </w:r>
      <w:r w:rsidR="00E11FC5">
        <w:t>svibnja</w:t>
      </w:r>
      <w:r w:rsidRPr="0066271E">
        <w:t xml:space="preserve"> 201</w:t>
      </w:r>
      <w:r w:rsidR="000075D5">
        <w:t>6</w:t>
      </w:r>
      <w:r w:rsidRPr="0066271E">
        <w:t>. godine</w:t>
      </w:r>
      <w:r w:rsidR="00664993">
        <w:t xml:space="preserve"> </w:t>
      </w:r>
      <w:r w:rsidR="008079BA">
        <w:t>Financijska agencija</w:t>
      </w:r>
      <w:r w:rsidR="00E11FC5">
        <w:t xml:space="preserve"> je dostavi</w:t>
      </w:r>
      <w:r w:rsidR="008079BA">
        <w:t>la p</w:t>
      </w:r>
      <w:r w:rsidR="00E11FC5">
        <w:t xml:space="preserve">otvrdu </w:t>
      </w:r>
      <w:r w:rsidR="00664993">
        <w:t>da</w:t>
      </w:r>
      <w:r w:rsidRPr="0066271E">
        <w:t xml:space="preserve"> društvo </w:t>
      </w:r>
      <w:r w:rsidR="00E11FC5">
        <w:t>WEST MANAGEMENT d.o.o., Rovinj</w:t>
      </w:r>
      <w:r w:rsidR="000C1AFC">
        <w:t>, više nije u blokadi i da nema evidentiranih neizvršenih osnova za plaćanje.</w:t>
      </w:r>
    </w:p>
    <w:p w:rsidRDefault="000C1AFC" w:rsidP="000C1AFC" w:rsidR="000C1AFC">
      <w:pPr>
        <w:ind w:firstLine="708"/>
        <w:jc w:val="both"/>
      </w:pPr>
      <w:r>
        <w:t>Odredbom čl. 428. Stečajnog zakona (Narodne novine 71/15)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0C1AFC" w:rsidP="000C1AFC" w:rsidR="000C1AFC">
      <w:pPr>
        <w:jc w:val="both"/>
      </w:pPr>
      <w:r>
        <w:tab/>
        <w:t xml:space="preserve">S obzirom da se u konkretnom slučaju nije ispunila jedna od kumulativno određenih pretpostavki iz članka 428. stavka 1. podstavka 2. SZ-a to je odlučeno kao u izreci rješenja. </w:t>
      </w: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8079BA">
        <w:t>20</w:t>
      </w:r>
      <w:r w:rsidR="00E11FC5">
        <w:t>. svibnja</w:t>
      </w:r>
      <w:r w:rsidR="0053370D">
        <w:t xml:space="preserve"> </w:t>
      </w:r>
      <w:r w:rsidR="006B338C">
        <w:t>2016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0302FB" w:rsidP="003D4686" w:rsidR="000302FB" w:rsidRPr="000C3CA4">
      <w:pPr>
        <w:ind w:firstLine="708" w:left="5664"/>
        <w:jc w:val="right"/>
      </w:pPr>
      <w:r w:rsidRPr="000C3CA4">
        <w:t>S</w:t>
      </w:r>
      <w:r w:rsidR="000C1AFC">
        <w:t>tečajni sudac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4A3683" w:rsidP="004A3683" w:rsidR="004A3683">
      <w:pPr>
        <w:ind w:firstLine="708" w:left="5664"/>
        <w:jc w:val="right"/>
      </w:pPr>
    </w:p>
    <w:p w:rsidRDefault="006B338C" w:rsidP="004A3683" w:rsidR="006B338C" w:rsidRPr="000C3CA4">
      <w:pPr>
        <w:ind w:firstLine="708" w:left="5664"/>
        <w:jc w:val="right"/>
      </w:pPr>
    </w:p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lastRenderedPageBreak/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A57FE5">
        <w:t xml:space="preserve"> – e-mailom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39B" w:rsidP="00DF177E" w:rsidR="00F6439B">
      <w:r>
        <w:separator/>
      </w:r>
    </w:p>
  </w:endnote>
  <w:endnote w:id="0" w:type="continuationSeparator">
    <w:p w:rsidRDefault="00F6439B" w:rsidP="00DF177E" w:rsidR="00F6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39B" w:rsidP="00DF177E" w:rsidR="00F6439B">
      <w:r>
        <w:separator/>
      </w:r>
    </w:p>
  </w:footnote>
  <w:footnote w:id="0" w:type="continuationSeparator">
    <w:p w:rsidRDefault="00F6439B" w:rsidP="00DF177E" w:rsidR="00F6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F6439B" w:rsidP="00DF177E" w:rsidR="00F6439B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2A13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E11FC5">
          <w:t>684/16-6</w:t>
        </w:r>
      </w:p>
      <w:p w:rsidRDefault="00752A13" w:rsidR="00F6439B">
        <w:pPr>
          <w:pStyle w:val="Zaglavlje"/>
          <w:jc w:val="center"/>
        </w:pPr>
      </w:p>
    </w:sdtContent>
  </w:sdt>
  <w:p w:rsidRDefault="00F6439B" w:rsidR="00F6439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92D9A"/>
    <w:rsid w:val="001C0852"/>
    <w:rsid w:val="0021510A"/>
    <w:rsid w:val="0027651C"/>
    <w:rsid w:val="00391689"/>
    <w:rsid w:val="003A47CB"/>
    <w:rsid w:val="003D4686"/>
    <w:rsid w:val="004A3683"/>
    <w:rsid w:val="00517489"/>
    <w:rsid w:val="0053370D"/>
    <w:rsid w:val="00633176"/>
    <w:rsid w:val="0066271E"/>
    <w:rsid w:val="00664993"/>
    <w:rsid w:val="006B338C"/>
    <w:rsid w:val="006D5987"/>
    <w:rsid w:val="006D6236"/>
    <w:rsid w:val="00745785"/>
    <w:rsid w:val="00752A13"/>
    <w:rsid w:val="007A66AD"/>
    <w:rsid w:val="008079BA"/>
    <w:rsid w:val="008B3276"/>
    <w:rsid w:val="008E1367"/>
    <w:rsid w:val="009217D3"/>
    <w:rsid w:val="009E05AD"/>
    <w:rsid w:val="00A57FE5"/>
    <w:rsid w:val="00A94666"/>
    <w:rsid w:val="00BE6C59"/>
    <w:rsid w:val="00C052B0"/>
    <w:rsid w:val="00C55CCE"/>
    <w:rsid w:val="00D21088"/>
    <w:rsid w:val="00D21F59"/>
    <w:rsid w:val="00DC56CB"/>
    <w:rsid w:val="00DF177E"/>
    <w:rsid w:val="00E11FC5"/>
    <w:rsid w:val="00E504E7"/>
    <w:rsid w:val="00F05A94"/>
    <w:rsid w:val="00F6439B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2A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2A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2A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2A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2A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2A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2A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2A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2A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2A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</izvorni_sadrzaj>
    <derivirana_varijabla naziv="DomainObject.Predmet.Broj_1">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St-684/2016</izvorni_sadrzaj>
    <derivirana_varijabla naziv="DomainObject.Predmet.OznakaBroj_1">St-684/2016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WEST MANAGEMENT d.o.o. ROVINJ</izvorni_sadrzaj>
    <derivirana_varijabla naziv="DomainObject.Predmet.ProtustrankaFormated_1">  WEST MANAGEMENT d.o.o. ROVINJ</derivirana_varijabla>
  </DomainObject.Predmet.ProtustrankaFormated>
  <DomainObject.Predmet.ProtustrankaFormatedOIB>
    <izvorni_sadrzaj>  WEST MANAGEMENT d.o.o. ROVINJ, OIB 86626610156</izvorni_sadrzaj>
    <derivirana_varijabla naziv="DomainObject.Predmet.ProtustrankaFormatedOIB_1">  WEST MANAGEMENT d.o.o. ROVINJ, OIB 86626610156</derivirana_varijabla>
  </DomainObject.Predmet.ProtustrankaFormatedOIB>
  <DomainObject.Predmet.ProtustrankaFormatedWithAdress>
    <izvorni_sadrzaj> WEST MANAGEMENT d.o.o. ROVINJ, Pusta 5 A, 52210 Rovinj</izvorni_sadrzaj>
    <derivirana_varijabla naziv="DomainObject.Predmet.ProtustrankaFormatedWithAdress_1"> WEST MANAGEMENT d.o.o. ROVINJ, Pusta 5 A, 52210 Rovinj</derivirana_varijabla>
  </DomainObject.Predmet.ProtustrankaFormatedWithAdress>
  <DomainObject.Predmet.ProtustrankaFormatedWithAdressOIB>
    <izvorni_sadrzaj> WEST MANAGEMENT d.o.o. ROVINJ, OIB 86626610156, Pusta 5 A, 52210 Rovinj</izvorni_sadrzaj>
    <derivirana_varijabla naziv="DomainObject.Predmet.ProtustrankaFormatedWithAdressOIB_1"> WEST MANAGEMENT d.o.o. ROVINJ, OIB 86626610156, Pusta 5 A, 52210 Rovinj</derivirana_varijabla>
  </DomainObject.Predmet.ProtustrankaFormatedWithAdressOIB>
  <DomainObject.Predmet.ProtustrankaWithAdress>
    <izvorni_sadrzaj>WEST MANAGEMENT d.o.o. ROVINJ Pusta 5 A, 52210 Rovinj</izvorni_sadrzaj>
    <derivirana_varijabla naziv="DomainObject.Predmet.ProtustrankaWithAdress_1">WEST MANAGEMENT d.o.o. ROVINJ Pusta 5 A, 52210 Rovinj</derivirana_varijabla>
  </DomainObject.Predmet.ProtustrankaWithAdress>
  <DomainObject.Predmet.ProtustrankaWithAdressOIB>
    <izvorni_sadrzaj>WEST MANAGEMENT d.o.o. ROVINJ, OIB 86626610156, Pusta 5 A, 52210 Rovinj</izvorni_sadrzaj>
    <derivirana_varijabla naziv="DomainObject.Predmet.ProtustrankaWithAdressOIB_1">WEST MANAGEMENT d.o.o. ROVINJ, OIB 86626610156, Pusta 5 A, 52210 Rovinj</derivirana_varijabla>
  </DomainObject.Predmet.ProtustrankaWithAdressOIB>
  <DomainObject.Predmet.ProtustrankaNazivFormated>
    <izvorni_sadrzaj>WEST MANAGEMENT d.o.o. ROVINJ</izvorni_sadrzaj>
    <derivirana_varijabla naziv="DomainObject.Predmet.ProtustrankaNazivFormated_1">WEST MANAGEMENT d.o.o. ROVINJ</derivirana_varijabla>
  </DomainObject.Predmet.ProtustrankaNazivFormated>
  <DomainObject.Predmet.ProtustrankaNazivFormatedOIB>
    <izvorni_sadrzaj>WEST MANAGEMENT d.o.o. ROVINJ, OIB 86626610156</izvorni_sadrzaj>
    <derivirana_varijabla naziv="DomainObject.Predmet.ProtustrankaNazivFormatedOIB_1">WEST MANAGEMENT d.o.o. ROVINJ, OIB 86626610156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1380.48</izvorni_sadrzaj>
    <derivirana_varijabla naziv="DomainObject.Predmet.TrenutnaVrijednost_1">1380.48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WEST MANAGEMENT d.o.o. ROVINJ</item>
    </izvorni_sadrzaj>
    <derivirana_varijabla naziv="DomainObject.Predmet.ProtuStrankaListFormated_1">
      <item>WEST MANAGEMENT d.o.o. ROVINJ</item>
    </derivirana_varijabla>
  </DomainObject.Predmet.ProtuStrankaListFormated>
  <DomainObject.Predmet.ProtuStrankaListFormatedOIB>
    <izvorni_sadrzaj>
      <item>WEST MANAGEMENT d.o.o. ROVINJ, OIB 86626610156</item>
    </izvorni_sadrzaj>
    <derivirana_varijabla naziv="DomainObject.Predmet.ProtuStrankaListFormatedOIB_1">
      <item>WEST MANAGEMENT d.o.o. ROVINJ, OIB 86626610156</item>
    </derivirana_varijabla>
  </DomainObject.Predmet.ProtuStrankaListFormatedOIB>
  <DomainObject.Predmet.ProtuStrankaListFormatedWithAdress>
    <izvorni_sadrzaj>
      <item>WEST MANAGEMENT d.o.o. ROVINJ, Pusta 5 A, 52210 Rovinj</item>
    </izvorni_sadrzaj>
    <derivirana_varijabla naziv="DomainObject.Predmet.ProtuStrankaListFormatedWithAdress_1">
      <item>WEST MANAGEMENT d.o.o. ROVINJ, Pusta 5 A, 52210 Rovinj</item>
    </derivirana_varijabla>
  </DomainObject.Predmet.ProtuStrankaListFormatedWithAdress>
  <DomainObject.Predmet.ProtuStrankaListFormatedWithAdressOIB>
    <izvorni_sadrzaj>
      <item>WEST MANAGEMENT d.o.o. ROVINJ, OIB 86626610156, Pusta 5 A, 52210 Rovinj</item>
    </izvorni_sadrzaj>
    <derivirana_varijabla naziv="DomainObject.Predmet.ProtuStrankaListFormatedWithAdressOIB_1">
      <item>WEST MANAGEMENT d.o.o. ROVINJ, OIB 86626610156, Pusta 5 A, 52210 Rovinj</item>
    </derivirana_varijabla>
  </DomainObject.Predmet.ProtuStrankaListFormatedWithAdressOIB>
  <DomainObject.Predmet.ProtuStrankaListNazivFormated>
    <izvorni_sadrzaj>
      <item>WEST MANAGEMENT d.o.o. ROVINJ</item>
    </izvorni_sadrzaj>
    <derivirana_varijabla naziv="DomainObject.Predmet.ProtuStrankaListNazivFormated_1">
      <item>WEST MANAGEMENT d.o.o. ROVINJ</item>
    </derivirana_varijabla>
  </DomainObject.Predmet.ProtuStrankaListNazivFormated>
  <DomainObject.Predmet.ProtuStrankaListNazivFormatedOIB>
    <izvorni_sadrzaj>
      <item>WEST MANAGEMENT d.o.o. ROVINJ, OIB 86626610156</item>
    </izvorni_sadrzaj>
    <derivirana_varijabla naziv="DomainObject.Predmet.ProtuStrankaListNazivFormatedOIB_1">
      <item>WEST MANAGEMENT d.o.o. ROVINJ, OIB 86626610156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WEST MANAGEMENT d.o.o. ROVINJ</izvorni_sadrzaj>
    <derivirana_varijabla naziv="DomainObject.Predmet.ProtustrankaIDrugi_1">WEST MANAGEMENT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WEST MANAGEMENT d.o.o. ROVINJ, OIB 86626610156, Pusta 5 A, 52210 Rovinj</izvorni_sadrzaj>
    <derivirana_varijabla naziv="DomainObject.Predmet.ProtustrankaIDrugiAdressOIB_1">WEST MANAGEMENT d.o.o. ROVINJ, OIB 86626610156, Pusta 5 A,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WEST MANAGEMENT d.o.o. ROVINJ</item>
      <item>FINANCIJSKA AGENCIJA, RC RIJEKA, PODRUŽNICA PULA, PULA</item>
    </izvorni_sadrzaj>
    <derivirana_varijabla naziv="DomainObject.Predmet.SudioniciListNaziv_1">
      <item>WEST MANAGEMENT d.o.o. ROVINJ</item>
      <item>FINANCIJSKA AGENCIJA, RC RIJEKA, PODRUŽNICA PULA, PULA</item>
    </derivirana_varijabla>
  </DomainObject.Predmet.SudioniciListNaziv>
  <DomainObject.Predmet.SudioniciListAdressOIB>
    <izvorni_sadrzaj>
      <item>WEST MANAGEMENT d.o.o. ROVINJ, OIB 86626610156, Pusta 5 A,52210 Rovinj</item>
      <item>FINANCIJSKA AGENCIJA, RC RIJEKA, PODRUŽNICA PULA, PULA, OIB 85821130368, Giardini 5,52100 Pula</item>
    </izvorni_sadrzaj>
    <derivirana_varijabla naziv="DomainObject.Predmet.SudioniciListAdressOIB_1">
      <item>WEST MANAGEMENT d.o.o. ROVINJ, OIB 86626610156, Pusta 5 A,52210 Rovinj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86626610156</item>
      <item>, OIB 85821130368</item>
    </izvorni_sadrzaj>
    <derivirana_varijabla naziv="DomainObject.Predmet.SudioniciListNazivOIB_1">
      <item>, OIB 86626610156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294</properties:Words>
  <properties:Characters>1499</properties:Characters>
  <properties:Lines>54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2016-05-18T09:08:00Z</dcterms:created>
  <dc:creator>Ardena Bajlo</dc:creator>
  <cp:lastModifiedBy>wsadmin</cp:lastModifiedBy>
  <cp:lastPrinted>2015-09-23T08:15:00Z</cp:lastPrinted>
  <dcterms:modified xmlns:xsi="http://www.w3.org/2001/XMLSchema-instance" xsi:type="dcterms:W3CDTF">2016-05-20T09:23:00Z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