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bf63" w14:paraId="249bf6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4St-1</w:t>
      </w:r>
      <w:r w:rsidR="00C151D9">
        <w:t>8</w:t>
      </w:r>
      <w:r w:rsidR="00DE2695" w:rsidRPr="00DE2695">
        <w:t>/15</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514EDC" w:rsidP="00514EDC" w:rsidR="00514EDC"/>
    <w:p w:rsidRDefault="00F7064E" w:rsidP="00514EDC" w:rsidR="00F7064E" w:rsidRPr="00692A21"/>
    <w:p w:rsidRDefault="00514EDC" w:rsidP="00514EDC" w:rsidR="00514EDC" w:rsidRPr="00692A21">
      <w:pPr>
        <w:ind w:firstLine="708"/>
        <w:jc w:val="both"/>
      </w:pPr>
      <w:r w:rsidRPr="00692A21">
        <w:t>TRGOVAČKI SUD U ZAGREBU, STALNA SLUŽBA po sucu Goranki Boljkovac</w:t>
      </w:r>
      <w:r w:rsidR="00667114" w:rsidRPr="00692A21">
        <w:t>,</w:t>
      </w:r>
      <w:r w:rsidRPr="00692A21">
        <w:t xml:space="preserve"> kao stečajnom sucu, postupajući po prijedlogu Financijske agencije, Zagreb, Vrtni put 3, u stečajnom postupku nad</w:t>
      </w:r>
      <w:r w:rsidR="00774E68" w:rsidRPr="00692A21">
        <w:t xml:space="preserve"> </w:t>
      </w:r>
      <w:r w:rsidR="00C151D9">
        <w:t>imovinom dužnika pojedinca</w:t>
      </w:r>
      <w:r w:rsidRPr="00692A21">
        <w:t xml:space="preserve"> </w:t>
      </w:r>
      <w:r w:rsidR="00C151D9" w:rsidRPr="00435B5D">
        <w:t>MIRELA SUŠIĆ, vl. obrta Cvjetni atelje „Mirela“, Zagreb, Jurja Denzlera bb, OIB 2656564980</w:t>
      </w:r>
      <w:r w:rsidR="00667114" w:rsidRPr="00692A21">
        <w:t xml:space="preserve">, dana </w:t>
      </w:r>
      <w:r w:rsidR="00C151D9">
        <w:t>2. studenog</w:t>
      </w:r>
      <w:r w:rsidR="00667114" w:rsidRPr="00692A21">
        <w:t xml:space="preserve"> 201</w:t>
      </w:r>
      <w:r w:rsidR="00C151D9">
        <w:t>5</w:t>
      </w:r>
      <w:r w:rsidRPr="00692A21">
        <w:t xml:space="preserve">. godine  </w:t>
      </w:r>
    </w:p>
    <w:p w:rsidRDefault="00514EDC" w:rsidP="00514EDC" w:rsidR="00514EDC" w:rsidRPr="00692A21"/>
    <w:p w:rsidRDefault="00514EDC" w:rsidP="00514EDC" w:rsidR="00514EDC" w:rsidRPr="00A12E2C">
      <w:pPr>
        <w:jc w:val="center"/>
      </w:pPr>
      <w:r w:rsidRPr="00A12E2C">
        <w:t>r i j e š i o  j e</w:t>
      </w:r>
    </w:p>
    <w:p w:rsidRDefault="00514EDC" w:rsidP="00514EDC" w:rsidR="00514EDC" w:rsidRPr="00692A21"/>
    <w:p w:rsidRDefault="00514EDC" w:rsidP="00D75F63" w:rsidR="00514EDC">
      <w:pPr>
        <w:numPr>
          <w:ilvl w:val="0"/>
          <w:numId w:val="9"/>
        </w:numPr>
        <w:jc w:val="both"/>
      </w:pPr>
      <w:r w:rsidRPr="00692A21">
        <w:t xml:space="preserve">Otvara se stečajni postupak </w:t>
      </w:r>
      <w:r w:rsidR="00D75F63" w:rsidRPr="00D75F63">
        <w:t>nad imovinom dužnika pojedinca MIRELA SUŠIĆ, vl. obrta Cvjetni atelje „Mirela“, Zagreb, Jurja Denzlera bb, OIB 2656564980</w:t>
      </w:r>
      <w:r w:rsidRPr="00692A21">
        <w:t>.</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8E24D6" w:rsidRPr="005F7ED3">
        <w:t>Korana Ferdelji, dipl.iur, iz Zagreba, Biskupa J. Galjufa 7a, rođena dana 18. kolovoza 1982. godine, OI br. 105102473 izdane od PU Zagrebačka, OIB 74691192835</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nad imovinom dužnika pojedinca MIRELA SUŠIĆ, vl. obrta Cvjetni atelje „Mirela“, Zagreb, Jurja Denzlera bb, OIB 2656564980</w:t>
      </w:r>
      <w:r w:rsidR="00280A59">
        <w:t>.</w:t>
      </w:r>
    </w:p>
    <w:p w:rsidRDefault="008E24D6" w:rsidP="00280A59" w:rsidR="00280A59" w:rsidRPr="00692A21">
      <w:pPr>
        <w:ind w:left="360"/>
        <w:jc w:val="both"/>
      </w:pPr>
      <w:r>
        <w:t xml:space="preserve"> </w:t>
      </w:r>
    </w:p>
    <w:p w:rsidRDefault="00514EDC" w:rsidP="00280A59" w:rsidR="00514EDC" w:rsidRPr="00692A21">
      <w:pPr>
        <w:numPr>
          <w:ilvl w:val="0"/>
          <w:numId w:val="9"/>
        </w:numPr>
        <w:jc w:val="both"/>
      </w:pPr>
      <w:r w:rsidRPr="00692A21">
        <w:t xml:space="preserve">Nastali troškovi podmirit će se na teret Fonda za </w:t>
      </w:r>
      <w:r w:rsidR="00551293">
        <w:t xml:space="preserve">namirenje </w:t>
      </w:r>
      <w:r w:rsidRPr="00692A21">
        <w:t>troškova stečajnog postupka.</w:t>
      </w:r>
    </w:p>
    <w:p w:rsidRDefault="00514EDC" w:rsidP="00280A59" w:rsidR="00514EDC" w:rsidRPr="00692A21">
      <w:pPr>
        <w:jc w:val="both"/>
      </w:pPr>
    </w:p>
    <w:p w:rsidRDefault="00514EDC" w:rsidP="00280A59" w:rsidR="00514EDC" w:rsidRPr="00692A21">
      <w:pPr>
        <w:numPr>
          <w:ilvl w:val="0"/>
          <w:numId w:val="9"/>
        </w:numPr>
        <w:jc w:val="both"/>
      </w:pPr>
      <w:r w:rsidRPr="00692A21">
        <w:t xml:space="preserve">Ovo rješenje objavit će se </w:t>
      </w:r>
      <w:r w:rsidR="00E26DAE">
        <w:t>na</w:t>
      </w:r>
      <w:r w:rsidR="00E26DAE" w:rsidRPr="00B54C6F">
        <w:t xml:space="preserve"> </w:t>
      </w:r>
      <w:r w:rsidR="00E26DAE">
        <w:t xml:space="preserve">mrežnoj stranici e-Oglasna ploča suda </w:t>
      </w:r>
      <w:r w:rsidRPr="00692A21">
        <w:t xml:space="preserve">i nakon pravomoćnosti dostaviti </w:t>
      </w:r>
      <w:r w:rsidR="00472207">
        <w:t xml:space="preserve">nadležnom obrtnom registru </w:t>
      </w:r>
      <w:r w:rsidRPr="00692A21">
        <w:t xml:space="preserve">radi brisanja dužnika </w:t>
      </w:r>
      <w:r w:rsidR="000E2C71">
        <w:t xml:space="preserve">pojedinca </w:t>
      </w:r>
      <w:r w:rsidRPr="00692A21">
        <w:t>iz registra.</w:t>
      </w:r>
    </w:p>
    <w:p w:rsidRDefault="00514EDC" w:rsidP="00514EDC" w:rsidR="00514EDC" w:rsidRPr="00692A21"/>
    <w:p w:rsidRDefault="00514EDC" w:rsidP="00514EDC" w:rsidR="00514EDC" w:rsidRPr="00E26DAE">
      <w:pPr>
        <w:jc w:val="center"/>
      </w:pPr>
      <w:r w:rsidRPr="00E26DAE">
        <w:t>Obrazloženje</w:t>
      </w:r>
      <w:r w:rsidR="00E26DAE" w:rsidRPr="00E26DAE">
        <w:t xml:space="preserve"> </w:t>
      </w:r>
    </w:p>
    <w:p w:rsidRDefault="00514EDC" w:rsidP="00514EDC" w:rsidR="00514EDC" w:rsidRPr="00692A21"/>
    <w:p w:rsidRDefault="00C1346A" w:rsidP="00C1346A" w:rsidR="00C1346A" w:rsidRPr="00435B5D">
      <w:pPr>
        <w:ind w:firstLine="708"/>
        <w:jc w:val="both"/>
      </w:pPr>
      <w:r w:rsidRPr="00435B5D">
        <w:t>Predlagatelj Financijska agencija podnijela je ovom sudu dana 7. siječnja 2015. prijedlog za otvaranje stečajnog postupka nad imovinom dužnika pojedinca MIRELA SUŠIĆ, vl. obrta Cvjetni atelje „Mirela“, Zagreb, Jurja Denzlera bb, OIB 26565649809.</w:t>
      </w:r>
    </w:p>
    <w:p w:rsidRDefault="00C1346A" w:rsidP="00C1346A" w:rsidR="00C1346A" w:rsidRPr="00435B5D">
      <w:pPr>
        <w:ind w:firstLine="708"/>
        <w:jc w:val="both"/>
      </w:pPr>
    </w:p>
    <w:p w:rsidRDefault="00C1346A" w:rsidP="00C1346A" w:rsidR="00C1346A" w:rsidRPr="00435B5D">
      <w:pPr>
        <w:ind w:firstLine="708"/>
        <w:jc w:val="both"/>
      </w:pPr>
      <w:r w:rsidRPr="00435B5D">
        <w:t xml:space="preserve">Prijedlog je podnesen temeljem odredbe članka 27. </w:t>
      </w:r>
      <w:r>
        <w:t xml:space="preserve">st. 5. </w:t>
      </w:r>
      <w:r w:rsidRPr="00435B5D">
        <w:t>Zakona o financijskom poslovanju i predstečajnoj nagodbi (Narodne novine broj 108/12, 144/12, 81/13, 112/13, dalje: ZFPPN-a) obzirom da je rješenjem FINA-e od 18. prosinca 2014. godine Klasa: UP-I/110/07/14-01/6312, Ur.br.: 04-06-14-6312-37 nagodbeno vijeće obustavilo postupak predstečajne nagodbe nad dužnikom,  a temeljem odredbe čl. 66. st. 2. ZFPPN-a.</w:t>
      </w:r>
    </w:p>
    <w:p w:rsidRDefault="00C1346A" w:rsidP="00C1346A" w:rsidR="00C1346A" w:rsidRPr="00435B5D">
      <w:pPr>
        <w:ind w:firstLine="708"/>
        <w:jc w:val="both"/>
      </w:pPr>
      <w:r w:rsidRPr="00435B5D">
        <w:lastRenderedPageBreak/>
        <w:t>Rješenjem ovog suda poslovni broj 4St-18/15 od 25. kolovoza 2015. godine pokrenut je prethodni postupak radi utvrđivanja uvjeta za otvaranje stečajnog postupka nad imovinom dužnika pojedinca MIRELA SUŠIĆ, vl. obrta Cvjetni atelje „Mirela“, Zagreb, Jurja Denzlera bb, OIB 26565649809, te je pozvan dužnik pojedinac da u roku od 8 dana dostavi sudu pisano izvješće o financijsko-gospodarskom stanju, u kojem će biti naznačeni podaci o imovini dužnika pojedinca, a kako je to specificirano točkom I. zaključka suda od 25. kolovoza 2015. godine. Ujedno je zakazano ročište radi izjašnjenja o prijedlogu za otvaranje stečajnog postupka za dan 5. listopada 2015. godine, na koje su pozvani predlagatelj i dužnik pojedinac Mirela Sušić.</w:t>
      </w:r>
    </w:p>
    <w:p w:rsidRDefault="00C1346A" w:rsidP="00C1346A" w:rsidR="00C1346A" w:rsidRPr="00435B5D">
      <w:pPr>
        <w:tabs>
          <w:tab w:pos="1150" w:val="left"/>
        </w:tabs>
        <w:ind w:firstLine="708"/>
        <w:jc w:val="both"/>
      </w:pPr>
      <w:r>
        <w:tab/>
      </w:r>
    </w:p>
    <w:p w:rsidRDefault="00C1346A" w:rsidP="00C1346A" w:rsidR="00C1346A" w:rsidRPr="00435B5D">
      <w:pPr>
        <w:ind w:firstLine="708"/>
        <w:jc w:val="both"/>
      </w:pPr>
      <w:r w:rsidRPr="00435B5D">
        <w:t xml:space="preserve">Na ročište od 5. listopada 2015. godine nisu pristupili niti predlagatelj niti dužnik pojedinac, time da je predlagatelj pisanim podneskom od 16. rujna 2015. godine izjavio da ostaje kod prijedloga za pokretanje stečajnog postupka, dok je dužnik pojedinac liječničkom potvrdom ispričao nedolazak na ročište. </w:t>
      </w:r>
      <w:r>
        <w:t xml:space="preserve">Dakle, dužnik pojedinac nije se izjasnio o prijedlogu </w:t>
      </w:r>
      <w:r w:rsidR="00602765">
        <w:t>za otvaranje stečajnog postupka</w:t>
      </w:r>
      <w:r>
        <w:t xml:space="preserve">. </w:t>
      </w:r>
      <w:r w:rsidRPr="00435B5D">
        <w:t xml:space="preserve">Nadalje, dužnik pojedinac podnio je sudu pisano izvješće o financijsko-gospodarskom stanju od 16. rujna 2015. godine u kojem je naveo da izuzev 1/12 grobnog mjesta na Novom groblju Laduč, nema nikakve druge imovine. </w:t>
      </w:r>
    </w:p>
    <w:p w:rsidRDefault="00E26DAE" w:rsidP="00E26DAE" w:rsidR="00E26DAE">
      <w:pPr>
        <w:ind w:firstLine="708"/>
        <w:jc w:val="both"/>
      </w:pPr>
    </w:p>
    <w:p w:rsidRDefault="00C1346A" w:rsidP="00C1346A" w:rsidR="00C1346A" w:rsidRPr="00435B5D">
      <w:pPr>
        <w:ind w:firstLine="708"/>
        <w:jc w:val="both"/>
      </w:pPr>
      <w:r w:rsidRPr="00435B5D">
        <w:t>Uvidom u potvrdu FINA-e od 5. siječnja 2015.  godine na listu 3 spisa sud je utvrdio da dužnik Mirela Sušić u razdoblju dužem od 60 dana ima evidentirane neizvršene osnove za plaćanje, a koje je trebalo, na temelju valjanih osnova za plaćanje, bez daljnjeg pristanka dužnika naplatiti s bilo kojeg od njegovih računa. Dakle, iz navedenog proizlazi da kod dužnika postoji stečajni razlog nesposobnosti za plaćanje, u smislu odredbe čl. 4. st. 7. i 9. Stečajnog zakona („Narodne novine“ broj 44/96, 29/99, 129/00, 123/03, 82/06, 116/10, 25/12, 133/12, 45/13).</w:t>
      </w:r>
    </w:p>
    <w:p w:rsidRDefault="00BC367B" w:rsidP="00BC367B" w:rsidR="00BC367B">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Pr="00692A21">
        <w:t>St-</w:t>
      </w:r>
      <w:r w:rsidR="00BC367B">
        <w:t>1</w:t>
      </w:r>
      <w:r w:rsidR="00C1346A">
        <w:t>8</w:t>
      </w:r>
      <w:r w:rsidR="00BC367B">
        <w:t>/15</w:t>
      </w:r>
      <w:r w:rsidRPr="00692A21">
        <w:t xml:space="preserve"> od </w:t>
      </w:r>
      <w:r w:rsidR="00C1346A">
        <w:t>5. listopada</w:t>
      </w:r>
      <w:r w:rsidR="00BC367B">
        <w:t xml:space="preserve"> 2015</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za provedbom stečajnog postupka nad imovinom dužnika pojedinca</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602765" w:rsidR="00602765" w:rsidRPr="00435B5D">
      <w:pPr>
        <w:ind w:firstLine="708"/>
        <w:jc w:val="both"/>
      </w:pPr>
      <w:r>
        <w:t>Naime</w:t>
      </w:r>
      <w:r w:rsidRPr="00435B5D">
        <w:t>, tijekom prethodnog postupka sud je putem izvješća, koje je podnio dužnik pojedinac o svom financijsko-gospodarskom stanju, utvrdio da imovina dužnika pojedinca 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14EDC" w:rsidP="00C515B4" w:rsidR="00514EDC" w:rsidRPr="00692A21">
      <w:pPr>
        <w:ind w:firstLine="708"/>
        <w:jc w:val="both"/>
      </w:pPr>
      <w:r w:rsidRPr="00692A21">
        <w:t xml:space="preserve">Prema odredbi čl. </w:t>
      </w:r>
      <w:smartTag w:element="metricconverter" w:uri="urn:schemas-microsoft-com:office:smarttags">
        <w:smartTagPr>
          <w:attr w:val="4. st" w:name="ProductID"/>
        </w:smartTagPr>
        <w:r w:rsidRPr="00692A21">
          <w:t>4</w:t>
        </w:r>
        <w:r w:rsidR="00C515B4" w:rsidRPr="00692A21">
          <w:t>.</w:t>
        </w:r>
        <w:r w:rsidRPr="00692A21">
          <w:t xml:space="preserve"> st</w:t>
        </w:r>
      </w:smartTag>
      <w:r w:rsidRPr="00692A21">
        <w:t>. 1</w:t>
      </w:r>
      <w:r w:rsidR="00C515B4" w:rsidRPr="00692A21">
        <w:t>.</w:t>
      </w:r>
      <w:r w:rsidRPr="00692A21">
        <w:t xml:space="preserve"> i 2</w:t>
      </w:r>
      <w:r w:rsidR="00C515B4" w:rsidRPr="00692A21">
        <w:t>.</w:t>
      </w:r>
      <w:r w:rsidRPr="00692A21">
        <w:t xml:space="preserve"> Stečajnog zakona (</w:t>
      </w:r>
      <w:r w:rsidR="00C515B4" w:rsidRPr="00692A21">
        <w:t>Narodne Novine broj</w:t>
      </w:r>
      <w:r w:rsidRPr="00692A21">
        <w:t xml:space="preserve"> 44/96, 29/99, 129/00, 123/03 i 82/06,</w:t>
      </w:r>
      <w:r w:rsidR="00C1346A">
        <w:t xml:space="preserve"> 116/10, 25/12, 133/12, 45/13</w:t>
      </w:r>
      <w:r w:rsidRPr="00692A21">
        <w:t>), stečajni postupak se može otvoriti samo ako</w:t>
      </w:r>
      <w:r w:rsidR="00C515B4" w:rsidRPr="00692A21">
        <w:t xml:space="preserve"> se utvrdi postojanje kojeg od z</w:t>
      </w:r>
      <w:r w:rsidRPr="00692A21">
        <w:t xml:space="preserve">akonom predviđenih stečajnih razloga, a stečajni su razlozi </w:t>
      </w:r>
      <w:r w:rsidR="00C515B4" w:rsidRPr="00692A21">
        <w:t xml:space="preserve">nelikvidnost, </w:t>
      </w:r>
      <w:r w:rsidRPr="00692A21">
        <w:t>nesposobnost za plaćanje i prezaduženost. U ovom postupku nedvojbeno je utvrđeno postojanje stečajnog razloga nesposobnost</w:t>
      </w:r>
      <w:r w:rsidR="00C515B4" w:rsidRPr="00692A21">
        <w:t xml:space="preserve">i za plaćanje sukladno odredbi članka </w:t>
      </w:r>
      <w:smartTag w:element="metricconverter" w:uri="urn:schemas-microsoft-com:office:smarttags">
        <w:smartTagPr>
          <w:attr w:val="4. st" w:name="ProductID"/>
        </w:smartTagPr>
        <w:r w:rsidR="00C515B4" w:rsidRPr="00692A21">
          <w:t>4. st</w:t>
        </w:r>
      </w:smartTag>
      <w:r w:rsidR="00C515B4" w:rsidRPr="00692A21">
        <w:t xml:space="preserve">. 7. </w:t>
      </w:r>
      <w:r w:rsidR="00C1346A">
        <w:t>Stečajnog zakona</w:t>
      </w:r>
      <w:r w:rsidR="00667114" w:rsidRPr="00692A21">
        <w:t xml:space="preserve"> (potvrda FINA-e na listu </w:t>
      </w:r>
      <w:r w:rsidR="00C1346A">
        <w:t>3</w:t>
      </w:r>
      <w:r w:rsidR="00667114" w:rsidRPr="00692A21">
        <w:t xml:space="preserve"> spisa)</w:t>
      </w:r>
      <w:r w:rsidR="00C515B4" w:rsidRPr="00692A21">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Stečajnog zakona  („Narodne novine“ </w:t>
      </w:r>
      <w:r>
        <w:t>71/15,</w:t>
      </w:r>
      <w:r w:rsidRPr="006B6292">
        <w:t xml:space="preserve"> dalje u tekstu: SZ-a</w:t>
      </w:r>
      <w:r>
        <w:t xml:space="preserve">, </w:t>
      </w:r>
      <w:r w:rsidRPr="00435B5D">
        <w:t>a koja se temeljem čl. 441. st. 2. istog Zakona primjenjuje i na postupke koji su u tijeku</w:t>
      </w:r>
      <w:r w:rsidRPr="006B6292">
        <w:t xml:space="preserve">) </w:t>
      </w:r>
      <w:r w:rsidRPr="006B6292">
        <w:lastRenderedPageBreak/>
        <w:t xml:space="preserve">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C1346A">
        <w:t>2. studenog</w:t>
      </w:r>
      <w:r w:rsidR="00551293">
        <w:t xml:space="preserve"> 2015</w:t>
      </w:r>
      <w:r w:rsidRPr="00692A21">
        <w:t>. godine nije uplaćen predujam za pokriće troškova stečajnog postupka, na plaćanje kojeg su pozvani vjerovnici rješenje</w:t>
      </w:r>
      <w:r w:rsidR="00667114" w:rsidRPr="00692A21">
        <w:t>m</w:t>
      </w:r>
      <w:r w:rsidRPr="00692A21">
        <w:t xml:space="preserve"> od </w:t>
      </w:r>
      <w:r w:rsidR="00C1346A">
        <w:t>5. listopada</w:t>
      </w:r>
      <w:r w:rsidR="00551293">
        <w:t xml:space="preserve"> 2015</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C1346A">
        <w:t>6. listopada</w:t>
      </w:r>
      <w:r w:rsidR="00551293">
        <w:t xml:space="preserve"> 2015</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Kako je u prethodnom postupku nedvojbeno utvrđeno postojanje</w:t>
      </w:r>
      <w:r w:rsidR="00551293">
        <w:t xml:space="preserve"> stečajnih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C1346A">
        <w:t>5. listopada</w:t>
      </w:r>
      <w:r w:rsidR="00551293">
        <w:t xml:space="preserve"> 2015</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C1346A">
        <w:t>imovinom dužnika pojedinca</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C1346A">
        <w:t>2. studenog</w:t>
      </w:r>
      <w:r w:rsidR="00551293">
        <w:t xml:space="preserve"> 2015</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06410D">
        <w:t xml:space="preserve"> </w:t>
      </w:r>
    </w:p>
    <w:p w:rsidRDefault="00F7064E" w:rsidP="0006410D" w:rsidR="00F7064E">
      <w:pPr>
        <w:jc w:val="right"/>
      </w:pPr>
    </w:p>
    <w:p w:rsidRDefault="00D61214" w:rsidP="008B0972" w:rsidR="008B0972">
      <w:pPr>
        <w:tabs>
          <w:tab w:pos="6880" w:val="left"/>
        </w:tabs>
      </w:pPr>
      <w:r>
        <w:tab/>
      </w:r>
    </w:p>
    <w:p w:rsidRDefault="0006410D" w:rsidP="00D61214" w:rsidR="0006410D">
      <w:pPr>
        <w:tabs>
          <w:tab w:pos="6870" w:val="left"/>
        </w:tabs>
      </w:pPr>
    </w:p>
    <w:p w:rsidRDefault="005B0B8B" w:rsidP="00D61214" w:rsidR="005B0B8B" w:rsidRPr="00692A21">
      <w:pPr>
        <w:tabs>
          <w:tab w:pos="6870" w:val="left"/>
        </w:tabs>
      </w:pPr>
    </w:p>
    <w:p w:rsidRDefault="00AB70AD" w:rsidP="00AB70AD" w:rsidR="00AB70AD" w:rsidRPr="00AB70AD">
      <w:r w:rsidRPr="00AB70AD">
        <w:t>PRAVNA POUKA:</w:t>
      </w:r>
    </w:p>
    <w:p w:rsidRDefault="00AB70AD" w:rsidP="00AB70AD" w:rsidR="00AB70AD" w:rsidRPr="00AB70AD">
      <w:pPr>
        <w:tabs>
          <w:tab w:pos="9000" w:val="left"/>
        </w:tabs>
        <w:jc w:val="both"/>
      </w:pPr>
      <w:r w:rsidRPr="00AB70AD">
        <w:t xml:space="preserve">Protiv rješenja o otvaranju stečajnog postupka žalbu može podnijeti </w:t>
      </w:r>
      <w:r w:rsidR="00C1346A">
        <w:t>dužnik pojedinac,</w:t>
      </w:r>
      <w:r w:rsidR="0093417F">
        <w:t xml:space="preserve"> </w:t>
      </w:r>
      <w:r w:rsidRPr="00AB70AD">
        <w:t>a protiv rješenja o zaključenju stečajnog postupka žalba je dopuštena  vjerovnicima, u roku 8 dana.</w:t>
      </w:r>
    </w:p>
    <w:p w:rsidRDefault="00AB70AD" w:rsidP="00AB70AD" w:rsidR="00AB70AD" w:rsidRPr="00AB70AD">
      <w:pPr>
        <w:tabs>
          <w:tab w:pos="9000" w:val="left"/>
        </w:tabs>
        <w:jc w:val="both"/>
      </w:pPr>
      <w:r w:rsidRPr="00AB70AD">
        <w:t>Žalba se podnosi Visokom trgovačkom sudu RH, putem ovog suda.</w:t>
      </w:r>
    </w:p>
    <w:p w:rsidRDefault="0095321D" w:rsidP="00514EDC" w:rsidR="0095321D" w:rsidRPr="00AB70AD"/>
    <w:p w:rsidRDefault="0095321D" w:rsidP="00514EDC" w:rsidR="00514EDC" w:rsidRPr="00AB70AD">
      <w:r w:rsidRPr="00AB70AD">
        <w:t>Dna</w:t>
      </w:r>
      <w:r w:rsidR="00514EDC" w:rsidRPr="00AB70AD">
        <w:t>:</w:t>
      </w:r>
    </w:p>
    <w:p w:rsidRDefault="00AB70AD" w:rsidP="00AB70AD" w:rsidR="0093417F">
      <w:r w:rsidRPr="00AB70AD">
        <w:t xml:space="preserve">1. </w:t>
      </w:r>
      <w:r w:rsidR="0093417F">
        <w:t>Predlagatelju</w:t>
      </w:r>
    </w:p>
    <w:p w:rsidRDefault="00AB70AD" w:rsidP="00AB70AD" w:rsidR="00AB70AD" w:rsidRPr="00AB70AD">
      <w:r w:rsidRPr="00AB70AD">
        <w:t xml:space="preserve">2. Dužniku </w:t>
      </w:r>
      <w:r w:rsidR="00C1346A">
        <w:t>pojedincu</w:t>
      </w:r>
      <w:r w:rsidRPr="00AB70AD">
        <w:t xml:space="preserve">   </w:t>
      </w:r>
    </w:p>
    <w:p w:rsidRDefault="00AB70AD" w:rsidP="00AB70AD" w:rsidR="00AB70AD" w:rsidRPr="00AB70AD">
      <w:r w:rsidRPr="00AB70AD">
        <w:t xml:space="preserve">3. Stečajni upravitelj  </w:t>
      </w:r>
      <w:r w:rsidR="0093417F">
        <w:t>Korana Ferdelji</w:t>
      </w:r>
    </w:p>
    <w:p w:rsidRDefault="00C1346A" w:rsidP="00AB70AD" w:rsidR="00AB70AD" w:rsidRPr="00AB70AD">
      <w:r>
        <w:t>4</w:t>
      </w:r>
      <w:r w:rsidR="00AB70AD" w:rsidRPr="00AB70AD">
        <w:t xml:space="preserve">. ŽDO </w:t>
      </w:r>
      <w:r w:rsidR="0093417F">
        <w:t>Zagreb</w:t>
      </w:r>
    </w:p>
    <w:p w:rsidRDefault="00C1346A" w:rsidP="00AB70AD" w:rsidR="00AB70AD" w:rsidRPr="00AB70AD">
      <w:r>
        <w:t>5</w:t>
      </w:r>
      <w:r w:rsidR="00AB70AD" w:rsidRPr="00AB70AD">
        <w:t xml:space="preserve">. Porezna uprava </w:t>
      </w:r>
      <w:r w:rsidR="0093417F">
        <w:t>Zagreb</w:t>
      </w:r>
    </w:p>
    <w:p w:rsidRDefault="00C1346A" w:rsidP="00AB70AD" w:rsidR="00AB70AD" w:rsidRPr="00AB70AD">
      <w:r>
        <w:t>6</w:t>
      </w:r>
      <w:r w:rsidR="00AB70AD" w:rsidRPr="00AB70AD">
        <w:t xml:space="preserve">. </w:t>
      </w:r>
      <w:r w:rsidR="0093417F">
        <w:t>e-</w:t>
      </w:r>
      <w:r w:rsidR="00AB70AD" w:rsidRPr="00AB70AD">
        <w:t xml:space="preserve">Oglasna ploča suda </w:t>
      </w:r>
    </w:p>
    <w:p w:rsidRDefault="00C1346A" w:rsidP="00AB70AD" w:rsidR="00AB70AD" w:rsidRPr="00AB70AD">
      <w:r>
        <w:t>7</w:t>
      </w:r>
      <w:r w:rsidR="00AB70AD" w:rsidRPr="00AB70AD">
        <w:t xml:space="preserve">. </w:t>
      </w:r>
      <w:r>
        <w:t>Obrtnom</w:t>
      </w:r>
      <w:r w:rsidR="00AB70AD" w:rsidRPr="00AB70AD">
        <w:t xml:space="preserve"> registru po pravomoćnosti</w:t>
      </w:r>
    </w:p>
    <w:p w:rsidRDefault="00AB70AD" w:rsidP="00AB70AD" w:rsidR="00AB70AD" w:rsidRPr="00AB70AD">
      <w:r w:rsidRPr="00AB70AD">
        <w:t xml:space="preserve"> </w:t>
      </w:r>
    </w:p>
    <w:p w:rsidRDefault="00514EDC" w:rsidP="00514EDC" w:rsidR="00514EDC" w:rsidRPr="00692A21">
      <w:r w:rsidRPr="00692A21">
        <w:t xml:space="preserve"> </w:t>
      </w:r>
    </w:p>
    <w:sectPr w:rsidSect="00015E74" w:rsidR="00514EDC" w:rsidRPr="00692A21">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0972">
      <w:rPr>
        <w:rStyle w:val="Brojstranice"/>
        <w:noProof/>
      </w:rPr>
      <w:t>3</w:t>
    </w:r>
    <w:r>
      <w:rPr>
        <w:rStyle w:val="Brojstranice"/>
      </w:rPr>
      <w:fldChar w:fldCharType="end"/>
    </w:r>
  </w:p>
  <w:p w:rsidRDefault="00667114" w:rsidR="00667114">
    <w:pPr>
      <w:pStyle w:val="Zaglavlje"/>
    </w:pPr>
    <w:r>
      <w:t xml:space="preserve">                                                                                                                                 4 St-</w:t>
    </w:r>
    <w:r w:rsidR="009403D2">
      <w:t>1</w:t>
    </w:r>
    <w:r w:rsidR="00C1346A">
      <w:t>8</w:t>
    </w:r>
    <w:r w:rsidR="009403D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74993"/>
    <w:rsid w:val="001A044D"/>
    <w:rsid w:val="001A24B8"/>
    <w:rsid w:val="001D564F"/>
    <w:rsid w:val="00212943"/>
    <w:rsid w:val="002208E0"/>
    <w:rsid w:val="00233CF9"/>
    <w:rsid w:val="002566B7"/>
    <w:rsid w:val="00280A59"/>
    <w:rsid w:val="00293964"/>
    <w:rsid w:val="002944F5"/>
    <w:rsid w:val="00294F67"/>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A1BE7"/>
    <w:rsid w:val="004E3B1A"/>
    <w:rsid w:val="004F47B9"/>
    <w:rsid w:val="00502549"/>
    <w:rsid w:val="00505D61"/>
    <w:rsid w:val="00514EDC"/>
    <w:rsid w:val="00523E58"/>
    <w:rsid w:val="00541781"/>
    <w:rsid w:val="00551293"/>
    <w:rsid w:val="00554276"/>
    <w:rsid w:val="00554546"/>
    <w:rsid w:val="005B0B8B"/>
    <w:rsid w:val="005C0B29"/>
    <w:rsid w:val="005C0BF6"/>
    <w:rsid w:val="005D0EB4"/>
    <w:rsid w:val="005D1623"/>
    <w:rsid w:val="005D5F5F"/>
    <w:rsid w:val="005E67DB"/>
    <w:rsid w:val="005F5763"/>
    <w:rsid w:val="00602765"/>
    <w:rsid w:val="00662CB6"/>
    <w:rsid w:val="00667114"/>
    <w:rsid w:val="006861EF"/>
    <w:rsid w:val="00692A21"/>
    <w:rsid w:val="006C293B"/>
    <w:rsid w:val="006C786C"/>
    <w:rsid w:val="007061C1"/>
    <w:rsid w:val="007170B8"/>
    <w:rsid w:val="00717D4A"/>
    <w:rsid w:val="00721F24"/>
    <w:rsid w:val="00737646"/>
    <w:rsid w:val="00774E68"/>
    <w:rsid w:val="007861DF"/>
    <w:rsid w:val="007A550F"/>
    <w:rsid w:val="007D6B85"/>
    <w:rsid w:val="007D7A92"/>
    <w:rsid w:val="007E4737"/>
    <w:rsid w:val="007E7B8D"/>
    <w:rsid w:val="007F4B17"/>
    <w:rsid w:val="0084192B"/>
    <w:rsid w:val="00846404"/>
    <w:rsid w:val="00855AE8"/>
    <w:rsid w:val="008A4087"/>
    <w:rsid w:val="008B0972"/>
    <w:rsid w:val="008E1695"/>
    <w:rsid w:val="008E24D6"/>
    <w:rsid w:val="008E42C6"/>
    <w:rsid w:val="0090434A"/>
    <w:rsid w:val="00912B69"/>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2E2C"/>
    <w:rsid w:val="00A22E26"/>
    <w:rsid w:val="00A34FB5"/>
    <w:rsid w:val="00A44A0E"/>
    <w:rsid w:val="00A505C4"/>
    <w:rsid w:val="00A74268"/>
    <w:rsid w:val="00A8166A"/>
    <w:rsid w:val="00A86374"/>
    <w:rsid w:val="00AB70AD"/>
    <w:rsid w:val="00AD379D"/>
    <w:rsid w:val="00AD6DDA"/>
    <w:rsid w:val="00AF6F8E"/>
    <w:rsid w:val="00B42D68"/>
    <w:rsid w:val="00B57910"/>
    <w:rsid w:val="00B85A0A"/>
    <w:rsid w:val="00B918B5"/>
    <w:rsid w:val="00B97F98"/>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B0972"/>
    <w:rPr>
      <w:color w:val="808080"/>
      <w:bdr w:space="0" w:sz="0" w:color="auto" w:val="none"/>
      <w:shd w:fill="auto" w:color="auto" w:val="clear"/>
    </w:rPr>
  </w:style>
  <w:style w:customStyle="true" w:styleId="eSPISCCParagraphDefaultFont" w:type="character">
    <w:name w:val="eSPIS_CC_Paragraph Default Font"/>
    <w:basedOn w:val="Zadanifontodlomka"/>
    <w:rsid w:val="008B09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0972"/>
    <w:rPr>
      <w:bdr w:space="0" w:sz="0" w:color="auto" w:val="none"/>
      <w:shd w:fill="FFFFCC" w:color="auto" w:val="clear"/>
      <w:lang w:val="hr-HR"/>
    </w:rPr>
  </w:style>
  <w:style w:customStyle="true" w:styleId="PozadinaSvijetloCrvena" w:type="character">
    <w:name w:val="Pozadina_SvijetloCrvena"/>
    <w:basedOn w:val="eSPISCCParagraphDefaultFont"/>
    <w:rsid w:val="008B09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09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B0972"/>
    <w:rPr>
      <w:color w:val="808080"/>
      <w:bdr w:color="auto" w:space="0" w:sz="0" w:val="none"/>
      <w:shd w:color="auto" w:fill="auto" w:val="clear"/>
    </w:rPr>
  </w:style>
  <w:style w:customStyle="1" w:styleId="eSPISCCParagraphDefaultFont" w:type="character">
    <w:name w:val="eSPIS_CC_Paragraph Default Font"/>
    <w:basedOn w:val="Zadanifontodlomka"/>
    <w:rsid w:val="008B09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0972"/>
    <w:rPr>
      <w:bdr w:color="auto" w:space="0" w:sz="0" w:val="none"/>
      <w:shd w:color="auto" w:fill="FFFFCC" w:val="clear"/>
      <w:lang w:val="hr-HR"/>
    </w:rPr>
  </w:style>
  <w:style w:customStyle="1" w:styleId="PozadinaSvijetloCrvena" w:type="character">
    <w:name w:val="Pozadina_SvijetloCrvena"/>
    <w:basedOn w:val="eSPISCCParagraphDefaultFont"/>
    <w:rsid w:val="008B09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09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2015.</izvorni_sadrzaj>
    <derivirana_varijabla naziv="DomainObject.Predmet.DatumOsnivanja_1">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St-18/2015</izvorni_sadrzaj>
    <derivirana_varijabla naziv="DomainObject.Predmet.OznakaBroj_1">St-18/2015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Mirela Sušić</izvorni_sadrzaj>
    <derivirana_varijabla naziv="DomainObject.Predmet.ProtustrankaFormated_1">  Mirela Sušić</derivirana_varijabla>
  </DomainObject.Predmet.ProtustrankaFormated>
  <DomainObject.Predmet.ProtustrankaFormatedOIB>
    <izvorni_sadrzaj>  Mirela Sušić, OIB 26565649809</izvorni_sadrzaj>
    <derivirana_varijabla naziv="DomainObject.Predmet.ProtustrankaFormatedOIB_1">  Mirela Sušić, OIB 26565649809</derivirana_varijabla>
  </DomainObject.Predmet.ProtustrankaFormatedOIB>
  <DomainObject.Predmet.ProtustrankaFormatedWithAdress>
    <izvorni_sadrzaj> Mirela Sušić, Jurja Denzlera bb, 10000 Zagreb</izvorni_sadrzaj>
    <derivirana_varijabla naziv="DomainObject.Predmet.ProtustrankaFormatedWithAdress_1"> Mirela Sušić, Jurja Denzlera bb, 10000 Zagreb</derivirana_varijabla>
  </DomainObject.Predmet.ProtustrankaFormatedWithAdress>
  <DomainObject.Predmet.ProtustrankaFormatedWithAdressOIB>
    <izvorni_sadrzaj> Mirela Sušić, OIB 26565649809, Jurja Denzlera bb, 10000 Zagreb</izvorni_sadrzaj>
    <derivirana_varijabla naziv="DomainObject.Predmet.ProtustrankaFormatedWithAdressOIB_1"> Mirela Sušić, OIB 26565649809, Jurja Denzlera bb, 10000 Zagreb</derivirana_varijabla>
  </DomainObject.Predmet.ProtustrankaFormatedWithAdressOIB>
  <DomainObject.Predmet.ProtustrankaWithAdress>
    <izvorni_sadrzaj>Mirela Sušić Jurja Denzlera bb, 10000 Zagreb</izvorni_sadrzaj>
    <derivirana_varijabla naziv="DomainObject.Predmet.ProtustrankaWithAdress_1">Mirela Sušić Jurja Denzlera bb, 10000 Zagreb</derivirana_varijabla>
  </DomainObject.Predmet.ProtustrankaWithAdress>
  <DomainObject.Predmet.ProtustrankaWithAdressOIB>
    <izvorni_sadrzaj>Mirela Sušić, OIB 26565649809, Jurja Denzlera bb, 10000 Zagreb</izvorni_sadrzaj>
    <derivirana_varijabla naziv="DomainObject.Predmet.ProtustrankaWithAdressOIB_1">Mirela Sušić, OIB 26565649809, Jurja Denzlera bb, 10000 Zagreb</derivirana_varijabla>
  </DomainObject.Predmet.ProtustrankaWithAdressOIB>
  <DomainObject.Predmet.ProtustrankaNazivFormated>
    <izvorni_sadrzaj>Mirela Sušić</izvorni_sadrzaj>
    <derivirana_varijabla naziv="DomainObject.Predmet.ProtustrankaNazivFormated_1">Mirela Sušić</derivirana_varijabla>
  </DomainObject.Predmet.ProtustrankaNazivFormated>
  <DomainObject.Predmet.ProtustrankaNazivFormatedOIB>
    <izvorni_sadrzaj>Mirela Sušić, OIB 26565649809</izvorni_sadrzaj>
    <derivirana_varijabla naziv="DomainObject.Predmet.ProtustrankaNazivFormatedOIB_1">Mirela Sušić, OIB 26565649809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Ilica 307, 10000 Zagreb</izvorni_sadrzaj>
    <derivirana_varijabla naziv="DomainObject.Predmet.StrankaFormatedWithAdress_1"> FINA, Ilica 307, 10000 Zagreb</derivirana_varijabla>
  </DomainObject.Predmet.StrankaFormatedWithAdress>
  <DomainObject.Predmet.StrankaFormatedWithAdressOIB>
    <izvorni_sadrzaj> FINA, OIB 85821130368, Ilica 307, 10000 Zagreb</izvorni_sadrzaj>
    <derivirana_varijabla naziv="DomainObject.Predmet.StrankaFormatedWithAdressOIB_1"> FINA, OIB 85821130368, Ilica 307, 10000 Zagreb</derivirana_varijabla>
  </DomainObject.Predmet.StrankaFormatedWithAdressOIB>
  <DomainObject.Predmet.StrankaWithAdress>
    <izvorni_sadrzaj>FINA Ilica 307,10000 Zagreb</izvorni_sadrzaj>
    <derivirana_varijabla naziv="DomainObject.Predmet.StrankaWithAdress_1">FINA Ilica 307,10000 Zagreb</derivirana_varijabla>
  </DomainObject.Predmet.StrankaWithAdress>
  <DomainObject.Predmet.StrankaWithAdressOIB>
    <izvorni_sadrzaj>FINA, OIB 85821130368, Ilica 307,10000 Zagreb</izvorni_sadrzaj>
    <derivirana_varijabla naziv="DomainObject.Predmet.StrankaWithAdressOIB_1">FINA, OIB 85821130368, Ilica 307,10000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Ilica 307, 10000 Zagreb</item>
    </izvorni_sadrzaj>
    <derivirana_varijabla naziv="DomainObject.Predmet.StrankaListFormatedWithAdress_1">
      <item>FINA, Ilica 307, 10000 Zagreb</item>
    </derivirana_varijabla>
  </DomainObject.Predmet.StrankaListFormatedWithAdress>
  <DomainObject.Predmet.StrankaListFormatedWithAdressOIB>
    <izvorni_sadrzaj>
      <item>FINA, OIB 85821130368, Ilica 307, 10000 Zagreb</item>
    </izvorni_sadrzaj>
    <derivirana_varijabla naziv="DomainObject.Predmet.StrankaListFormatedWithAdressOIB_1">
      <item>FINA, OIB 85821130368, Ilica 307,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Mirela Sušić</item>
    </izvorni_sadrzaj>
    <derivirana_varijabla naziv="DomainObject.Predmet.ProtuStrankaListFormated_1">
      <item>Mirela Sušić</item>
    </derivirana_varijabla>
  </DomainObject.Predmet.ProtuStrankaListFormated>
  <DomainObject.Predmet.ProtuStrankaListFormatedOIB>
    <izvorni_sadrzaj>
      <item>Mirela Sušić, OIB 26565649809</item>
    </izvorni_sadrzaj>
    <derivirana_varijabla naziv="DomainObject.Predmet.ProtuStrankaListFormatedOIB_1">
      <item>Mirela Sušić, OIB 26565649809</item>
    </derivirana_varijabla>
  </DomainObject.Predmet.ProtuStrankaListFormatedOIB>
  <DomainObject.Predmet.ProtuStrankaListFormatedWithAdress>
    <izvorni_sadrzaj>
      <item>Mirela Sušić, Jurja Denzlera bb, 10000 Zagreb</item>
    </izvorni_sadrzaj>
    <derivirana_varijabla naziv="DomainObject.Predmet.ProtuStrankaListFormatedWithAdress_1">
      <item>Mirela Sušić, Jurja Denzlera bb, 10000 Zagreb</item>
    </derivirana_varijabla>
  </DomainObject.Predmet.ProtuStrankaListFormatedWithAdress>
  <DomainObject.Predmet.ProtuStrankaListFormatedWithAdressOIB>
    <izvorni_sadrzaj>
      <item>Mirela Sušić, OIB 26565649809, Jurja Denzlera bb, 10000 Zagreb</item>
    </izvorni_sadrzaj>
    <derivirana_varijabla naziv="DomainObject.Predmet.ProtuStrankaListFormatedWithAdressOIB_1">
      <item>Mirela Sušić, OIB 26565649809, Jurja Denzlera bb, 10000 Zagreb</item>
    </derivirana_varijabla>
  </DomainObject.Predmet.ProtuStrankaListFormatedWithAdressOIB>
  <DomainObject.Predmet.ProtuStrankaListNazivFormated>
    <izvorni_sadrzaj>
      <item>Mirela Sušić</item>
    </izvorni_sadrzaj>
    <derivirana_varijabla naziv="DomainObject.Predmet.ProtuStrankaListNazivFormated_1">
      <item>Mirela Sušić</item>
    </derivirana_varijabla>
  </DomainObject.Predmet.ProtuStrankaListNazivFormated>
  <DomainObject.Predmet.ProtuStrankaListNazivFormatedOIB>
    <izvorni_sadrzaj>
      <item>Mirela Sušić, OIB 26565649809</item>
    </izvorni_sadrzaj>
    <derivirana_varijabla naziv="DomainObject.Predmet.ProtuStrankaListNazivFormatedOIB_1">
      <item>Mirela Sušić, OIB 26565649809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Mirela Sušić</izvorni_sadrzaj>
    <derivirana_varijabla naziv="DomainObject.Predmet.ProtustrankaIDrugi_1">Mirela Sušić</derivirana_varijabla>
  </DomainObject.Predmet.ProtustrankaIDrugi>
  <DomainObject.Predmet.StrankaIDrugiAdressOIB>
    <izvorni_sadrzaj>FINA, OIB 85821130368, Ilica 307, 10000 Zagreb</izvorni_sadrzaj>
    <derivirana_varijabla naziv="DomainObject.Predmet.StrankaIDrugiAdressOIB_1">FINA, OIB 85821130368, Ilica 307, 10000 Zagreb</derivirana_varijabla>
  </DomainObject.Predmet.StrankaIDrugiAdressOIB>
  <DomainObject.Predmet.ProtustrankaIDrugiAdressOIB>
    <izvorni_sadrzaj>Mirela Sušić, OIB 26565649809, Jurja Denzlera bb, 10000 Zagreb</izvorni_sadrzaj>
    <derivirana_varijabla naziv="DomainObject.Predmet.ProtustrankaIDrugiAdressOIB_1">Mirela Sušić, OIB 26565649809, Jurja Denzlera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Mirela Sušić</item>
    </izvorni_sadrzaj>
    <derivirana_varijabla naziv="DomainObject.Predmet.SudioniciListNaziv_1">
      <item>FINA</item>
      <item>Mirela Sušić</item>
    </derivirana_varijabla>
  </DomainObject.Predmet.SudioniciListNaziv>
  <DomainObject.Predmet.SudioniciListAdressOIB>
    <izvorni_sadrzaj>
      <item>FINA, OIB 85821130368, Ilica 307,10000 Zagreb</item>
      <item>Mirela Sušić, OIB 26565649809, Jurja Denzlera bb,10000 Zagreb</item>
    </izvorni_sadrzaj>
    <derivirana_varijabla naziv="DomainObject.Predmet.SudioniciListAdressOIB_1">
      <item>FINA, OIB 85821130368, Ilica 307,10000 Zagreb</item>
      <item>Mirela Sušić, OIB 26565649809, Jurja Denzlera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26565649809</item>
    </izvorni_sadrzaj>
    <derivirana_varijabla naziv="DomainObject.Predmet.SudioniciListNazivOIB_1">
      <item>, OIB 85821130368</item>
      <item>, OIB 26565649809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1209</properties:Words>
  <properties:Characters>6902</properties:Characters>
  <properties:Lines>144</properties:Lines>
  <properties:Paragraphs>39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2015-11-02T09:13:00Z</dcterms:created>
  <dc:creator>Korisnik</dc:creator>
  <cp:lastModifiedBy>Goranka Boljkovac</cp:lastModifiedBy>
  <cp:lastPrinted>2015-11-02T09:41:00Z</cp:lastPrinted>
  <dcterms:modified xmlns:xsi="http://www.w3.org/2001/XMLSchema-instance" xsi:type="dcterms:W3CDTF">2015-11-02T09:44:00Z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