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1068d" w14:paraId="ad1068d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E970F8">
        <w:t xml:space="preserve"> v. r.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0F8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0F8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IMAT jednostavno društvo s ograničenom odgovornošću</izvorni_sadrzaj>
    <derivirana_varijabla naziv="DomainObject.Predmet.ProtustrankaFormated_1">  IMAT jednostavno društvo s ograničenom odgovornošću</derivirana_varijabla>
  </DomainObject.Predmet.ProtustrankaFormated>
  <DomainObject.Predmet.ProtustrankaFormatedOIB>
    <izvorni_sadrzaj>  IMAT jednostavno društvo s ograničenom odgovornošću, OIB 42904326261</izvorni_sadrzaj>
    <derivirana_varijabla naziv="DomainObject.Predmet.ProtustrankaFormatedOIB_1">  IMAT jednostavno društvo s ograničenom odgovornošću, OIB 42904326261</derivirana_varijabla>
  </DomainObject.Predmet.ProtustrankaFormatedOIB>
  <DomainObject.Predmet.ProtustrankaFormatedWithAdress>
    <izvorni_sadrzaj> IMAT jednostavno društvo s ograničenom odgovornošću, Stjepana Radića 57, 42206 Majerje</izvorni_sadrzaj>
    <derivirana_varijabla naziv="DomainObject.Predmet.ProtustrankaFormatedWithAdress_1"> IMAT jednostavno društvo s ograničenom odgovornošću, Stjepana Radića 57, 42206 Majerje</derivirana_varijabla>
  </DomainObject.Predmet.ProtustrankaFormatedWithAdress>
  <DomainObject.Predmet.ProtustrankaFormatedWithAdressOIB>
    <izvorni_sadrzaj> IMAT jednostavno društvo s ograničenom odgovornošću, OIB 42904326261, Stjepana Radića 57, 42206 Majerje</izvorni_sadrzaj>
    <derivirana_varijabla naziv="DomainObject.Predmet.ProtustrankaFormatedWithAdressOIB_1"> IMAT jednostavno društvo s ograničenom odgovornošću, OIB 42904326261, Stjepana Radića 57, 42206 Majerje</derivirana_varijabla>
  </DomainObject.Predmet.ProtustrankaFormatedWithAdressOIB>
  <DomainObject.Predmet.ProtustrankaWithAdress>
    <izvorni_sadrzaj>IMAT jednostavno društvo s ograničenom odgovornošću Stjepana Radića 57, 42206 Majerje</izvorni_sadrzaj>
    <derivirana_varijabla naziv="DomainObject.Predmet.ProtustrankaWithAdress_1">IMAT jednostavno društvo s ograničenom odgovornošću Stjepana Radića 57, 42206 Majerje</derivirana_varijabla>
  </DomainObject.Predmet.ProtustrankaWithAdress>
  <DomainObject.Predmet.ProtustrankaWithAdressOIB>
    <izvorni_sadrzaj>IMAT jednostavno društvo s ograničenom odgovornošću, OIB 42904326261, Stjepana Radića 57, 42206 Majerje</izvorni_sadrzaj>
    <derivirana_varijabla naziv="DomainObject.Predmet.ProtustrankaWithAdressOIB_1">IMAT jednostavno društvo s ograničenom odgovornošću, OIB 42904326261, Stjepana Radića 57, 42206 Majerje</derivirana_varijabla>
  </DomainObject.Predmet.ProtustrankaWithAdressOIB>
  <DomainObject.Predmet.ProtustrankaNazivFormated>
    <izvorni_sadrzaj>IMAT jednostavno društvo s ograničenom odgovornošću</izvorni_sadrzaj>
    <derivirana_varijabla naziv="DomainObject.Predmet.ProtustrankaNazivFormated_1">IMAT jednostavno društvo s ograničenom odgovornošću</derivirana_varijabla>
  </DomainObject.Predmet.ProtustrankaNazivFormated>
  <DomainObject.Predmet.ProtustrankaNazivFormatedOIB>
    <izvorni_sadrzaj>IMAT jednostavno društvo s ograničenom odgovornošću, OIB 42904326261</izvorni_sadrzaj>
    <derivirana_varijabla naziv="DomainObject.Predmet.ProtustrankaNazivFormatedOIB_1">IMAT jednostavno društvo s ograničenom odgovornošću, OIB 42904326261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19327.92</izvorni_sadrzaj>
    <derivirana_varijabla naziv="DomainObject.Predmet.TrenutnaVrijednost_1">19327.92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IMAT jednostavno društvo s ograničenom odgovornošću</item>
    </izvorni_sadrzaj>
    <derivirana_varijabla naziv="DomainObject.Predmet.ProtuStrankaListFormated_1">
      <item>IMAT jednostavno društvo s ograničenom odgovornošću</item>
    </derivirana_varijabla>
  </DomainObject.Predmet.ProtuStrankaListFormated>
  <DomainObject.Predmet.ProtuStrankaListFormatedOIB>
    <izvorni_sadrzaj>
      <item>IMAT jednostavno društvo s ograničenom odgovornošću, OIB 42904326261</item>
    </izvorni_sadrzaj>
    <derivirana_varijabla naziv="DomainObject.Predmet.ProtuStrankaListFormatedOIB_1">
      <item>IMAT jednostavno društvo s ograničenom odgovornošću, OIB 42904326261</item>
    </derivirana_varijabla>
  </DomainObject.Predmet.ProtuStrankaListFormatedOIB>
  <DomainObject.Predmet.ProtuStrankaListFormatedWithAdress>
    <izvorni_sadrzaj>
      <item>IMAT jednostavno društvo s ograničenom odgovornošću, Stjepana Radića 57, 42206 Majerje</item>
    </izvorni_sadrzaj>
    <derivirana_varijabla naziv="DomainObject.Predmet.ProtuStrankaListFormatedWithAdress_1">
      <item>IMAT jednostavno društvo s ograničenom odgovornošću, Stjepana Radića 57, 42206 Majerje</item>
    </derivirana_varijabla>
  </DomainObject.Predmet.ProtuStrankaListFormatedWithAdress>
  <DomainObject.Predmet.ProtuStrankaListFormatedWithAdressOIB>
    <izvorni_sadrzaj>
      <item>IMAT jednostavno društvo s ograničenom odgovornošću, OIB 42904326261, Stjepana Radića 57, 42206 Majerje</item>
    </izvorni_sadrzaj>
    <derivirana_varijabla naziv="DomainObject.Predmet.ProtuStrankaListFormatedWithAdressOIB_1">
      <item>IMAT jednostavno društvo s ograničenom odgovornošću, OIB 42904326261, Stjepana Radića 57, 42206 Majerje</item>
    </derivirana_varijabla>
  </DomainObject.Predmet.ProtuStrankaListFormatedWithAdressOIB>
  <DomainObject.Predmet.ProtuStrankaListNazivFormated>
    <izvorni_sadrzaj>
      <item>IMAT jednostavno društvo s ograničenom odgovornošću</item>
    </izvorni_sadrzaj>
    <derivirana_varijabla naziv="DomainObject.Predmet.ProtuStrankaListNazivFormated_1">
      <item>IMAT jednostavno društvo s ograničenom odgovornošću</item>
    </derivirana_varijabla>
  </DomainObject.Predmet.ProtuStrankaListNazivFormated>
  <DomainObject.Predmet.ProtuStrankaListNazivFormatedOIB>
    <izvorni_sadrzaj>
      <item>IMAT jednostavno društvo s ograničenom odgovornošću, OIB 42904326261</item>
    </izvorni_sadrzaj>
    <derivirana_varijabla naziv="DomainObject.Predmet.ProtuStrankaListNazivFormatedOIB_1">
      <item>IMAT jednostavno društvo s ograničenom odgovornošću, OIB 42904326261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IMAT jednostavno društvo s ograničenom odgovornošću</izvorni_sadrzaj>
    <derivirana_varijabla naziv="DomainObject.Predmet.ProtustrankaIDrugi_1">IMAT jednostavno društvo s ograničenom odgovornošću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IMAT jednostavno društvo s ograničenom odgovornošću, OIB 42904326261, Stjepana Radića 57, 42206 Majerje</izvorni_sadrzaj>
    <derivirana_varijabla naziv="DomainObject.Predmet.ProtustrankaIDrugiAdressOIB_1">IMAT jednostavno društvo s ograničenom odgovornošću, OIB 42904326261, Stjepana Radića 57, 42206 Majerje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IMAT jednostavno društvo s ograničenom odgovornošću</item>
      <item>Sudski registar</item>
      <item>e-oglasna ploča</item>
    </izvorni_sadrzaj>
    <derivirana_varijabla naziv="DomainObject.Predmet.SudioniciListNaziv_1">
      <item>Financijska agencija</item>
      <item>IMAT jednostavno društvo s ograničenom odgovornošću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IMAT jednostavno društvo s ograničenom odgovornošću, OIB 42904326261, Stjepana Radića 57,42206 Majerje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IMAT jednostavno društvo s ograničenom odgovornošću, OIB 42904326261, Stjepana Radića 57,42206 Majerje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EC1B5D-669C-4A8E-988D-DDE72EA4B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2017-12-27T08:55:00Z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