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89eb" w14:paraId="67e89eb" w:rsidRDefault="00025C7C" w:rsidP="00E02A3D" w:rsidR="00025C7C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0A3529" w:rsidR="00025C7C" w:rsidRPr="000A3529">
      <w:pPr>
        <w:rPr>
          <w:sz w:val="24"/>
          <w:szCs w:val="24"/>
          <w:lang w:val="hr-HR"/>
        </w:rPr>
      </w:pPr>
    </w:p>
    <w:p w:rsidRDefault="00025C7C" w:rsidP="000A3529" w:rsidR="00025C7C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 St-</w:t>
      </w:r>
      <w:r>
        <w:rPr>
          <w:sz w:val="24"/>
          <w:szCs w:val="24"/>
          <w:lang w:val="hr-HR"/>
        </w:rPr>
        <w:t>40/12-</w:t>
      </w:r>
      <w:r w:rsidR="00042857">
        <w:rPr>
          <w:sz w:val="24"/>
          <w:szCs w:val="24"/>
          <w:lang w:val="hr-HR"/>
        </w:rPr>
        <w:t>229</w:t>
      </w:r>
    </w:p>
    <w:p w:rsidRDefault="00025C7C" w:rsidP="00E02A3D" w:rsidR="00025C7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25C7C" w:rsidP="00E02A3D" w:rsidR="00025C7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E02A3D" w:rsidR="00025C7C">
      <w:pPr>
        <w:rPr>
          <w:sz w:val="24"/>
          <w:szCs w:val="24"/>
          <w:lang w:val="hr-HR"/>
        </w:rPr>
      </w:pPr>
    </w:p>
    <w:p w:rsidRDefault="00025C7C" w:rsidP="000A3529" w:rsidR="00025C7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25C7C" w:rsidP="000A3529" w:rsidR="00025C7C" w:rsidRPr="000A3529">
      <w:pPr>
        <w:jc w:val="center"/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025C7C" w:rsidP="00E02A3D" w:rsidR="00025C7C">
      <w:pPr>
        <w:rPr>
          <w:sz w:val="24"/>
          <w:szCs w:val="24"/>
          <w:lang w:val="hr-HR"/>
        </w:rPr>
      </w:pP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756FF6" w:rsidR="00025C7C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C3238F">
          <w:rPr>
            <w:sz w:val="24"/>
            <w:szCs w:val="24"/>
            <w:lang w:val="hr-HR"/>
          </w:rPr>
          <w:t>sud u</w:t>
        </w:r>
      </w:smartTag>
      <w:r w:rsidRPr="00C3238F">
        <w:rPr>
          <w:sz w:val="24"/>
          <w:szCs w:val="24"/>
          <w:lang w:val="hr-HR"/>
        </w:rPr>
        <w:t xml:space="preserve"> Zadru</w:t>
      </w:r>
      <w:r>
        <w:rPr>
          <w:sz w:val="24"/>
          <w:szCs w:val="24"/>
          <w:lang w:val="hr-HR"/>
        </w:rPr>
        <w:t xml:space="preserve"> (OIB: 39670464653)</w:t>
      </w:r>
      <w:r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>
        <w:rPr>
          <w:sz w:val="24"/>
          <w:szCs w:val="24"/>
          <w:lang w:val="hr-HR"/>
        </w:rPr>
        <w:t>TAKMA</w:t>
      </w:r>
      <w:r w:rsidRPr="00C3238F">
        <w:rPr>
          <w:sz w:val="24"/>
          <w:szCs w:val="24"/>
          <w:lang w:val="hr-HR"/>
        </w:rPr>
        <w:t xml:space="preserve"> d.o.o. Zadar u stečaju,</w:t>
      </w:r>
      <w:r>
        <w:rPr>
          <w:sz w:val="24"/>
          <w:szCs w:val="24"/>
          <w:lang w:val="hr-HR"/>
        </w:rPr>
        <w:t xml:space="preserve"> Hrvatskog sabora 8, Zadar, OIB:</w:t>
      </w:r>
      <w:r w:rsidR="00420E2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58339833521,</w:t>
      </w:r>
      <w:r w:rsidRPr="00C3238F">
        <w:rPr>
          <w:sz w:val="24"/>
          <w:szCs w:val="24"/>
          <w:lang w:val="hr-HR"/>
        </w:rPr>
        <w:t xml:space="preserve"> zastupanom po stečajnom upravitelju </w:t>
      </w:r>
      <w:r>
        <w:rPr>
          <w:sz w:val="24"/>
          <w:szCs w:val="24"/>
          <w:lang w:val="hr-HR"/>
        </w:rPr>
        <w:t>Željku Vrkiću</w:t>
      </w:r>
      <w:r w:rsidRPr="00C3238F">
        <w:rPr>
          <w:sz w:val="24"/>
          <w:szCs w:val="24"/>
          <w:lang w:val="hr-HR"/>
        </w:rPr>
        <w:t xml:space="preserve">, temeljem odluke skupštine vjerovnika od dana </w:t>
      </w:r>
      <w:r>
        <w:rPr>
          <w:sz w:val="24"/>
          <w:szCs w:val="24"/>
          <w:lang w:val="hr-HR"/>
        </w:rPr>
        <w:t xml:space="preserve">13. lipnja 2012. </w:t>
      </w:r>
      <w:r w:rsidRPr="00C3238F">
        <w:rPr>
          <w:sz w:val="24"/>
          <w:szCs w:val="24"/>
          <w:lang w:val="hr-HR"/>
        </w:rPr>
        <w:t>godine,</w:t>
      </w:r>
      <w:r>
        <w:rPr>
          <w:sz w:val="24"/>
          <w:szCs w:val="24"/>
          <w:lang w:val="hr-HR"/>
        </w:rPr>
        <w:t xml:space="preserve"> i rješenja o prodaji od</w:t>
      </w:r>
      <w:r w:rsidRPr="00C3238F">
        <w:rPr>
          <w:sz w:val="24"/>
          <w:szCs w:val="24"/>
          <w:lang w:val="hr-HR"/>
        </w:rPr>
        <w:t xml:space="preserve"> dana </w:t>
      </w:r>
      <w:r w:rsidRPr="00253FB8">
        <w:rPr>
          <w:sz w:val="24"/>
          <w:szCs w:val="24"/>
          <w:lang w:val="hr-HR"/>
        </w:rPr>
        <w:t>21. studenoga 2014</w:t>
      </w:r>
      <w:r>
        <w:rPr>
          <w:sz w:val="24"/>
          <w:szCs w:val="24"/>
          <w:lang w:val="hr-HR"/>
        </w:rPr>
        <w:t>. godine,</w:t>
      </w:r>
      <w:r w:rsidRPr="000A3529">
        <w:rPr>
          <w:sz w:val="24"/>
          <w:szCs w:val="24"/>
          <w:lang w:val="hr-HR"/>
        </w:rPr>
        <w:t xml:space="preserve">dana </w:t>
      </w:r>
      <w:r w:rsidR="00042857">
        <w:rPr>
          <w:sz w:val="24"/>
          <w:szCs w:val="24"/>
          <w:lang w:val="hr-HR"/>
        </w:rPr>
        <w:t>27. listopada</w:t>
      </w:r>
      <w:r w:rsidRPr="000A352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Pr="000A3529">
        <w:rPr>
          <w:sz w:val="24"/>
          <w:szCs w:val="24"/>
          <w:lang w:val="hr-HR"/>
        </w:rPr>
        <w:t xml:space="preserve">. godine,  </w:t>
      </w: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</w:p>
    <w:p w:rsidRDefault="005D3524" w:rsidP="005D3524" w:rsidR="005D3524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 w:rsidR="003635F7">
        <w:rPr>
          <w:sz w:val="24"/>
          <w:szCs w:val="24"/>
          <w:lang w:val="hr-HR"/>
        </w:rPr>
        <w:t>šesta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>
        <w:rPr>
          <w:sz w:val="24"/>
          <w:szCs w:val="24"/>
          <w:lang w:val="hr-HR"/>
        </w:rPr>
        <w:t>TAKMA</w:t>
      </w:r>
      <w:r w:rsidRPr="00C3238F">
        <w:rPr>
          <w:sz w:val="24"/>
          <w:szCs w:val="24"/>
          <w:lang w:val="hr-HR"/>
        </w:rPr>
        <w:t xml:space="preserve"> d.o.o. </w:t>
      </w:r>
      <w:r w:rsidRPr="009544DA">
        <w:rPr>
          <w:sz w:val="24"/>
          <w:szCs w:val="24"/>
          <w:lang w:val="hr-HR"/>
        </w:rPr>
        <w:t xml:space="preserve">Zadar  u stečaju i to: </w:t>
      </w:r>
    </w:p>
    <w:p w:rsidRDefault="005D3524" w:rsidP="005D3524" w:rsidR="005D3524" w:rsidRPr="009544DA">
      <w:pPr>
        <w:pStyle w:val="StandardWeb"/>
        <w:jc w:val="both"/>
      </w:pPr>
      <w:r w:rsidRPr="009544DA">
        <w:t xml:space="preserve">Nekretnine upisane u </w:t>
      </w:r>
      <w:r w:rsidRPr="005D3524">
        <w:t xml:space="preserve">zk.ul.br. 2874 k.o. Diklo, kat. oznake čest. zem.  1135/12, 3. etaža (E-3), ukupne površine </w:t>
      </w:r>
      <w:smartTag w:element="metricconverter" w:uri="urn:schemas-microsoft-com:office:smarttags">
        <w:smartTagPr>
          <w:attr w:val="63,40 m2" w:name="ProductID"/>
        </w:smartTagPr>
        <w:r w:rsidRPr="005D3524">
          <w:t>63,40 m2</w:t>
        </w:r>
      </w:smartTag>
      <w:r w:rsidRPr="005D3524">
        <w:t>, u naravi stan</w:t>
      </w:r>
      <w:r w:rsidRPr="009544DA">
        <w:t xml:space="preserve">. </w:t>
      </w:r>
    </w:p>
    <w:p w:rsidRDefault="005D3524" w:rsidP="005D3524" w:rsidR="005D3524" w:rsidRPr="009544DA">
      <w:pPr>
        <w:pStyle w:val="StandardWeb"/>
        <w:jc w:val="both"/>
      </w:pPr>
      <w:r w:rsidRPr="009544DA">
        <w:rPr>
          <w:b/>
        </w:rPr>
        <w:t>II</w:t>
      </w:r>
      <w:r w:rsidRPr="009544DA">
        <w:t xml:space="preserve">   Utvrđuje se vrijednost nekretnine iz točke I. kao početna cijena u iznosu od  </w:t>
      </w:r>
      <w:r w:rsidR="003635F7">
        <w:t>462.186,00</w:t>
      </w:r>
      <w:r>
        <w:t xml:space="preserve"> kuna, </w:t>
      </w:r>
      <w:r w:rsidRPr="000F7999">
        <w:t>uz naznaku da u</w:t>
      </w:r>
      <w:r>
        <w:t xml:space="preserve"> navedeni</w:t>
      </w:r>
      <w:r w:rsidRPr="000F7999">
        <w:t xml:space="preserve"> iznos nije uključen </w:t>
      </w:r>
      <w:r>
        <w:t>PDV</w:t>
      </w:r>
      <w:r w:rsidRPr="000F7999">
        <w:t xml:space="preserve"> te da sve obveze u pogledu poreza u cijelosti padaju na teret kupca.</w:t>
      </w:r>
    </w:p>
    <w:p w:rsidRDefault="005D3524" w:rsidP="005D3524" w:rsidR="005D3524" w:rsidRPr="00C3238F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Ministarstva financija, Porezne uprave, Područni ured Zadar.</w:t>
      </w:r>
    </w:p>
    <w:p w:rsidRDefault="005D3524" w:rsidP="005D3524" w:rsidR="005D3524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D3524" w:rsidP="00756FF6" w:rsidR="00025C7C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9544DA">
          <w:rPr>
            <w:sz w:val="24"/>
            <w:szCs w:val="24"/>
            <w:lang w:val="hr-HR"/>
          </w:rPr>
          <w:t>u Zadru</w:t>
        </w:r>
      </w:smartTag>
      <w:r>
        <w:rPr>
          <w:sz w:val="24"/>
          <w:szCs w:val="24"/>
          <w:lang w:val="hr-HR"/>
        </w:rPr>
        <w:t>, Ul. Franje Tuđmana br, 35,</w:t>
      </w:r>
      <w:r w:rsidRPr="009544DA">
        <w:rPr>
          <w:sz w:val="24"/>
          <w:szCs w:val="24"/>
          <w:lang w:val="hr-HR"/>
        </w:rPr>
        <w:t xml:space="preserve"> sudnica broj </w:t>
      </w:r>
      <w:r>
        <w:rPr>
          <w:sz w:val="24"/>
          <w:szCs w:val="24"/>
          <w:lang w:val="hr-HR"/>
        </w:rPr>
        <w:t>26</w:t>
      </w:r>
      <w:r w:rsidRPr="009544DA">
        <w:rPr>
          <w:sz w:val="24"/>
          <w:szCs w:val="24"/>
          <w:lang w:val="hr-HR"/>
        </w:rPr>
        <w:t xml:space="preserve">/I, dana </w:t>
      </w:r>
      <w:r w:rsidR="003635F7">
        <w:rPr>
          <w:sz w:val="24"/>
          <w:szCs w:val="24"/>
          <w:lang w:val="hr-HR"/>
        </w:rPr>
        <w:t>15. prosinca</w:t>
      </w:r>
      <w:r w:rsidRPr="009E543B">
        <w:rPr>
          <w:b/>
          <w:sz w:val="24"/>
          <w:szCs w:val="24"/>
          <w:lang w:val="hr-HR"/>
        </w:rPr>
        <w:t xml:space="preserve"> </w:t>
      </w:r>
      <w:r w:rsidRPr="008E5CA8">
        <w:rPr>
          <w:sz w:val="24"/>
          <w:szCs w:val="24"/>
          <w:lang w:val="hr-HR"/>
        </w:rPr>
        <w:t>2015</w:t>
      </w:r>
      <w:r>
        <w:rPr>
          <w:sz w:val="24"/>
          <w:szCs w:val="24"/>
          <w:lang w:val="hr-HR"/>
        </w:rPr>
        <w:t>. godine</w:t>
      </w:r>
      <w:r>
        <w:rPr>
          <w:b/>
          <w:sz w:val="24"/>
          <w:szCs w:val="24"/>
          <w:lang w:val="hr-HR"/>
        </w:rPr>
        <w:t xml:space="preserve"> </w:t>
      </w:r>
      <w:r w:rsidRPr="009544DA">
        <w:rPr>
          <w:sz w:val="24"/>
          <w:szCs w:val="24"/>
          <w:lang w:val="hr-HR"/>
        </w:rPr>
        <w:t xml:space="preserve">s početkom u </w:t>
      </w:r>
      <w:r w:rsidR="003635F7">
        <w:rPr>
          <w:sz w:val="24"/>
          <w:szCs w:val="24"/>
          <w:lang w:val="hr-HR"/>
        </w:rPr>
        <w:t>08,15</w:t>
      </w:r>
      <w:r w:rsidRPr="009544DA">
        <w:rPr>
          <w:sz w:val="24"/>
          <w:szCs w:val="24"/>
          <w:lang w:val="hr-HR"/>
        </w:rPr>
        <w:t xml:space="preserve"> sati.</w:t>
      </w:r>
    </w:p>
    <w:p w:rsidRDefault="00025C7C" w:rsidP="00756FF6" w:rsidR="00025C7C" w:rsidRPr="000A3529">
      <w:pPr>
        <w:jc w:val="both"/>
        <w:rPr>
          <w:sz w:val="24"/>
          <w:szCs w:val="24"/>
          <w:lang w:val="hr-HR"/>
        </w:rPr>
      </w:pPr>
    </w:p>
    <w:p w:rsidRDefault="00025C7C" w:rsidP="00E02A3D" w:rsidR="00025C7C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025C7C" w:rsidP="005D3524" w:rsidR="00025C7C" w:rsidRPr="000A3529">
      <w:pPr>
        <w:pStyle w:val="Tijeloteksta"/>
        <w:rPr>
          <w:szCs w:val="24"/>
        </w:rPr>
      </w:pPr>
    </w:p>
    <w:p w:rsidRDefault="00025C7C" w:rsidP="003635F7" w:rsidR="00025C7C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U stečajnom postupku nad stečajnim dužnikom</w:t>
      </w:r>
      <w:r>
        <w:rPr>
          <w:sz w:val="24"/>
          <w:szCs w:val="24"/>
          <w:lang w:val="hr-HR"/>
        </w:rPr>
        <w:t xml:space="preserve"> TAKMA</w:t>
      </w:r>
      <w:r w:rsidRPr="000A3529">
        <w:rPr>
          <w:sz w:val="24"/>
          <w:szCs w:val="24"/>
          <w:lang w:val="hr-HR"/>
        </w:rPr>
        <w:t xml:space="preserve"> d.o.o. Zadar u stečaju,  po prijedlogu i odluci skupštine vjerovnika od </w:t>
      </w:r>
      <w:r>
        <w:rPr>
          <w:sz w:val="24"/>
          <w:szCs w:val="24"/>
          <w:lang w:val="hr-HR"/>
        </w:rPr>
        <w:t xml:space="preserve">13. lipnja 2012. </w:t>
      </w:r>
      <w:r w:rsidRPr="000A3529">
        <w:rPr>
          <w:sz w:val="24"/>
          <w:szCs w:val="24"/>
          <w:lang w:val="hr-HR"/>
        </w:rPr>
        <w:t xml:space="preserve">godine i rješenju stečajnog suca od dana </w:t>
      </w:r>
      <w:r>
        <w:rPr>
          <w:sz w:val="24"/>
          <w:szCs w:val="24"/>
          <w:lang w:val="hr-HR"/>
        </w:rPr>
        <w:t>21</w:t>
      </w:r>
      <w:r w:rsidRPr="000A3529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studenoga</w:t>
      </w:r>
      <w:r w:rsidRPr="000A3529">
        <w:rPr>
          <w:sz w:val="24"/>
          <w:szCs w:val="24"/>
          <w:lang w:val="hr-HR"/>
        </w:rPr>
        <w:t xml:space="preserve"> 2014. godine, odlučeno je da se imovina stečajnog dužnika, i to nekretnina navedena u točci I. ovog rješenja prodana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</w:t>
      </w:r>
    </w:p>
    <w:p w:rsidRDefault="00025C7C" w:rsidP="003635F7" w:rsidR="00025C7C" w:rsidRPr="007674EE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</w:t>
      </w:r>
      <w:r>
        <w:rPr>
          <w:sz w:val="24"/>
          <w:szCs w:val="24"/>
          <w:lang w:val="hr-HR"/>
        </w:rPr>
        <w:t>u dostavio stečajni upravitelj, koja vrijednost je smanjena odlukom skupštine vjerovnika od dana 30. lipnja 2015. godine, obzirom da je riječ o četvrtoj prodaji.</w:t>
      </w:r>
      <w:r w:rsidRPr="007674EE">
        <w:rPr>
          <w:sz w:val="24"/>
          <w:szCs w:val="24"/>
          <w:lang w:val="hr-HR"/>
        </w:rPr>
        <w:t xml:space="preserve"> </w:t>
      </w:r>
      <w:r w:rsidRPr="007674EE">
        <w:rPr>
          <w:sz w:val="24"/>
          <w:szCs w:val="24"/>
          <w:lang w:val="hr-HR"/>
        </w:rPr>
        <w:lastRenderedPageBreak/>
        <w:t>Isto tako je prema čl. 97. Ovršnog zakona određeno da će se prodaja nekretnine u vlasništvu stečajnog dužnika obaviti usmenom javnom dražbom, a propisani su i uvjeti prodaje prema čl. 98. Ovršnog zako</w:t>
      </w:r>
      <w:r>
        <w:rPr>
          <w:sz w:val="24"/>
          <w:szCs w:val="24"/>
          <w:lang w:val="hr-HR"/>
        </w:rPr>
        <w:t>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025C7C" w:rsidP="00E47047" w:rsidR="00025C7C" w:rsidRPr="000A35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025C7C" w:rsidP="00E47047" w:rsidR="00025C7C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042857">
        <w:rPr>
          <w:sz w:val="24"/>
          <w:szCs w:val="24"/>
          <w:lang w:val="hr-HR"/>
        </w:rPr>
        <w:t>27. listopada</w:t>
      </w:r>
      <w:r w:rsidR="00042857" w:rsidRPr="000A3529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>201</w:t>
      </w:r>
      <w:r>
        <w:rPr>
          <w:sz w:val="24"/>
          <w:szCs w:val="24"/>
          <w:lang w:val="hr-HR"/>
        </w:rPr>
        <w:t>5</w:t>
      </w:r>
      <w:r w:rsidRPr="000A3529">
        <w:rPr>
          <w:sz w:val="24"/>
          <w:szCs w:val="24"/>
          <w:lang w:val="hr-HR"/>
        </w:rPr>
        <w:t>.godine.</w:t>
      </w:r>
    </w:p>
    <w:p w:rsidRDefault="00025C7C" w:rsidP="00BB488B" w:rsidR="00025C7C" w:rsidRPr="000A3529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B130C7" w:rsidP="00042857" w:rsidR="00B130C7" w:rsidRPr="00B130C7">
      <w:pPr>
        <w:jc w:val="right"/>
        <w:rPr>
          <w:sz w:val="24"/>
          <w:szCs w:val="24"/>
        </w:rPr>
      </w:pPr>
      <w:r w:rsidRPr="00B130C7">
        <w:rPr>
          <w:sz w:val="24"/>
          <w:szCs w:val="24"/>
        </w:rPr>
        <w:t>Stečajni sudac:</w:t>
      </w:r>
    </w:p>
    <w:p w:rsidRDefault="00042857" w:rsidP="00042857" w:rsidR="00B130C7" w:rsidRPr="00B130C7">
      <w:pPr>
        <w:jc w:val="right"/>
        <w:rPr>
          <w:sz w:val="24"/>
          <w:szCs w:val="24"/>
        </w:rPr>
      </w:pPr>
      <w:r>
        <w:rPr>
          <w:sz w:val="24"/>
          <w:szCs w:val="24"/>
        </w:rPr>
        <w:t>Ardena Bajlo</w:t>
      </w:r>
    </w:p>
    <w:p w:rsidRDefault="00B130C7" w:rsidP="00B130C7" w:rsidR="00B130C7" w:rsidRPr="00B130C7">
      <w:pPr>
        <w:rPr>
          <w:sz w:val="24"/>
          <w:szCs w:val="24"/>
        </w:rPr>
      </w:pPr>
    </w:p>
    <w:p w:rsidRDefault="00025C7C" w:rsidP="0084271D" w:rsidR="00025C7C" w:rsidRPr="000A3529">
      <w:pPr>
        <w:jc w:val="right"/>
        <w:rPr>
          <w:sz w:val="24"/>
          <w:szCs w:val="24"/>
          <w:lang w:val="hr-HR"/>
        </w:rPr>
      </w:pPr>
    </w:p>
    <w:p w:rsidRDefault="00025C7C" w:rsidP="004C2B10" w:rsidR="00025C7C" w:rsidRPr="000A3529">
      <w:pPr>
        <w:jc w:val="right"/>
        <w:rPr>
          <w:sz w:val="24"/>
          <w:szCs w:val="24"/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025C7C" w:rsidP="00E47047" w:rsidR="00025C7C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Protiv ovog zaključka nije dopuštena žalba (članak 11. stavak 9. Stečajnog zakona).</w:t>
      </w: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025C7C" w:rsidP="008A33F1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rPr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025C7C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77F" w:rsidR="0047377F">
      <w:r>
        <w:separator/>
      </w:r>
    </w:p>
  </w:endnote>
  <w:endnote w:id="0" w:type="continuationSeparator">
    <w:p w:rsidRDefault="0047377F" w:rsidR="00473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77F" w:rsidR="0047377F">
      <w:r>
        <w:separator/>
      </w:r>
    </w:p>
  </w:footnote>
  <w:footnote w:id="0" w:type="continuationSeparator">
    <w:p w:rsidRDefault="0047377F" w:rsidR="00473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7F" w:rsidP="00873874" w:rsidR="004737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377F" w:rsidR="004737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7F" w:rsidP="00164A39" w:rsidR="0047377F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3146D4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47377F" w:rsidP="00164A39" w:rsidR="0047377F" w:rsidRPr="00E47047">
    <w:pPr>
      <w:pStyle w:val="Zaglavlje"/>
      <w:jc w:val="right"/>
      <w:rPr>
        <w:sz w:val="24"/>
        <w:szCs w:val="24"/>
      </w:rPr>
    </w:pPr>
    <w:r w:rsidRPr="00E47047">
      <w:rPr>
        <w:sz w:val="24"/>
        <w:szCs w:val="24"/>
      </w:rPr>
      <w:t>Poslovni broj 1 St-40/12-</w:t>
    </w:r>
    <w:r w:rsidR="003635F7">
      <w:rPr>
        <w:sz w:val="24"/>
        <w:szCs w:val="24"/>
      </w:rPr>
      <w:t>229</w:t>
    </w:r>
  </w:p>
  <w:p w:rsidRDefault="0047377F" w:rsidP="00164A39" w:rsidR="0047377F">
    <w:pPr>
      <w:pStyle w:val="Zaglavlje"/>
      <w:jc w:val="right"/>
      <w:rPr>
        <w:rFonts w:cs="Arial" w:hAnsi="Arial" w:ascii="Arial"/>
        <w:sz w:val="22"/>
        <w:szCs w:val="22"/>
      </w:rPr>
    </w:pPr>
  </w:p>
  <w:p w:rsidRDefault="0047377F" w:rsidP="00164A39" w:rsidR="0047377F">
    <w:pPr>
      <w:pStyle w:val="Zaglavlje"/>
      <w:jc w:val="right"/>
      <w:rPr>
        <w:rFonts w:cs="Arial" w:hAnsi="Arial" w:ascii="Arial"/>
        <w:sz w:val="22"/>
        <w:szCs w:val="22"/>
      </w:rPr>
    </w:pPr>
  </w:p>
  <w:p w:rsidRDefault="0047377F" w:rsidP="00164A39" w:rsidR="0047377F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rFonts w:cs="Times New Roman"/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  <w:rPr>
        <w:rFonts w:cs="Times New Roman"/>
      </w:r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5C7C"/>
    <w:rsid w:val="00027A9D"/>
    <w:rsid w:val="00042857"/>
    <w:rsid w:val="000519DB"/>
    <w:rsid w:val="000951D5"/>
    <w:rsid w:val="00095468"/>
    <w:rsid w:val="000A3529"/>
    <w:rsid w:val="000F7999"/>
    <w:rsid w:val="001208EA"/>
    <w:rsid w:val="001428F4"/>
    <w:rsid w:val="00164A39"/>
    <w:rsid w:val="001D3850"/>
    <w:rsid w:val="001E37CF"/>
    <w:rsid w:val="00201DAF"/>
    <w:rsid w:val="00234DC2"/>
    <w:rsid w:val="00253FB8"/>
    <w:rsid w:val="002B7872"/>
    <w:rsid w:val="002D18EC"/>
    <w:rsid w:val="003002F2"/>
    <w:rsid w:val="00305536"/>
    <w:rsid w:val="003146D4"/>
    <w:rsid w:val="00315B2D"/>
    <w:rsid w:val="00324F14"/>
    <w:rsid w:val="003635F7"/>
    <w:rsid w:val="00384FC8"/>
    <w:rsid w:val="003927AC"/>
    <w:rsid w:val="003A6946"/>
    <w:rsid w:val="003C7653"/>
    <w:rsid w:val="003E4854"/>
    <w:rsid w:val="003E6BED"/>
    <w:rsid w:val="003F5C72"/>
    <w:rsid w:val="00405F0E"/>
    <w:rsid w:val="00420E27"/>
    <w:rsid w:val="00430314"/>
    <w:rsid w:val="00445C93"/>
    <w:rsid w:val="00455950"/>
    <w:rsid w:val="0047377F"/>
    <w:rsid w:val="00494E43"/>
    <w:rsid w:val="004B02F5"/>
    <w:rsid w:val="004C2B10"/>
    <w:rsid w:val="004C7113"/>
    <w:rsid w:val="004E0DA8"/>
    <w:rsid w:val="004F60DA"/>
    <w:rsid w:val="005468B8"/>
    <w:rsid w:val="005B1120"/>
    <w:rsid w:val="005D3524"/>
    <w:rsid w:val="005D6F24"/>
    <w:rsid w:val="005F33D3"/>
    <w:rsid w:val="005F3EE3"/>
    <w:rsid w:val="006A0684"/>
    <w:rsid w:val="00723408"/>
    <w:rsid w:val="0073002E"/>
    <w:rsid w:val="00756FF6"/>
    <w:rsid w:val="007674EE"/>
    <w:rsid w:val="007737D4"/>
    <w:rsid w:val="00777884"/>
    <w:rsid w:val="00841878"/>
    <w:rsid w:val="0084271D"/>
    <w:rsid w:val="00873874"/>
    <w:rsid w:val="008928F2"/>
    <w:rsid w:val="008A33F1"/>
    <w:rsid w:val="008A4996"/>
    <w:rsid w:val="008D223A"/>
    <w:rsid w:val="008E3AAC"/>
    <w:rsid w:val="009050F3"/>
    <w:rsid w:val="00906A42"/>
    <w:rsid w:val="0091666E"/>
    <w:rsid w:val="009D3AC7"/>
    <w:rsid w:val="009D636A"/>
    <w:rsid w:val="00A72C7A"/>
    <w:rsid w:val="00AA46F7"/>
    <w:rsid w:val="00B130C7"/>
    <w:rsid w:val="00B80456"/>
    <w:rsid w:val="00B942AE"/>
    <w:rsid w:val="00BA75B6"/>
    <w:rsid w:val="00BB488B"/>
    <w:rsid w:val="00C047BC"/>
    <w:rsid w:val="00C20989"/>
    <w:rsid w:val="00C27E0E"/>
    <w:rsid w:val="00C3238F"/>
    <w:rsid w:val="00C57939"/>
    <w:rsid w:val="00C61046"/>
    <w:rsid w:val="00CA59B9"/>
    <w:rsid w:val="00CD1837"/>
    <w:rsid w:val="00CE4225"/>
    <w:rsid w:val="00CF6D89"/>
    <w:rsid w:val="00D37CF0"/>
    <w:rsid w:val="00D475F4"/>
    <w:rsid w:val="00D8685F"/>
    <w:rsid w:val="00DD264B"/>
    <w:rsid w:val="00E02A3D"/>
    <w:rsid w:val="00E06171"/>
    <w:rsid w:val="00E21486"/>
    <w:rsid w:val="00E260C0"/>
    <w:rsid w:val="00E47047"/>
    <w:rsid w:val="00E91AE3"/>
    <w:rsid w:val="00EC4A58"/>
    <w:rsid w:val="00F20ACA"/>
    <w:rsid w:val="00F44D89"/>
    <w:rsid w:val="00FC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iPriority="0" w:name="Normal (Web)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A3D"/>
    <w:rPr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756FF6"/>
    <w:rPr>
      <w:rFonts w:cs="Times New Roman"/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4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6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Normal (Web)" w:uiPriority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A3D"/>
    <w:rPr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after="120" w:line="480" w:lineRule="auto"/>
    </w:pPr>
    <w:rPr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756FF6"/>
    <w:rPr>
      <w:rFonts w:cs="Times New Roman"/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4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6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451</properties:Words>
  <properties:Characters>2300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2015-10-27T09:18:00Z</dcterms:created>
  <dc:creator>Korisnik</dc:creator>
  <cp:lastModifiedBy>wsadmin</cp:lastModifiedBy>
  <cp:lastPrinted>2015-09-21T09:33:00Z</cp:lastPrinted>
  <dcterms:modified xmlns:xsi="http://www.w3.org/2001/XMLSchema-instance" xsi:type="dcterms:W3CDTF">2015-10-28T12:24:00Z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