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9e4d" w14:paraId="e139e4d" w:rsidRDefault="00AE649C" w:rsidP="00FA5B5E" w:rsidR="00AE649C" w:rsidRPr="00B76F3C">
      <w:pPr>
        <w:pStyle w:val="Naslov3"/>
        <w15:collapsed w:val="false"/>
      </w:pPr>
    </w:p>
    <w:p w:rsidRDefault="002925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25AD" w:rsidP="002925AD" w:rsidR="002925AD">
      <w:pPr>
        <w:pStyle w:val="Bezproreda"/>
        <w:ind w:firstLine="708" w:left="4248"/>
      </w:pPr>
      <w:bookmarkStart w:name="_GoBack" w:id="0"/>
      <w:bookmarkEnd w:id="0"/>
      <w:r>
        <w:t>1 St-182/2016-16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  <w:r>
        <w:t>TRGOVAČKI SUD U BJELOVARU, po  sucu Branki Pleskalt, u predmetu stečaja nad trgovačkim društvom STEČAJNA MASA stečajnog dužnika VITAFLORA d.o.o. za proizvodnju i trgovinu, u stečaju, ČAČINCI, Braće Radića 32, OIB: 12391687003,   dana 23. kolovoza 2016. godine donio je slijedeći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  <w:jc w:val="center"/>
      </w:pPr>
      <w:r>
        <w:t>Z A K L  J U Č A K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  <w:r>
        <w:t>Odobrava se stečajnom upravitelju Miji Rončević iz Osijeka, Vijenac Ivana Meštrovića 74, OIB: 97146101285, da  objavi oglas radi davanja u najam imovine Stečajne mase stečajnog dužnika VITAFLORA d.o.o. za proizvodnju i trgovinu, u stečaju, ČAČINCI, Braće Radića 32, OIB: 12391687003, prikupljanjem pismenih ponuda.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  <w:r>
        <w:t>U Bjelovaru,  23. kolovoza  2016.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 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  <w:r>
        <w:t xml:space="preserve"> </w:t>
      </w:r>
    </w:p>
    <w:p w:rsidRDefault="002925AD" w:rsidP="002925AD" w:rsidR="002925AD">
      <w:pPr>
        <w:pStyle w:val="Bezproreda"/>
      </w:pPr>
      <w:r>
        <w:t>POUKA O PRAVNOM L IJEKU: protiv ovog zaključka nema mjesta pravnom lijeku (čl. 11. Ovršnog zakona).</w:t>
      </w: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</w:p>
    <w:p w:rsidRDefault="002925AD" w:rsidP="002925AD" w:rsidR="002925A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925AD" w:rsidP="002925AD" w:rsidR="002925AD">
      <w:pPr>
        <w:pStyle w:val="Bezproreda"/>
      </w:pPr>
      <w:r>
        <w:t>Dna:  stečajnom upravitelju</w:t>
      </w:r>
    </w:p>
    <w:p w:rsidRDefault="002925AD" w:rsidP="002925AD" w:rsidR="002925AD">
      <w:pPr>
        <w:pStyle w:val="Bezproreda"/>
      </w:pPr>
      <w:r>
        <w:t xml:space="preserve">          e-Oglasna ploča - ovdje</w:t>
      </w:r>
    </w:p>
    <w:p w:rsidRDefault="002925AD" w:rsidP="002925AD" w:rsidR="00DA0242">
      <w:pPr>
        <w:pStyle w:val="Bezproreda"/>
      </w:pPr>
      <w:r>
        <w:t>Bjelovar, 23. 08.2016.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5AD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79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61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St-182/2016-16</izvorni_sadrzaj>
    <derivirana_varijabla naziv="DomainObject.Oznaka_1">St-182/2016-16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</izvorni_sadrzaj>
    <derivirana_varijabla naziv="DomainObject.Predmet.OstaliListFormated_1">
      <item>Miško Šimon</item>
      <item>ŽDO U BJELOVARU</item>
      <item>POREZNA UPRAVA U VIROVITICI</item>
      <item>sudski registar-ovdje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  <item>sudski registar-ovdje</item>
    </izvorni_sadrzaj>
    <derivirana_varijabla naziv="DomainObject.Predmet.OstaliListFormatedOIB_1">
      <item>Miško Šimon, OIB 62802176478</item>
      <item>ŽDO U BJELOVARU</item>
      <item>POREZNA UPRAVA U VIROVITICI</item>
      <item>sudski registar-ovdje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  <item>sudski registar-ovdje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  <item>sudski registar-ovdje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</izvorni_sadrzaj>
    <derivirana_varijabla naziv="DomainObject.Predmet.OstaliListNazivFormated_1">
      <item>Miško Šimon</item>
      <item>ŽDO U BJELOVARU</item>
      <item>POREZNA UPRAVA U VIROVITICI</item>
      <item>sudski registar-ovdje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  <item>sudski registar-ovdje</item>
    </izvorni_sadrzaj>
    <derivirana_varijabla naziv="DomainObject.Predmet.OstaliListNazivFormatedOIB_1">
      <item>Miško Šimon, OIB 62802176478</item>
      <item>ŽDO U BJELOVARU</item>
      <item>POREZNA UPRAVA U VIROVITICI</item>
      <item>sudski registar-ovdje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St-182/2016-16</izvorni_sadrzaj>
    <derivirana_varijabla naziv="DomainObject.PoslovniBrojDokumenta_1">St-182/2016-16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  <item>sudski registar-ovdje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  <item>sudski registar-ovdje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  <item>sudski registar-ovdje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  <item>sudski registar-ovdje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3F3D6-85E5-4A22-AC83-AA5C16D73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728</properties:Characters>
  <properties:Lines>40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2016-08-23T08:03:00Z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