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a1bf" w14:paraId="5fea1bf" w:rsidRDefault="00196CC6" w:rsidP="00910611" w:rsidR="00196CC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CC6" w:rsidP="00910611" w:rsidR="00196CC6">
      <w:r>
        <w:rPr>
          <w:rFonts w:eastAsia="MS Mincho"/>
        </w:rPr>
        <w:t xml:space="preserve">   REPUBLIKA HRVATSKA</w:t>
      </w:r>
    </w:p>
    <w:p w:rsidRDefault="00196CC6" w:rsidP="00910611" w:rsidR="00196CC6">
      <w:r>
        <w:rPr>
          <w:rFonts w:eastAsia="MS Mincho"/>
        </w:rPr>
        <w:t>TRGOVAČKI SUD U RIJECI</w:t>
      </w:r>
    </w:p>
    <w:p w:rsidRDefault="00196CC6" w:rsidR="00196CC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C60096">
        <w:t>27/17-</w:t>
      </w:r>
      <w:r w:rsidR="00001FE0">
        <w:t>69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041938">
      <w:pPr>
        <w:jc w:val="center"/>
        <w:rPr>
          <w:lang w:val="hr-HR"/>
        </w:rPr>
      </w:pPr>
      <w:r w:rsidRPr="00041938">
        <w:rPr>
          <w:lang w:val="hr-HR"/>
        </w:rPr>
        <w:t>R E P U B L I K A   H R V A T S K A</w:t>
      </w:r>
    </w:p>
    <w:p w:rsidRDefault="00291BFA" w:rsidP="00291BFA" w:rsidR="00291BFA" w:rsidRPr="00041938">
      <w:pPr>
        <w:jc w:val="center"/>
        <w:rPr>
          <w:lang w:val="hr-HR"/>
        </w:rPr>
      </w:pPr>
    </w:p>
    <w:p w:rsidRDefault="00291BFA" w:rsidP="00291BFA" w:rsidR="00291BFA" w:rsidRPr="00041938">
      <w:pPr>
        <w:jc w:val="center"/>
        <w:rPr>
          <w:lang w:val="hr-HR"/>
        </w:rPr>
      </w:pPr>
      <w:r w:rsidRPr="00041938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C60096">
      <w:pPr>
        <w:ind w:firstLine="708"/>
        <w:jc w:val="both"/>
        <w:rPr>
          <w:lang w:val="hr-HR"/>
        </w:rPr>
      </w:pPr>
      <w:r w:rsidRPr="00C60096">
        <w:rPr>
          <w:lang w:val="hr-HR"/>
        </w:rPr>
        <w:t>Trgovački sud u Rijeci,</w:t>
      </w:r>
      <w:r w:rsidR="00A953C0" w:rsidRPr="00C60096">
        <w:rPr>
          <w:lang w:val="hr-HR"/>
        </w:rPr>
        <w:t xml:space="preserve"> OIB 88785964957,</w:t>
      </w:r>
      <w:r w:rsidRPr="00C60096">
        <w:rPr>
          <w:lang w:val="hr-HR"/>
        </w:rPr>
        <w:t xml:space="preserve"> po sucu </w:t>
      </w:r>
      <w:r w:rsidR="00254EFF" w:rsidRPr="00C60096">
        <w:rPr>
          <w:lang w:val="hr-HR"/>
        </w:rPr>
        <w:t xml:space="preserve">pojedincu </w:t>
      </w:r>
      <w:r w:rsidRPr="00C60096">
        <w:rPr>
          <w:lang w:val="hr-HR"/>
        </w:rPr>
        <w:t xml:space="preserve">Danieli Korlević, u </w:t>
      </w:r>
      <w:r w:rsidR="007C0AED" w:rsidRPr="00C60096">
        <w:rPr>
          <w:lang w:val="hr-HR"/>
        </w:rPr>
        <w:t xml:space="preserve">stečajnom postupku </w:t>
      </w:r>
      <w:r w:rsidR="00C60096" w:rsidRPr="00C60096">
        <w:rPr>
          <w:lang w:val="hr-HR"/>
        </w:rPr>
        <w:t>nad dužnikom POLJANE NEKRETNINE društvo s ograničenom odgovornošću za poslovanje nekretninama Rijeka, Supilova 6/III, OIB 21759791746</w:t>
      </w:r>
      <w:r w:rsidR="00291BFA" w:rsidRPr="00C60096">
        <w:rPr>
          <w:lang w:val="hr-HR"/>
        </w:rPr>
        <w:t xml:space="preserve">, </w:t>
      </w:r>
      <w:r w:rsidRPr="00C60096">
        <w:rPr>
          <w:lang w:val="hr-HR"/>
        </w:rPr>
        <w:t xml:space="preserve">dana </w:t>
      </w:r>
      <w:r w:rsidR="00C60096" w:rsidRPr="00C60096">
        <w:rPr>
          <w:lang w:val="hr-HR"/>
        </w:rPr>
        <w:t>11. rujna</w:t>
      </w:r>
      <w:r w:rsidR="00F33888" w:rsidRPr="00C60096">
        <w:rPr>
          <w:lang w:val="hr-HR"/>
        </w:rPr>
        <w:t xml:space="preserve"> 2018.</w:t>
      </w:r>
      <w:r w:rsidR="007C0AED" w:rsidRPr="00C60096">
        <w:rPr>
          <w:lang w:val="hr-HR"/>
        </w:rPr>
        <w:t xml:space="preserve"> godine</w:t>
      </w:r>
      <w:r w:rsidRPr="00C60096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7C0AED" w:rsidR="00643545" w:rsidRPr="00F33888">
      <w:pPr>
        <w:pStyle w:val="Odlomakpopisa"/>
        <w:ind w:left="0"/>
        <w:jc w:val="both"/>
        <w:rPr>
          <w:b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C60096" w:rsidRPr="00C60096">
        <w:rPr>
          <w:lang w:val="hr-HR"/>
        </w:rPr>
        <w:t>Općinskog suda u Rijeci, Zemljišnoknjižni odjel Opatija, označene kao k.č.br. 1368/1, kuća, dva peradarnika, tri spremišta, dvorište i šuma, ukupne površine 7039 m2, upisana u zk.ul.125, k.o. Puharska i k.č.br.1368/4, šuma, površine 120 m2 i k.č.br. 1371/2, pašnjak, površine 170 m2, sve u 3/20 suvlasničkog dijela, upisano u zk.ul.1844, k.o. Puharska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001FE0">
        <w:rPr>
          <w:lang w:val="hr-HR"/>
        </w:rPr>
        <w:t xml:space="preserve"> trgovačkom društvu</w:t>
      </w:r>
      <w:r w:rsidR="00041938">
        <w:rPr>
          <w:lang w:val="hr-HR"/>
        </w:rPr>
        <w:t xml:space="preserve"> </w:t>
      </w:r>
      <w:r w:rsidR="00001FE0" w:rsidRPr="00001FE0">
        <w:t>HELADA d.o.o. Ičići, Babiloni 111, OIB 87797601629</w:t>
      </w:r>
      <w:r w:rsidR="00001FE0"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001FE0">
        <w:rPr>
          <w:lang w:val="hr-HR"/>
        </w:rPr>
        <w:t>27/17-64</w:t>
      </w:r>
      <w:r w:rsidR="001A78E5">
        <w:rPr>
          <w:lang w:val="hr-HR"/>
        </w:rPr>
        <w:t xml:space="preserve"> od</w:t>
      </w:r>
      <w:r w:rsidR="00041938">
        <w:rPr>
          <w:lang w:val="hr-HR"/>
        </w:rPr>
        <w:t xml:space="preserve"> </w:t>
      </w:r>
      <w:r w:rsidR="00001FE0">
        <w:rPr>
          <w:lang w:val="hr-HR"/>
        </w:rPr>
        <w:t>22. kolovoza</w:t>
      </w:r>
      <w:r w:rsidR="00041938">
        <w:rPr>
          <w:lang w:val="hr-HR"/>
        </w:rPr>
        <w:t xml:space="preserve"> 2018. </w:t>
      </w:r>
      <w:r w:rsidR="004D6FD2">
        <w:rPr>
          <w:lang w:val="hr-HR"/>
        </w:rPr>
        <w:t xml:space="preserve">godine </w:t>
      </w:r>
      <w:r w:rsidRPr="00206515">
        <w:rPr>
          <w:lang w:val="hr-HR"/>
        </w:rPr>
        <w:t>dosuđena je nekretnina označena u izreci ovog zaključka kupcu</w:t>
      </w:r>
      <w:r w:rsidR="00001FE0">
        <w:rPr>
          <w:lang w:val="hr-HR"/>
        </w:rPr>
        <w:t xml:space="preserve"> trgovačkom društvu</w:t>
      </w:r>
      <w:r w:rsidR="005B556E">
        <w:rPr>
          <w:lang w:val="hr-HR"/>
        </w:rPr>
        <w:t xml:space="preserve"> </w:t>
      </w:r>
      <w:r w:rsidR="00001FE0" w:rsidRPr="00001FE0">
        <w:rPr>
          <w:lang w:val="hr-HR"/>
        </w:rPr>
        <w:t>HELADA d.o.o. Ičići, Babiloni 111, OIB 87797601629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001FE0">
        <w:rPr>
          <w:lang w:val="hr-HR"/>
        </w:rPr>
        <w:t>03. rujna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 xml:space="preserve">Kupac je za predmetnu nekretninu položio kupovninu u visini </w:t>
      </w:r>
      <w:r w:rsidR="00001FE0">
        <w:rPr>
          <w:lang w:val="hr-HR"/>
        </w:rPr>
        <w:t>2.030.173,94</w:t>
      </w:r>
      <w:r w:rsidR="00041938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001FE0">
        <w:rPr>
          <w:lang w:val="hr-HR"/>
        </w:rPr>
        <w:t>11. rujna</w:t>
      </w:r>
      <w:r w:rsidR="00F33888">
        <w:rPr>
          <w:lang w:val="hr-HR"/>
        </w:rPr>
        <w:t xml:space="preserve"> 2018.</w:t>
      </w:r>
      <w:r w:rsidR="00041938">
        <w:rPr>
          <w:lang w:val="hr-HR"/>
        </w:rPr>
        <w:t xml:space="preserve"> godine</w:t>
      </w:r>
    </w:p>
    <w:p w:rsidRDefault="008F1B32" w:rsidP="00041938" w:rsidR="0018523F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8F1B32" w:rsidP="00041938" w:rsidR="00B86020" w:rsidRPr="00254EFF">
      <w:pPr>
        <w:jc w:val="right"/>
        <w:rPr>
          <w:bCs/>
          <w:lang w:val="hr-HR"/>
        </w:rPr>
      </w:pPr>
      <w:r>
        <w:rPr>
          <w:lang w:val="hr-HR"/>
        </w:rPr>
        <w:t xml:space="preserve">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196CC6" w:rsidR="0018523F" w:rsidRPr="0018523F">
      <w:pPr>
        <w:ind w:firstLine="708" w:left="1416"/>
        <w:jc w:val="right"/>
        <w:rPr>
          <w:bCs/>
          <w:sz w:val="28"/>
          <w:lang w:val="hr-HR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  <w:r w:rsidR="00196CC6">
        <w:t xml:space="preserve"> </w:t>
      </w:r>
    </w:p>
    <w:p w:rsidRDefault="00EF28D9" w:rsidP="0018523F" w:rsidR="008F1B32">
      <w:pPr>
        <w:ind w:firstLine="708" w:left="1416"/>
        <w:jc w:val="right"/>
        <w:rPr>
          <w:b/>
          <w:lang w:val="hr-HR"/>
        </w:rPr>
      </w:pPr>
      <w:r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C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01FE0"/>
    <w:rsid w:val="00021B16"/>
    <w:rsid w:val="00041938"/>
    <w:rsid w:val="00056005"/>
    <w:rsid w:val="000D0D61"/>
    <w:rsid w:val="000D1944"/>
    <w:rsid w:val="000E472C"/>
    <w:rsid w:val="000E5290"/>
    <w:rsid w:val="0012633E"/>
    <w:rsid w:val="00142E05"/>
    <w:rsid w:val="0018523F"/>
    <w:rsid w:val="00196CC6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0AED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F7B61"/>
    <w:rsid w:val="00B66FAB"/>
    <w:rsid w:val="00B86020"/>
    <w:rsid w:val="00BB4999"/>
    <w:rsid w:val="00BC0F2A"/>
    <w:rsid w:val="00BD1327"/>
    <w:rsid w:val="00BE476B"/>
    <w:rsid w:val="00C220FF"/>
    <w:rsid w:val="00C22E7F"/>
    <w:rsid w:val="00C60096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332BD"/>
    <w:rsid w:val="00EA7CEC"/>
    <w:rsid w:val="00EF28D9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96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6CC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96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6CC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1336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2018-09-11T11:08:00Z</dcterms:created>
  <dc:creator>dcmelik</dc:creator>
  <cp:lastModifiedBy>Jasna Radulović</cp:lastModifiedBy>
  <cp:lastPrinted>2018-08-28T07:40:00Z</cp:lastPrinted>
  <dcterms:modified xmlns:xsi="http://www.w3.org/2001/XMLSchema-instance" xsi:type="dcterms:W3CDTF">2018-09-11T11:14:00Z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(27-17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