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2b82" w14:paraId="ae82b82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E80634">
        <w:rPr>
          <w:lang w:val="hr-HR"/>
        </w:rPr>
        <w:t>St-186/15-4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80634">
        <w:t>BRANITELJSKA ZADRUGA "MURA" MURSKO SREDIŠĆE, OIB: 04774230733, sa sjedištem u Trg pekleničkih rudara 3, Mursko Središće, 40315 Peklenica</w:t>
      </w:r>
      <w:r w:rsidR="00F25737">
        <w:t>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80634">
        <w:t>BRANITELJSKA ZADRUGA "MURA" MURSKO SREDIŠĆE, OIB: 04774230733, sa sjedištem u Trg pekleničkih rudara 3, Mursko Središće, 40315 Peklenica</w:t>
      </w:r>
      <w:r w:rsidR="00830E49">
        <w:t xml:space="preserve">, iznosi </w:t>
      </w:r>
      <w:r w:rsidR="00E80634">
        <w:t>135.534,78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E80634">
        <w:t>upravitelj</w:t>
      </w:r>
      <w:r w:rsidR="002E00D7">
        <w:t xml:space="preserve"> dužnika </w:t>
      </w:r>
      <w:r w:rsidR="00E80634">
        <w:t xml:space="preserve">Stjepan </w:t>
      </w:r>
      <w:r w:rsidR="00C7699A">
        <w:t>Tarandek iz Peklenice, Bana J</w:t>
      </w:r>
      <w:r w:rsidR="00E80634">
        <w:t>elačića 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E80634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80634">
        <w:rPr>
          <w:lang w:val="hr-HR"/>
        </w:rPr>
        <w:t>17.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80634">
        <w:t>BRANITELJSKA ZADRUGA "MURA" MURSKO SREDIŠĆE, OIB: 04774230733, sa sjedištem u Trg pekleničkih rudara 3, Mursko Središće, 40315 Peklenica</w:t>
      </w:r>
      <w:r>
        <w:t>, navodeći da du</w:t>
      </w:r>
      <w:r w:rsidR="00715C85">
        <w:t xml:space="preserve">žnik na dan </w:t>
      </w:r>
      <w:r w:rsidR="00E80634">
        <w:t>14.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80634">
        <w:t>135.534,78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</w:t>
      </w:r>
      <w:r w:rsidR="00F25737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5C7B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E80634">
        <w:t>upravitelj dužnika Stjep</w:t>
      </w:r>
      <w:r w:rsidR="005C7BDB">
        <w:t>an Tarandek iz Peklenice, Bana J</w:t>
      </w:r>
      <w:r w:rsidR="00E80634">
        <w:t>elačića 9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D17" w:rsidP="007F64E0" w:rsidR="005F2D17">
      <w:r>
        <w:separator/>
      </w:r>
    </w:p>
  </w:endnote>
  <w:endnote w:id="0" w:type="continuationSeparator">
    <w:p w:rsidRDefault="005F2D17" w:rsidP="007F64E0" w:rsidR="005F2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D17" w:rsidP="007F64E0" w:rsidR="005F2D17">
      <w:r>
        <w:separator/>
      </w:r>
    </w:p>
  </w:footnote>
  <w:footnote w:id="0" w:type="continuationSeparator">
    <w:p w:rsidRDefault="005F2D17" w:rsidP="007F64E0" w:rsidR="005F2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699A" w:rsidRPr="00C7699A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E80634">
      <w:rPr>
        <w:lang w:val="hr-HR"/>
      </w:rPr>
      <w:t>St-186/15-4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7BDB"/>
    <w:rsid w:val="005D5424"/>
    <w:rsid w:val="005E17A7"/>
    <w:rsid w:val="005E670F"/>
    <w:rsid w:val="005F07DE"/>
    <w:rsid w:val="005F092A"/>
    <w:rsid w:val="005F1431"/>
    <w:rsid w:val="005F2D17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2534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99A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634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˝MURA˝ MURSKO SREDIŠĆE</izvorni_sadrzaj>
    <derivirana_varijabla naziv="DomainObject.Predmet.ProtustrankaFormated_1">  BRANITELJSKA ZADRUGA ˝MURA˝ MURSKO SREDIŠĆE</derivirana_varijabla>
  </DomainObject.Predmet.ProtustrankaFormated>
  <DomainObject.Predmet.ProtustrankaFormatedOIB>
    <izvorni_sadrzaj>  BRANITELJSKA ZADRUGA ˝MURA˝ MURSKO SREDIŠĆE, OIB 04774230733</izvorni_sadrzaj>
    <derivirana_varijabla naziv="DomainObject.Predmet.ProtustrankaFormatedOIB_1">  BRANITELJSKA ZADRUGA ˝MURA˝ MURSKO SREDIŠĆE, OIB 04774230733</derivirana_varijabla>
  </DomainObject.Predmet.ProtustrankaFormatedOIB>
  <DomainObject.Predmet.ProtustrankaFormatedWithAdress>
    <izvorni_sadrzaj> BRANITELJSKA ZADRUGA ˝MURA˝ MURSKO SREDIŠĆE, Trg pekleničkih rudara 3, Mursko Središće, 40315 Peklenica</izvorni_sadrzaj>
    <derivirana_varijabla naziv="DomainObject.Predmet.ProtustrankaFormatedWithAdress_1"> BRANITELJSKA ZADRUGA ˝MURA˝ MURSKO SREDIŠĆE, Trg pekleničkih rudara 3, Mursko Središće, 40315 Peklenica</derivirana_varijabla>
  </DomainObject.Predmet.ProtustrankaFormatedWithAdress>
  <DomainObject.Predmet.ProtustrankaFormatedWithAdressOIB>
    <izvorni_sadrzaj> BRANITELJSKA ZADRUGA ˝MURA˝ MURSKO SREDIŠĆE, OIB 04774230733, Trg pekleničkih rudara 3, Mursko Središće, 40315 Peklenica</izvorni_sadrzaj>
    <derivirana_varijabla naziv="DomainObject.Predmet.ProtustrankaFormatedWithAdressOIB_1"> BRANITELJSKA ZADRUGA ˝MURA˝ MURSKO SREDIŠĆE, OIB 04774230733, Trg pekleničkih rudara 3, Mursko Središće, 40315 Peklenica</derivirana_varijabla>
  </DomainObject.Predmet.ProtustrankaFormatedWithAdressOIB>
  <DomainObject.Predmet.ProtustrankaWithAdress>
    <izvorni_sadrzaj>BRANITELJSKA ZADRUGA ˝MURA˝ MURSKO SREDIŠĆE Trg pekleničkih rudara 3, Mursko Središće, 40315 Peklenica</izvorni_sadrzaj>
    <derivirana_varijabla naziv="DomainObject.Predmet.ProtustrankaWithAdress_1">BRANITELJSKA ZADRUGA ˝MURA˝ MURSKO SREDIŠĆE Trg pekleničkih rudara 3, Mursko Središće, 40315 Peklenica</derivirana_varijabla>
  </DomainObject.Predmet.ProtustrankaWithAdress>
  <DomainObject.Predmet.ProtustrankaWithAdressOIB>
    <izvorni_sadrzaj>BRANITELJSKA ZADRUGA ˝MURA˝ MURSKO SREDIŠĆE, OIB 04774230733, Trg pekleničkih rudara 3, Mursko Središće, 40315 Peklenica</izvorni_sadrzaj>
    <derivirana_varijabla naziv="DomainObject.Predmet.ProtustrankaWithAdressOIB_1">BRANITELJSKA ZADRUGA ˝MURA˝ MURSKO SREDIŠĆE, OIB 04774230733, Trg pekleničkih rudara 3, Mursko Središće, 40315 Peklenica</derivirana_varijabla>
  </DomainObject.Predmet.ProtustrankaWithAdressOIB>
  <DomainObject.Predmet.ProtustrankaNazivFormated>
    <izvorni_sadrzaj>BRANITELJSKA ZADRUGA ˝MURA˝ MURSKO SREDIŠĆE</izvorni_sadrzaj>
    <derivirana_varijabla naziv="DomainObject.Predmet.ProtustrankaNazivFormated_1">BRANITELJSKA ZADRUGA ˝MURA˝ MURSKO SREDIŠĆE</derivirana_varijabla>
  </DomainObject.Predmet.ProtustrankaNazivFormated>
  <DomainObject.Predmet.ProtustrankaNazivFormatedOIB>
    <izvorni_sadrzaj>BRANITELJSKA ZADRUGA ˝MURA˝ MURSKO SREDIŠĆE, OIB 04774230733</izvorni_sadrzaj>
    <derivirana_varijabla naziv="DomainObject.Predmet.ProtustrankaNazivFormatedOIB_1">BRANITELJSKA ZADRUGA ˝MURA˝ MURSKO SREDIŠĆE, OIB 04774230733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135321.05</izvorni_sadrzaj>
    <derivirana_varijabla naziv="DomainObject.Predmet.TrenutnaVrijednost_1">135321.05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BRANITELJSKA ZADRUGA ˝MURA˝ MURSKO SREDIŠĆE</item>
    </izvorni_sadrzaj>
    <derivirana_varijabla naziv="DomainObject.Predmet.ProtuStrankaListFormated_1">
      <item>BRANITELJSKA ZADRUGA ˝MURA˝ MURSKO SREDIŠĆE</item>
    </derivirana_varijabla>
  </DomainObject.Predmet.ProtuStrankaListFormated>
  <DomainObject.Predmet.ProtuStrankaListFormatedOIB>
    <izvorni_sadrzaj>
      <item>BRANITELJSKA ZADRUGA ˝MURA˝ MURSKO SREDIŠĆE, OIB 04774230733</item>
    </izvorni_sadrzaj>
    <derivirana_varijabla naziv="DomainObject.Predmet.ProtuStrankaListFormatedOIB_1">
      <item>BRANITELJSKA ZADRUGA ˝MURA˝ MURSKO SREDIŠĆE, OIB 04774230733</item>
    </derivirana_varijabla>
  </DomainObject.Predmet.ProtuStrankaListFormatedOIB>
  <DomainObject.Predmet.ProtuStrankaListFormatedWithAdress>
    <izvorni_sadrzaj>
      <item>BRANITELJSKA ZADRUGA ˝MURA˝ MURSKO SREDIŠĆE, Trg pekleničkih rudara 3, Mursko Središće, 40315 Peklenica</item>
    </izvorni_sadrzaj>
    <derivirana_varijabla naziv="DomainObject.Predmet.ProtuStrankaListFormatedWithAdress_1">
      <item>BRANITELJSKA ZADRUGA ˝MURA˝ MURSKO SREDIŠĆE, Trg pekleničkih rudara 3, Mursko Središće, 40315 Peklenica</item>
    </derivirana_varijabla>
  </DomainObject.Predmet.ProtuStrankaListFormatedWithAdress>
  <DomainObject.Predmet.ProtuStrankaListFormatedWithAdressOIB>
    <izvorni_sadrzaj>
      <item>BRANITELJSKA ZADRUGA ˝MURA˝ MURSKO SREDIŠĆE, OIB 04774230733, Trg pekleničkih rudara 3, Mursko Središće, 40315 Peklenica</item>
    </izvorni_sadrzaj>
    <derivirana_varijabla naziv="DomainObject.Predmet.ProtuStrankaListFormatedWithAdressOIB_1">
      <item>BRANITELJSKA ZADRUGA ˝MURA˝ MURSKO SREDIŠĆE, OIB 04774230733, Trg pekleničkih rudara 3, Mursko Središće, 40315 Peklenica</item>
    </derivirana_varijabla>
  </DomainObject.Predmet.ProtuStrankaListFormatedWithAdressOIB>
  <DomainObject.Predmet.ProtuStrankaListNazivFormated>
    <izvorni_sadrzaj>
      <item>BRANITELJSKA ZADRUGA ˝MURA˝ MURSKO SREDIŠĆE</item>
    </izvorni_sadrzaj>
    <derivirana_varijabla naziv="DomainObject.Predmet.ProtuStrankaListNazivFormated_1">
      <item>BRANITELJSKA ZADRUGA ˝MURA˝ MURSKO SREDIŠĆE</item>
    </derivirana_varijabla>
  </DomainObject.Predmet.ProtuStrankaListNazivFormated>
  <DomainObject.Predmet.ProtuStrankaListNazivFormatedOIB>
    <izvorni_sadrzaj>
      <item>BRANITELJSKA ZADRUGA ˝MURA˝ MURSKO SREDIŠĆE, OIB 04774230733</item>
    </izvorni_sadrzaj>
    <derivirana_varijabla naziv="DomainObject.Predmet.ProtuStrankaListNazivFormatedOIB_1">
      <item>BRANITELJSKA ZADRUGA ˝MURA˝ MURSKO SREDIŠĆE, OIB 04774230733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BRANITELJSKA ZADRUGA ˝MURA˝ MURSKO SREDIŠĆE</izvorni_sadrzaj>
    <derivirana_varijabla naziv="DomainObject.Predmet.ProtustrankaIDrugi_1">BRANITELJSKA ZADRUGA ˝MURA˝ MURSKO SREDIŠĆE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BRANITELJSKA ZADRUGA ˝MURA˝ MURSKO SREDIŠĆE, OIB 04774230733, Trg pekleničkih rudara 3, Mursko Središće, 40315 Peklenica</izvorni_sadrzaj>
    <derivirana_varijabla naziv="DomainObject.Predmet.ProtustrankaIDrugiAdressOIB_1">BRANITELJSKA ZADRUGA ˝MURA˝ MURSKO SREDIŠĆE, OIB 04774230733, Trg pekleničkih rudara 3, Mursko Središće,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BRANITELJSKA ZADRUGA ˝MURA˝ MURSKO SREDIŠĆE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BRANITELJSKA ZADRUGA ˝MURA˝ MURSKO SREDIŠĆE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BRANITELJSKA ZADRUGA ˝MURA˝ MURSKO SREDIŠĆE, OIB 04774230733, Trg pekleničkih rudara 3, Mursko Središće,40315 Peklenica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BRANITELJSKA ZADRUGA ˝MURA˝ MURSKO SREDIŠĆE, OIB 04774230733, Trg pekleničkih rudara 3, Mursko Središće,40315 Peklenica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04774230733</item>
      <item>, OIB null</item>
      <item>, OIB null</item>
    </izvorni_sadrzaj>
    <derivirana_varijabla naziv="DomainObject.Predmet.SudioniciListNazivOIB_1">
      <item>, OIB null</item>
      <item>, OIB 04774230733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494</properties:Words>
  <properties:Characters>2720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2015-10-23T10:42:00Z</dcterms:created>
  <dc:creator>user</dc:creator>
  <cp:lastModifiedBy>Marko Makaj</cp:lastModifiedBy>
  <cp:lastPrinted>2015-10-23T10:43:00Z</cp:lastPrinted>
  <dcterms:modified xmlns:xsi="http://www.w3.org/2001/XMLSchema-instance" xsi:type="dcterms:W3CDTF">2015-10-23T10:48:00Z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