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273d9" w14:paraId="56273d9" w:rsidRDefault="00EC6678" w:rsidP="00EC6678" w:rsidR="00EC6678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EC6678" w:rsidP="00EC6678" w:rsidR="00EC6678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EC6678" w:rsidP="00EC6678" w:rsidR="00EC6678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EC6678" w:rsidP="00EC6678" w:rsidR="00EC6678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EC6678" w:rsidP="00EC6678" w:rsidR="00EC6678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St-7776/2015</w:t>
      </w:r>
    </w:p>
    <w:p w:rsidRDefault="00EC6678" w:rsidP="00EC6678" w:rsidR="00EC6678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EC6678" w:rsidP="00EC6678" w:rsidR="00EC6678">
      <w:pPr>
        <w:jc w:val="center"/>
        <w:rPr>
          <w:rFonts w:hAnsi="Times New Roman" w:ascii="Times New Roman"/>
          <w:szCs w:val="24"/>
          <w:lang w:val="hr-HR"/>
        </w:rPr>
      </w:pPr>
    </w:p>
    <w:p w:rsidRDefault="00EC6678" w:rsidP="00EC6678" w:rsidR="00EC667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C6678" w:rsidP="00EC6678" w:rsidR="00EC667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C6678" w:rsidP="00EC6678" w:rsidR="00EC667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C6678" w:rsidP="00EC6678" w:rsidR="00EC667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C6678" w:rsidP="00EC6678" w:rsidR="00EC66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 xml:space="preserve">CUBUS STAN </w:t>
      </w:r>
      <w:proofErr w:type="spellStart"/>
      <w:r>
        <w:rPr>
          <w:rFonts w:hAnsi="Times New Roman" w:ascii="Times New Roman"/>
          <w:szCs w:val="24"/>
        </w:rPr>
        <w:t>d.o.o</w:t>
      </w:r>
      <w:proofErr w:type="spellEnd"/>
      <w:r>
        <w:rPr>
          <w:rFonts w:hAnsi="Times New Roman" w:ascii="Times New Roman"/>
          <w:szCs w:val="24"/>
        </w:rPr>
        <w:t xml:space="preserve">., OIB: 58997819608, </w:t>
      </w:r>
      <w:proofErr w:type="spellStart"/>
      <w:r>
        <w:rPr>
          <w:rFonts w:hAnsi="Times New Roman" w:ascii="Times New Roman"/>
          <w:szCs w:val="24"/>
        </w:rPr>
        <w:t>Sesvete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Trg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Lovre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Matačića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gramStart"/>
      <w:r>
        <w:rPr>
          <w:rFonts w:hAnsi="Times New Roman" w:ascii="Times New Roman"/>
          <w:szCs w:val="24"/>
        </w:rPr>
        <w:t>10 ,</w:t>
      </w:r>
      <w:proofErr w:type="gramEnd"/>
      <w:r>
        <w:rPr>
          <w:rFonts w:hAnsi="Times New Roman" w:ascii="Times New Roman"/>
          <w:szCs w:val="24"/>
        </w:rPr>
        <w:t xml:space="preserve">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15.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C6678" w:rsidP="00EC6678" w:rsidR="00EC6678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6678" w:rsidP="00EC6678" w:rsidR="00EC667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EC6678" w:rsidP="00EC6678" w:rsidR="00EC667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C6678" w:rsidP="00EC6678" w:rsidR="00EC6678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E524F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CUBUS STAN d.o.o., OIB: 58997819608, Sesvete, Trg Lovre Matačića 10.</w:t>
      </w:r>
    </w:p>
    <w:p w:rsidRDefault="00EC6678" w:rsidP="00EC6678" w:rsidR="00EC667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C6678" w:rsidP="00EC6678" w:rsidR="00EC6678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15. travnja 2016. godine u 13 sati i 40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C6678" w:rsidP="00EC6678" w:rsidR="00EC667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C6678" w:rsidP="00EC6678" w:rsidR="00EC6678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Željko </w:t>
      </w:r>
      <w:proofErr w:type="spellStart"/>
      <w:r>
        <w:rPr>
          <w:rFonts w:hAnsi="Times New Roman" w:ascii="Times New Roman"/>
          <w:szCs w:val="24"/>
        </w:rPr>
        <w:t>Vugrić</w:t>
      </w:r>
      <w:proofErr w:type="spellEnd"/>
      <w:r>
        <w:rPr>
          <w:rFonts w:hAnsi="Times New Roman" w:ascii="Times New Roman"/>
          <w:szCs w:val="24"/>
        </w:rPr>
        <w:t>, OIB: 14250195321, iz Velike Gorice , A. Cesarca 52.</w:t>
      </w:r>
    </w:p>
    <w:p w:rsidRDefault="00EC6678" w:rsidP="00EC6678" w:rsidR="00EC6678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C6678" w:rsidP="00EC6678" w:rsidR="00EC6678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 w:rsidRPr="00353B1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CUBUS STAN d.o.o., OIB: 58997819608, Sesvete, Trg Lovre Matačića 10.</w:t>
      </w:r>
    </w:p>
    <w:p w:rsidRDefault="00EC6678" w:rsidP="00EC6678" w:rsidR="00EC667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C6678" w:rsidP="00EC6678" w:rsidR="00EC6678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EC6678" w:rsidP="00EC6678" w:rsidR="00EC6678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C6678" w:rsidP="00EC6678" w:rsidR="00EC6678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EC6678" w:rsidP="00EC6678" w:rsidR="00EC6678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6678" w:rsidP="00EC6678" w:rsidR="00EC6678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EC6678" w:rsidP="00EC6678" w:rsidR="00EC6678">
      <w:pPr>
        <w:jc w:val="both"/>
        <w:rPr>
          <w:rFonts w:hAnsi="Times New Roman" w:ascii="Times New Roman"/>
          <w:lang w:val="hr-HR"/>
        </w:rPr>
      </w:pPr>
    </w:p>
    <w:p w:rsidRDefault="00EC6678" w:rsidP="00EC6678" w:rsidR="00EC6678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11.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EC6678" w:rsidP="00EC6678" w:rsidR="00EC6678">
      <w:pPr>
        <w:jc w:val="both"/>
        <w:rPr>
          <w:rFonts w:hAnsi="Times New Roman" w:ascii="Times New Roman"/>
        </w:rPr>
      </w:pPr>
    </w:p>
    <w:p w:rsidRDefault="00EC6678" w:rsidP="00EC6678" w:rsidR="00EC6678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EC6678" w:rsidP="00EC6678" w:rsidR="00EC667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C6678" w:rsidP="00EC6678" w:rsidR="00EC6678">
      <w:pPr>
        <w:jc w:val="both"/>
        <w:rPr>
          <w:rFonts w:hAnsi="Times New Roman" w:ascii="Times New Roman"/>
          <w:lang w:val="hr-HR"/>
        </w:rPr>
      </w:pPr>
    </w:p>
    <w:p w:rsidRDefault="00EC6678" w:rsidP="00EC6678" w:rsidR="00EC6678">
      <w:pPr>
        <w:jc w:val="both"/>
        <w:rPr>
          <w:rFonts w:hAnsi="Times New Roman" w:ascii="Times New Roman"/>
          <w:lang w:val="hr-HR"/>
        </w:rPr>
      </w:pPr>
    </w:p>
    <w:p w:rsidRDefault="00EC6678" w:rsidP="00EC6678" w:rsidR="00EC6678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15. travnja 2016. godine</w:t>
      </w:r>
    </w:p>
    <w:p w:rsidRDefault="00EC6678" w:rsidP="00EC6678" w:rsidR="00EC6678">
      <w:pPr>
        <w:jc w:val="center"/>
        <w:rPr>
          <w:rFonts w:hAnsi="Times New Roman" w:ascii="Times New Roman"/>
          <w:lang w:val="hr-HR"/>
        </w:rPr>
      </w:pPr>
    </w:p>
    <w:p w:rsidRDefault="00EC6678" w:rsidP="00EC6678" w:rsidR="00EC6678">
      <w:pPr>
        <w:jc w:val="center"/>
        <w:rPr>
          <w:rFonts w:hAnsi="Times New Roman" w:ascii="Times New Roman"/>
          <w:lang w:val="hr-HR"/>
        </w:rPr>
      </w:pPr>
    </w:p>
    <w:p w:rsidRDefault="00EC6678" w:rsidP="00EC6678" w:rsidR="00EC667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C6678" w:rsidP="00EC6678" w:rsidR="00EC667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Zajec,v.r.</w:t>
      </w:r>
    </w:p>
    <w:p w:rsidRDefault="00EC6678" w:rsidP="00EC6678" w:rsidR="00EC667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C6678" w:rsidP="00EC6678" w:rsidR="00EC6678">
      <w:pPr>
        <w:jc w:val="both"/>
        <w:rPr>
          <w:rFonts w:hAnsi="Times New Roman" w:ascii="Times New Roman"/>
          <w:szCs w:val="24"/>
          <w:lang w:val="hr-HR"/>
        </w:rPr>
      </w:pPr>
    </w:p>
    <w:p w:rsidRDefault="00EC6678" w:rsidP="00EC6678" w:rsidR="00EC667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C6678" w:rsidP="00EC6678" w:rsidR="00EC6678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C6678" w:rsidP="00EC6678" w:rsidR="00EC667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C6678" w:rsidP="00EC6678" w:rsidR="00EC6678">
      <w:pPr>
        <w:jc w:val="both"/>
        <w:rPr>
          <w:rFonts w:hAnsi="Times New Roman" w:ascii="Times New Roman"/>
        </w:rPr>
      </w:pPr>
    </w:p>
    <w:p w:rsidRDefault="00EC6678" w:rsidP="00EC6678" w:rsidR="00EC6678">
      <w:pPr>
        <w:jc w:val="both"/>
        <w:rPr>
          <w:rFonts w:hAnsi="Times New Roman" w:ascii="Times New Roman"/>
        </w:rPr>
      </w:pPr>
    </w:p>
    <w:p w:rsidRDefault="00EC6678" w:rsidP="00EC6678" w:rsidR="00EC6678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C6678" w:rsidP="00EC6678" w:rsidR="00EC667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ovlašteni službenik</w:t>
      </w:r>
    </w:p>
    <w:p w:rsidRDefault="00EC6678" w:rsidP="00EC6678" w:rsidR="00EC6678" w:rsidRPr="00D44D4F">
      <w:pPr>
        <w:jc w:val="right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EC6678" w:rsidP="00EC6678" w:rsidR="00EC667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C6678" w:rsidP="00EC6678" w:rsidR="00EC667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C6678" w:rsidP="00EC6678" w:rsidR="00EC6678" w:rsidRPr="00D44D4F">
      <w:pPr>
        <w:jc w:val="center"/>
        <w:rPr>
          <w:sz w:val="32"/>
          <w:u w:val="single"/>
          <w:lang w:val="hr-HR"/>
        </w:rPr>
      </w:pPr>
    </w:p>
    <w:p w:rsidRDefault="00EC6678" w:rsidP="00EC6678" w:rsidR="00EC6678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0366" w:rsidR="00000000">
      <w:r>
        <w:separator/>
      </w:r>
    </w:p>
  </w:endnote>
  <w:endnote w:id="0" w:type="continuationSeparator">
    <w:p w:rsidRDefault="0045036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0366" w:rsidR="00000000">
      <w:r>
        <w:separator/>
      </w:r>
    </w:p>
  </w:footnote>
  <w:footnote w:id="0" w:type="continuationSeparator">
    <w:p w:rsidRDefault="0045036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EC6678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St-7776/2015</w:t>
        </w:r>
      </w:p>
    </w:sdtContent>
  </w:sdt>
  <w:p w:rsidRDefault="00EC6678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6678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450366" w:rsidP="00840E3D" w:rsidR="00840E3D">
    <w:pPr>
      <w:pStyle w:val="Zaglavlje"/>
      <w:rPr>
        <w:lang w:val="hr-HR"/>
      </w:rPr>
    </w:pPr>
  </w:p>
  <w:p w:rsidRDefault="00EC6678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EC6678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458"/>
    <w:rsid w:val="00135025"/>
    <w:rsid w:val="00181F4E"/>
    <w:rsid w:val="003C0458"/>
    <w:rsid w:val="00450366"/>
    <w:rsid w:val="00C95241"/>
    <w:rsid w:val="00EC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6678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C66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6678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EC667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6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6678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503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3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36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3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3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6678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C66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6678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EC667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6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6678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503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3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36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3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3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7776</izvorni_sadrzaj>
    <derivirana_varijabla naziv="DomainObject.Predmet.Broj_1">7776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St-7776/2015</izvorni_sadrzaj>
    <derivirana_varijabla naziv="DomainObject.Predmet.OznakaBroj_1">St-7776/2015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CUBUS STAN d.o.o. zastupanog po punomoćniku Nikolina Mandić</izvorni_sadrzaj>
    <derivirana_varijabla naziv="DomainObject.Predmet.ProtustrankaFormated_1">  CUBUS STAN d.o.o. zastupanog po punomoćniku Nikolina Mandić</derivirana_varijabla>
  </DomainObject.Predmet.ProtustrankaFormated>
  <DomainObject.Predmet.ProtustrankaFormatedOIB>
    <izvorni_sadrzaj>  CUBUS STAN d.o.o., OIB 58997819608 zastupanog po punomoćniku Nikolina Mandić</izvorni_sadrzaj>
    <derivirana_varijabla naziv="DomainObject.Predmet.ProtustrankaFormatedOIB_1">  CUBUS STAN d.o.o., OIB 58997819608 zastupanog po punomoćniku Nikolina Mandić</derivirana_varijabla>
  </DomainObject.Predmet.ProtustrankaFormatedOIB>
  <DomainObject.Predmet.ProtustrankaFormatedWithAdress>
    <izvorni_sadrzaj> CUBUS STAN d.o.o., Trg Lovre Matačića 10, 10360 Sesvete zastupanog po punomoćniku Nikolina Mandić</izvorni_sadrzaj>
    <derivirana_varijabla naziv="DomainObject.Predmet.ProtustrankaFormatedWithAdress_1"> CUBUS STAN d.o.o., Trg Lovre Matačića 10, 10360 Sesvete zastupanog po punomoćniku Nikolina Mandić</derivirana_varijabla>
  </DomainObject.Predmet.ProtustrankaFormatedWithAdress>
  <DomainObject.Predmet.ProtustrankaFormatedWithAdressOIB>
    <izvorni_sadrzaj> CUBUS STAN d.o.o., OIB 58997819608, Trg Lovre Matačića 10, 10360 Sesvete zastupanog po punomoćniku Nikolina Mandić</izvorni_sadrzaj>
    <derivirana_varijabla naziv="DomainObject.Predmet.ProtustrankaFormatedWithAdressOIB_1"> CUBUS STAN d.o.o., OIB 58997819608, Trg Lovre Matačića 10, 10360 Sesvete zastupanog po punomoćniku Nikolina Mandić</derivirana_varijabla>
  </DomainObject.Predmet.ProtustrankaFormatedWithAdressOIB>
  <DomainObject.Predmet.ProtustrankaWithAdress>
    <izvorni_sadrzaj>CUBUS STAN d.o.o. Trg Lovre Matačića 10, 10360 Sesvete</izvorni_sadrzaj>
    <derivirana_varijabla naziv="DomainObject.Predmet.ProtustrankaWithAdress_1">CUBUS STAN d.o.o. Trg Lovre Matačića 10, 10360 Sesvete</derivirana_varijabla>
  </DomainObject.Predmet.ProtustrankaWithAdress>
  <DomainObject.Predmet.ProtustrankaWithAdressOIB>
    <izvorni_sadrzaj>CUBUS STAN d.o.o., OIB 58997819608, Trg Lovre Matačića 10, 10360 Sesvete</izvorni_sadrzaj>
    <derivirana_varijabla naziv="DomainObject.Predmet.ProtustrankaWithAdressOIB_1">CUBUS STAN d.o.o., OIB 58997819608, Trg Lovre Matačića 10, 10360 Sesvete</derivirana_varijabla>
  </DomainObject.Predmet.ProtustrankaWithAdressOIB>
  <DomainObject.Predmet.ProtustrankaNazivFormated>
    <izvorni_sadrzaj>CUBUS STAN d.o.o.</izvorni_sadrzaj>
    <derivirana_varijabla naziv="DomainObject.Predmet.ProtustrankaNazivFormated_1">CUBUS STAN d.o.o.</derivirana_varijabla>
  </DomainObject.Predmet.ProtustrankaNazivFormated>
  <DomainObject.Predmet.ProtustrankaNazivFormatedOIB>
    <izvorni_sadrzaj>CUBUS STAN d.o.o., OIB 58997819608</izvorni_sadrzaj>
    <derivirana_varijabla naziv="DomainObject.Predmet.ProtustrankaNazivFormatedOIB_1">CUBUS STAN d.o.o., OIB 58997819608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CUBUS STAN d.o.o. zastupanog po punomoćniku Nikolina Mandić</item>
    </izvorni_sadrzaj>
    <derivirana_varijabla naziv="DomainObject.Predmet.ProtuStrankaListFormated_1">
      <item>CUBUS STAN d.o.o. zastupanog po punomoćniku Nikolina Mandić</item>
    </derivirana_varijabla>
  </DomainObject.Predmet.ProtuStrankaListFormated>
  <DomainObject.Predmet.ProtuStrankaListFormatedOIB>
    <izvorni_sadrzaj>
      <item>CUBUS STAN d.o.o., OIB 58997819608 zastupanog po punomoćniku Nikolina Mandić</item>
    </izvorni_sadrzaj>
    <derivirana_varijabla naziv="DomainObject.Predmet.ProtuStrankaListFormatedOIB_1">
      <item>CUBUS STAN d.o.o., OIB 58997819608 zastupanog po punomoćniku Nikolina Mandić</item>
    </derivirana_varijabla>
  </DomainObject.Predmet.ProtuStrankaListFormatedOIB>
  <DomainObject.Predmet.ProtuStrankaListFormatedWithAdress>
    <izvorni_sadrzaj>
      <item>CUBUS STAN d.o.o., Trg Lovre Matačića 10, 10360 Sesvete zastupanog po punomoćniku Nikolina Mandić</item>
    </izvorni_sadrzaj>
    <derivirana_varijabla naziv="DomainObject.Predmet.ProtuStrankaListFormatedWithAdress_1">
      <item>CUBUS STAN d.o.o., Trg Lovre Matačića 10, 10360 Sesvete zastupanog po punomoćniku Nikolina Mandić</item>
    </derivirana_varijabla>
  </DomainObject.Predmet.ProtuStrankaListFormatedWithAdress>
  <DomainObject.Predmet.ProtuStrankaListFormatedWithAdressOIB>
    <izvorni_sadrzaj>
      <item>CUBUS STAN d.o.o., OIB 58997819608, Trg Lovre Matačića 10, 10360 Sesvete zastupanog po punomoćniku Nikolina Mandić</item>
    </izvorni_sadrzaj>
    <derivirana_varijabla naziv="DomainObject.Predmet.ProtuStrankaListFormatedWithAdressOIB_1">
      <item>CUBUS STAN d.o.o., OIB 58997819608, Trg Lovre Matačića 10, 10360 Sesvete zastupanog po punomoćniku Nikolina Mandić</item>
    </derivirana_varijabla>
  </DomainObject.Predmet.ProtuStrankaListFormatedWithAdressOIB>
  <DomainObject.Predmet.ProtuStrankaListNazivFormated>
    <izvorni_sadrzaj>
      <item>CUBUS STAN d.o.o.</item>
    </izvorni_sadrzaj>
    <derivirana_varijabla naziv="DomainObject.Predmet.ProtuStrankaListNazivFormated_1">
      <item>CUBUS STAN d.o.o.</item>
    </derivirana_varijabla>
  </DomainObject.Predmet.ProtuStrankaListNazivFormated>
  <DomainObject.Predmet.ProtuStrankaListNazivFormatedOIB>
    <izvorni_sadrzaj>
      <item>CUBUS STAN d.o.o., OIB 58997819608</item>
    </izvorni_sadrzaj>
    <derivirana_varijabla naziv="DomainObject.Predmet.ProtuStrankaListNazivFormatedOIB_1">
      <item>CUBUS STAN d.o.o., OIB 58997819608</item>
    </derivirana_varijabla>
  </DomainObject.Predmet.ProtuStrankaListNazivFormatedOIB>
  <DomainObject.Predmet.OstaliListFormated>
    <izvorni_sadrzaj>
      <item>Nikolina Mandić punomoćnik sudionika u postupku CUBUS STAN d.o.o.</item>
    </izvorni_sadrzaj>
    <derivirana_varijabla naziv="DomainObject.Predmet.OstaliListFormated_1">
      <item>Nikolina Mandić punomoćnik sudionika u postupku CUBUS STAN d.o.o.</item>
    </derivirana_varijabla>
  </DomainObject.Predmet.OstaliListFormated>
  <DomainObject.Predmet.OstaliListFormatedOIB>
    <izvorni_sadrzaj>
      <item>Nikolina Mandić, OIB 38440255629 punomoćnik sudionika u postupku CUBUS STAN d.o.o.</item>
    </izvorni_sadrzaj>
    <derivirana_varijabla naziv="DomainObject.Predmet.OstaliListFormatedOIB_1">
      <item>Nikolina Mandić, OIB 38440255629 punomoćnik sudionika u postupku CUBUS STAN d.o.o.</item>
    </derivirana_varijabla>
  </DomainObject.Predmet.OstaliListFormatedOIB>
  <DomainObject.Predmet.OstaliListFormatedWithAdress>
    <izvorni_sadrzaj>
      <item>Nikolina Mandić, Zagrebačka 74, 10370 Gračec punomoćnik sudionika u postupku CUBUS STAN d.o.o.</item>
    </izvorni_sadrzaj>
    <derivirana_varijabla naziv="DomainObject.Predmet.OstaliListFormatedWithAdress_1">
      <item>Nikolina Mandić, Zagrebačka 74, 10370 Gračec punomoćnik sudionika u postupku CUBUS STAN d.o.o.</item>
    </derivirana_varijabla>
  </DomainObject.Predmet.OstaliListFormatedWithAdress>
  <DomainObject.Predmet.OstaliListFormatedWithAdressOIB>
    <izvorni_sadrzaj>
      <item>Nikolina Mandić, OIB 38440255629, Zagrebačka 74, 10370 Gračec punomoćnik sudionika u postupku CUBUS STAN d.o.o.</item>
    </izvorni_sadrzaj>
    <derivirana_varijabla naziv="DomainObject.Predmet.OstaliListFormatedWithAdressOIB_1">
      <item>Nikolina Mandić, OIB 38440255629, Zagrebačka 74, 10370 Gračec punomoćnik sudionika u postupku CUBUS STAN d.o.o.</item>
    </derivirana_varijabla>
  </DomainObject.Predmet.OstaliListFormatedWithAdressOIB>
  <DomainObject.Predmet.OstaliListNazivFormated>
    <izvorni_sadrzaj>
      <item>Nikolina Mandić</item>
    </izvorni_sadrzaj>
    <derivirana_varijabla naziv="DomainObject.Predmet.OstaliListNazivFormated_1">
      <item>Nikolina Mandić</item>
    </derivirana_varijabla>
  </DomainObject.Predmet.OstaliListNazivFormated>
  <DomainObject.Predmet.OstaliListNazivFormatedOIB>
    <izvorni_sadrzaj>
      <item>Nikolina Mandić, OIB 38440255629</item>
    </izvorni_sadrzaj>
    <derivirana_varijabla naziv="DomainObject.Predmet.OstaliListNazivFormatedOIB_1">
      <item>Nikolina Mandić, OIB 38440255629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CUBUS STAN d.o.o.</izvorni_sadrzaj>
    <derivirana_varijabla naziv="DomainObject.Predmet.ProtustrankaIDrugi_1">CUBUS STAN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CUBUS STAN d.o.o., OIB 58997819608, Trg Lovre Matačića 10, 10360 Sesvete</izvorni_sadrzaj>
    <derivirana_varijabla naziv="DomainObject.Predmet.ProtustrankaIDrugiAdressOIB_1">CUBUS STAN d.o.o., OIB 58997819608, Trg Lovre Matačića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CUBUS STAN d.o.o.</item>
      <item>Nikolina Mandić</item>
    </izvorni_sadrzaj>
    <derivirana_varijabla naziv="DomainObject.Predmet.SudioniciListNaziv_1">
      <item>FINA Regionalni centar Zagreb</item>
      <item>CUBUS STAN d.o.o.</item>
      <item>Nikolina Mandić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CUBUS STAN d.o.o., OIB 58997819608, Trg Lovre Matačića 10,10360 Sesvete</item>
      <item>Nikolina Mandić, OIB 38440255629, Zagrebačka 74,10370 Gračec</item>
    </izvorni_sadrzaj>
    <derivirana_varijabla naziv="DomainObject.Predmet.SudioniciListAdressOIB_1">
      <item>FINA Regionalni centar Zagreb, OIB 85821130368, Trg svibanjskih žrtava 1995. br. 1,10000 Zagreb</item>
      <item>CUBUS STAN d.o.o., OIB 58997819608, Trg Lovre Matačića 10,10360 Sesvete</item>
      <item>Nikolina Mandić, OIB 38440255629, Zagrebačka 74,10370 Gračec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58997819608</item>
      <item>, OIB 38440255629</item>
    </izvorni_sadrzaj>
    <derivirana_varijabla naziv="DomainObject.Predmet.SudioniciListNazivOIB_1">
      <item>, OIB 85821130368</item>
      <item>, OIB 58997819608</item>
      <item>, OIB 38440255629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1894</properties:Characters>
  <properties:Lines>71</properties:Lines>
  <properties:Paragraphs>25</properties:Paragraphs>
  <properties:TotalTime>0</properties:TotalTime>
  <properties:ScaleCrop>false</properties:ScaleCrop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2016-04-15T11:20:00Z</dcterms:created>
  <dc:creator>Marija Lukić</dc:creator>
  <dc:description/>
  <cp:keywords/>
  <cp:lastModifiedBy>Marija Lukić</cp:lastModifiedBy>
  <dcterms:modified xmlns:xsi="http://www.w3.org/2001/XMLSchema-instance" xsi:type="dcterms:W3CDTF">2016-04-15T11:26:00Z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