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9b56" w14:paraId="86f9b56" w:rsidRDefault="00680B57" w:rsidP="00680B57" w:rsidR="00680B57" w:rsidRPr="00302004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302004">
      <w:pPr>
        <w:pStyle w:val="Naslov1"/>
        <w:rPr>
          <w:sz w:val="22"/>
          <w:szCs w:val="22"/>
        </w:rPr>
      </w:pPr>
      <w:r w:rsidRPr="00302004">
        <w:rPr>
          <w:sz w:val="22"/>
          <w:szCs w:val="22"/>
        </w:rPr>
        <w:t>R E P U B L I K A   H R V A T S K A</w:t>
      </w:r>
    </w:p>
    <w:p w:rsidRDefault="00680B57" w:rsidP="00680B57" w:rsidR="00680B57" w:rsidRPr="00302004">
      <w:pPr>
        <w:pStyle w:val="Naslov1"/>
        <w:rPr>
          <w:sz w:val="22"/>
          <w:szCs w:val="22"/>
        </w:rPr>
      </w:pPr>
    </w:p>
    <w:p w:rsidRDefault="00680B57" w:rsidP="00680B57" w:rsidR="00680B57" w:rsidRPr="00302004">
      <w:pPr>
        <w:pStyle w:val="Naslov1"/>
        <w:rPr>
          <w:sz w:val="22"/>
          <w:szCs w:val="22"/>
        </w:rPr>
      </w:pPr>
      <w:r w:rsidRPr="00302004">
        <w:rPr>
          <w:sz w:val="22"/>
          <w:szCs w:val="22"/>
        </w:rPr>
        <w:t>R J E Š E N J E</w:t>
      </w:r>
    </w:p>
    <w:p w:rsidRDefault="00680B57" w:rsidP="00680B57" w:rsidR="00680B57" w:rsidRPr="0030200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490455" w:rsidR="00680B57" w:rsidRPr="0030200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02004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</w:t>
      </w:r>
      <w:r w:rsidR="002D5B42" w:rsidRPr="00302004">
        <w:rPr>
          <w:rFonts w:hAnsi="Times New Roman" w:ascii="Times New Roman"/>
          <w:sz w:val="22"/>
          <w:szCs w:val="22"/>
          <w:lang w:val="hr-HR"/>
        </w:rPr>
        <w:t>o sucu tog suda Anki Muhoberac</w:t>
      </w:r>
      <w:r w:rsidRPr="0030200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B402D" w:rsidRPr="00302004">
        <w:rPr>
          <w:rFonts w:hAnsi="Times New Roman" w:ascii="Times New Roman"/>
          <w:sz w:val="22"/>
          <w:szCs w:val="22"/>
          <w:lang w:val="hr-HR"/>
        </w:rPr>
        <w:t xml:space="preserve">povodom prijedloga  za otvaranje stečajnog postupka nad </w:t>
      </w:r>
      <w:r w:rsidR="00CB30C8" w:rsidRPr="00302004">
        <w:rPr>
          <w:rFonts w:hAnsi="Times New Roman" w:ascii="Times New Roman"/>
          <w:sz w:val="22"/>
          <w:szCs w:val="22"/>
          <w:lang w:val="hr-HR"/>
        </w:rPr>
        <w:t>dužnikom</w:t>
      </w:r>
      <w:r w:rsidR="000B1091" w:rsidRPr="00302004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3226EF" w:rsidRPr="00302004">
        <w:rPr>
          <w:rFonts w:hAnsi="Times New Roman" w:ascii="Times New Roman"/>
          <w:sz w:val="22"/>
          <w:szCs w:val="22"/>
          <w:lang w:val="hr-HR"/>
        </w:rPr>
        <w:t>BUTIGAN TRADE d.o.o., Ulica 47  40, 20270 Vela Luka, OIB: 59904328899</w:t>
      </w:r>
      <w:r w:rsidR="00B86D69" w:rsidRPr="00302004">
        <w:rPr>
          <w:rFonts w:hAnsi="Times New Roman" w:ascii="Times New Roman"/>
          <w:sz w:val="22"/>
          <w:szCs w:val="22"/>
          <w:lang w:val="hr-HR"/>
        </w:rPr>
        <w:t>, dana 26</w:t>
      </w:r>
      <w:r w:rsidR="00490455" w:rsidRPr="00302004">
        <w:rPr>
          <w:rFonts w:hAnsi="Times New Roman" w:ascii="Times New Roman"/>
          <w:sz w:val="22"/>
          <w:szCs w:val="22"/>
          <w:lang w:val="hr-HR"/>
        </w:rPr>
        <w:t>. rujna 2016</w:t>
      </w:r>
      <w:r w:rsidRPr="00302004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680B57" w:rsidP="00680B57" w:rsidR="00680B57" w:rsidRPr="00302004">
      <w:pPr>
        <w:pStyle w:val="Tijeloteksta"/>
        <w:rPr>
          <w:sz w:val="22"/>
          <w:szCs w:val="22"/>
        </w:rPr>
      </w:pPr>
    </w:p>
    <w:p w:rsidRDefault="00680B57" w:rsidP="00680B57" w:rsidR="00680B57" w:rsidRPr="00302004">
      <w:pPr>
        <w:pStyle w:val="Tijeloteksta"/>
        <w:rPr>
          <w:sz w:val="22"/>
          <w:szCs w:val="22"/>
        </w:rPr>
      </w:pPr>
    </w:p>
    <w:p w:rsidRDefault="00680B57" w:rsidP="00680B57" w:rsidR="00680B57" w:rsidRPr="00302004">
      <w:pPr>
        <w:pStyle w:val="Tijeloteksta"/>
        <w:jc w:val="center"/>
        <w:rPr>
          <w:b/>
          <w:sz w:val="22"/>
          <w:szCs w:val="22"/>
        </w:rPr>
      </w:pPr>
      <w:r w:rsidRPr="00302004">
        <w:rPr>
          <w:b/>
          <w:sz w:val="22"/>
          <w:szCs w:val="22"/>
        </w:rPr>
        <w:t>r i j e š i o    j e</w:t>
      </w:r>
    </w:p>
    <w:p w:rsidRDefault="00680B57" w:rsidP="00680B57" w:rsidR="00680B57" w:rsidRPr="00302004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302004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302004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0B1091" w:rsidRPr="00302004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3226EF" w:rsidRPr="00302004">
        <w:rPr>
          <w:rFonts w:hAnsi="Times New Roman" w:ascii="Times New Roman"/>
          <w:sz w:val="22"/>
          <w:szCs w:val="22"/>
          <w:lang w:val="hr-HR"/>
        </w:rPr>
        <w:t>BUTIGAN TRADE d.o.o., Ulica 47  40, 20270 Vela Luka, OIB: 59904328899</w:t>
      </w:r>
      <w:r w:rsidRPr="00302004">
        <w:rPr>
          <w:rFonts w:hAnsi="Times New Roman" w:ascii="Times New Roman"/>
          <w:sz w:val="22"/>
          <w:szCs w:val="22"/>
          <w:lang w:val="hr-HR"/>
        </w:rPr>
        <w:t>.</w:t>
      </w:r>
    </w:p>
    <w:p w:rsidRDefault="00680B57" w:rsidP="00680B57" w:rsidR="00680B57" w:rsidRPr="00302004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302004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302004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302004">
        <w:rPr>
          <w:rFonts w:hAnsi="Times New Roman" w:ascii="Times New Roman"/>
          <w:sz w:val="22"/>
          <w:szCs w:val="22"/>
          <w:lang w:val="hr-HR"/>
        </w:rPr>
        <w:tab/>
        <w:t xml:space="preserve">Pokreće se postupak radi utvrđenja pretpostavki za otvaranje stečajnog postupka (prethodni postupak) </w:t>
      </w:r>
      <w:r w:rsidR="00EB402D" w:rsidRPr="0030200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02004">
        <w:rPr>
          <w:rFonts w:hAnsi="Times New Roman" w:ascii="Times New Roman"/>
          <w:sz w:val="22"/>
          <w:szCs w:val="22"/>
          <w:lang w:val="hr-HR"/>
        </w:rPr>
        <w:t>nad dužnikom</w:t>
      </w:r>
      <w:r w:rsidR="000B1091" w:rsidRPr="00302004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3226EF" w:rsidRPr="00302004">
        <w:rPr>
          <w:rFonts w:hAnsi="Times New Roman" w:ascii="Times New Roman"/>
          <w:sz w:val="22"/>
          <w:szCs w:val="22"/>
          <w:lang w:val="hr-HR"/>
        </w:rPr>
        <w:t>BUTIGAN TRADE d.o.o., Ulica 47  40, 20270 Vela Luka, OIB: 59904328899</w:t>
      </w:r>
      <w:r w:rsidR="00644017" w:rsidRPr="0030200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402D" w:rsidRPr="0030200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4017" w:rsidRPr="00302004">
        <w:rPr>
          <w:rFonts w:hAnsi="Times New Roman" w:ascii="Times New Roman"/>
          <w:sz w:val="22"/>
          <w:szCs w:val="22"/>
          <w:lang w:val="hr-HR"/>
        </w:rPr>
        <w:t>Postupak će se voditi pod novim poslovnim brojem.</w:t>
      </w:r>
    </w:p>
    <w:p w:rsidRDefault="00680B57" w:rsidP="00680B57" w:rsidR="00680B57" w:rsidRPr="003020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30200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30200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0200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30200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35739" w:rsidP="00680B57" w:rsidR="00335739" w:rsidRPr="0030200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30200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02004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DE3594" w:rsidRPr="00302004">
        <w:rPr>
          <w:rFonts w:hAnsi="Times New Roman" w:ascii="Times New Roman"/>
          <w:sz w:val="22"/>
          <w:szCs w:val="22"/>
          <w:lang w:val="hr-HR"/>
        </w:rPr>
        <w:t>rovnik je podnij</w:t>
      </w:r>
      <w:r w:rsidR="00295630" w:rsidRPr="00302004">
        <w:rPr>
          <w:rFonts w:hAnsi="Times New Roman" w:ascii="Times New Roman"/>
          <w:sz w:val="22"/>
          <w:szCs w:val="22"/>
          <w:lang w:val="hr-HR"/>
        </w:rPr>
        <w:t xml:space="preserve">ela ovom </w:t>
      </w:r>
      <w:r w:rsidR="003226EF" w:rsidRPr="00302004">
        <w:rPr>
          <w:rFonts w:hAnsi="Times New Roman" w:ascii="Times New Roman"/>
          <w:sz w:val="22"/>
          <w:szCs w:val="22"/>
          <w:lang w:val="hr-HR"/>
        </w:rPr>
        <w:t>sudu 3</w:t>
      </w:r>
      <w:r w:rsidR="00203C88" w:rsidRPr="0030200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226EF" w:rsidRPr="00302004">
        <w:rPr>
          <w:rFonts w:hAnsi="Times New Roman" w:ascii="Times New Roman"/>
          <w:sz w:val="22"/>
          <w:szCs w:val="22"/>
          <w:lang w:val="hr-HR"/>
        </w:rPr>
        <w:t>prosinca 2015</w:t>
      </w:r>
      <w:r w:rsidRPr="00302004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 w:rsidRPr="0030200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1091" w:rsidRPr="00302004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="005B623D" w:rsidRPr="00302004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302004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8A59AF" w:rsidRPr="00302004">
        <w:rPr>
          <w:rFonts w:hAnsi="Times New Roman" w:ascii="Times New Roman"/>
          <w:sz w:val="22"/>
          <w:szCs w:val="22"/>
          <w:lang w:val="hr-HR"/>
        </w:rPr>
        <w:t xml:space="preserve"> u neprekinutom raz</w:t>
      </w:r>
      <w:r w:rsidR="003226EF" w:rsidRPr="00302004">
        <w:rPr>
          <w:rFonts w:hAnsi="Times New Roman" w:ascii="Times New Roman"/>
          <w:sz w:val="22"/>
          <w:szCs w:val="22"/>
          <w:lang w:val="hr-HR"/>
        </w:rPr>
        <w:t>doblju od 574</w:t>
      </w:r>
      <w:r w:rsidR="008A59AF" w:rsidRPr="0030200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02004">
        <w:rPr>
          <w:rFonts w:hAnsi="Times New Roman" w:ascii="Times New Roman"/>
          <w:sz w:val="22"/>
          <w:szCs w:val="22"/>
          <w:lang w:val="hr-HR"/>
        </w:rPr>
        <w:t>dan</w:t>
      </w:r>
      <w:r w:rsidR="00DE3594" w:rsidRPr="00302004">
        <w:rPr>
          <w:rFonts w:hAnsi="Times New Roman" w:ascii="Times New Roman"/>
          <w:sz w:val="22"/>
          <w:szCs w:val="22"/>
          <w:lang w:val="hr-HR"/>
        </w:rPr>
        <w:t>a u ukupno</w:t>
      </w:r>
      <w:r w:rsidR="00203C88" w:rsidRPr="00302004">
        <w:rPr>
          <w:rFonts w:hAnsi="Times New Roman" w:ascii="Times New Roman"/>
          <w:sz w:val="22"/>
          <w:szCs w:val="22"/>
          <w:lang w:val="hr-HR"/>
        </w:rPr>
        <w:t xml:space="preserve">m iznosu od </w:t>
      </w:r>
      <w:r w:rsidR="003226EF" w:rsidRPr="00302004">
        <w:rPr>
          <w:rFonts w:hAnsi="Times New Roman" w:ascii="Times New Roman"/>
          <w:sz w:val="22"/>
          <w:szCs w:val="22"/>
          <w:lang w:val="hr-HR"/>
        </w:rPr>
        <w:t>85.227,42</w:t>
      </w:r>
      <w:r w:rsidR="008A59AF" w:rsidRPr="0030200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A7E1D" w:rsidRPr="00302004">
        <w:rPr>
          <w:rFonts w:hAnsi="Times New Roman" w:ascii="Times New Roman"/>
          <w:sz w:val="22"/>
          <w:szCs w:val="22"/>
          <w:lang w:val="hr-HR"/>
        </w:rPr>
        <w:t xml:space="preserve"> kuna, da ne</w:t>
      </w:r>
      <w:r w:rsidR="00203C88" w:rsidRPr="00302004">
        <w:rPr>
          <w:rFonts w:hAnsi="Times New Roman" w:ascii="Times New Roman"/>
          <w:sz w:val="22"/>
          <w:szCs w:val="22"/>
          <w:lang w:val="hr-HR"/>
        </w:rPr>
        <w:t>ma</w:t>
      </w:r>
      <w:r w:rsidR="0023747E" w:rsidRPr="00302004">
        <w:rPr>
          <w:rFonts w:hAnsi="Times New Roman" w:ascii="Times New Roman"/>
          <w:sz w:val="22"/>
          <w:szCs w:val="22"/>
          <w:lang w:val="hr-HR"/>
        </w:rPr>
        <w:t xml:space="preserve"> zaposlenih, da i</w:t>
      </w:r>
      <w:r w:rsidRPr="00302004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302004">
        <w:rPr>
          <w:rFonts w:hAnsi="Times New Roman" w:ascii="Times New Roman"/>
          <w:sz w:val="22"/>
          <w:szCs w:val="22"/>
          <w:lang w:val="hr-HR"/>
        </w:rPr>
        <w:t xml:space="preserve"> kod</w:t>
      </w:r>
      <w:r w:rsidRPr="0030200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774D0" w:rsidRPr="0030200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5801" w:rsidRPr="00302004">
        <w:rPr>
          <w:rFonts w:hAnsi="Times New Roman" w:ascii="Times New Roman"/>
          <w:sz w:val="22"/>
          <w:szCs w:val="22"/>
          <w:lang w:val="hr-HR"/>
        </w:rPr>
        <w:t xml:space="preserve">Raiffeisenbank Austria </w:t>
      </w:r>
      <w:r w:rsidR="00B8167D" w:rsidRPr="00302004">
        <w:rPr>
          <w:rFonts w:hAnsi="Times New Roman" w:ascii="Times New Roman"/>
          <w:sz w:val="22"/>
          <w:szCs w:val="22"/>
          <w:lang w:val="hr-HR"/>
        </w:rPr>
        <w:t xml:space="preserve">d.d. </w:t>
      </w:r>
      <w:r w:rsidRPr="00302004">
        <w:rPr>
          <w:rFonts w:hAnsi="Times New Roman" w:ascii="Times New Roman"/>
          <w:sz w:val="22"/>
          <w:szCs w:val="22"/>
          <w:lang w:val="hr-HR"/>
        </w:rPr>
        <w:t>kao i da nema zaplijenjenih sredstava na ime predujma za namirenje troškova stečajnog postupka.</w:t>
      </w:r>
    </w:p>
    <w:p w:rsidRDefault="00680B57" w:rsidP="00680B57" w:rsidR="00680B57" w:rsidRPr="003020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3020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302004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3020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3020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302004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</w:t>
      </w:r>
    </w:p>
    <w:p w:rsidRDefault="001D0758" w:rsidP="00680B57" w:rsidR="001D0758" w:rsidRPr="003020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D0758" w:rsidP="00680B57" w:rsidR="001D0758" w:rsidRPr="003020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C157DD" w:rsidR="00680B57" w:rsidRPr="003020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302004"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</w:t>
      </w:r>
      <w:r w:rsidR="0030690F" w:rsidRPr="00302004">
        <w:rPr>
          <w:rFonts w:hAnsi="Times New Roman" w:ascii="Times New Roman"/>
          <w:sz w:val="22"/>
          <w:szCs w:val="22"/>
          <w:lang w:val="hr-HR"/>
        </w:rPr>
        <w:t xml:space="preserve"> budući da </w:t>
      </w:r>
      <w:r w:rsidR="00C157DD" w:rsidRPr="00302004">
        <w:rPr>
          <w:rFonts w:hAnsi="Times New Roman" w:ascii="Times New Roman"/>
          <w:sz w:val="22"/>
          <w:szCs w:val="22"/>
          <w:lang w:val="hr-HR"/>
        </w:rPr>
        <w:t xml:space="preserve">iz podneska vjerovnika Republika Hrvatska, Ministarstvo financija, Porezna uprava od 4. veljače 2016.g. (l.s. 9)  proizlazi da dužnik ima imovine i to vozilo marke KIA 1.3 GLX/PRIDE 1999., čija vrijednost bi prema sada dostupnim podacima bila dovoljna za namirenje osnovnih troškova postupka. </w:t>
      </w:r>
    </w:p>
    <w:p w:rsidRDefault="00680B57" w:rsidP="00680B57" w:rsidR="00680B57" w:rsidRPr="003020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3020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302004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3020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3020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302004">
        <w:rPr>
          <w:rFonts w:hAnsi="Times New Roman" w:ascii="Times New Roman"/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3020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3020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302004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30200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02004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302004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302004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B86D69" w:rsidP="00680B57" w:rsidR="00680B57" w:rsidRPr="0030200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02004">
        <w:rPr>
          <w:rFonts w:hAnsi="Times New Roman" w:ascii="Times New Roman"/>
          <w:b/>
          <w:sz w:val="22"/>
          <w:szCs w:val="22"/>
          <w:lang w:val="hr-HR"/>
        </w:rPr>
        <w:t>U Dubrovniku, 26</w:t>
      </w:r>
      <w:r w:rsidR="00490455" w:rsidRPr="00302004">
        <w:rPr>
          <w:rFonts w:hAnsi="Times New Roman" w:ascii="Times New Roman"/>
          <w:b/>
          <w:sz w:val="22"/>
          <w:szCs w:val="22"/>
          <w:lang w:val="hr-HR"/>
        </w:rPr>
        <w:t>. rujna 2016</w:t>
      </w:r>
      <w:r w:rsidR="00680B57" w:rsidRPr="00302004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3020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3020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  <w:t>Stečajni sudac:</w:t>
      </w:r>
    </w:p>
    <w:p w:rsidRDefault="00680B57" w:rsidP="00680B57" w:rsidR="00680B57" w:rsidRPr="003020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3020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Pr="00302004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302004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B323C2" w:rsidRPr="0030200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3020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3020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0200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3020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3020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3020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02004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30200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02004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SZ).</w:t>
      </w:r>
    </w:p>
    <w:p w:rsidRDefault="00680B57" w:rsidP="00680B57" w:rsidR="00680B57" w:rsidRPr="003020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3020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3020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0200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302004">
      <w:pPr>
        <w:pStyle w:val="Tijeloteksta"/>
        <w:rPr>
          <w:sz w:val="22"/>
          <w:szCs w:val="22"/>
        </w:rPr>
      </w:pPr>
      <w:r w:rsidRPr="00302004">
        <w:rPr>
          <w:sz w:val="22"/>
          <w:szCs w:val="22"/>
        </w:rPr>
        <w:t xml:space="preserve">- dužniku, </w:t>
      </w:r>
    </w:p>
    <w:p w:rsidRDefault="00680B57" w:rsidP="00680B57" w:rsidR="00680B57" w:rsidRPr="00302004">
      <w:pPr>
        <w:pStyle w:val="Tijeloteksta"/>
        <w:rPr>
          <w:sz w:val="22"/>
          <w:szCs w:val="22"/>
        </w:rPr>
      </w:pPr>
      <w:r w:rsidRPr="00302004">
        <w:rPr>
          <w:sz w:val="22"/>
          <w:szCs w:val="22"/>
        </w:rPr>
        <w:t>- FINA, Podružnica Dubrovnik, elektronskom poštom i putem e oglasne ploče,</w:t>
      </w:r>
    </w:p>
    <w:p w:rsidRDefault="006B02D6" w:rsidP="00302004" w:rsidR="00750314" w:rsidRPr="00302004">
      <w:pPr>
        <w:pStyle w:val="Tijeloteksta"/>
        <w:rPr>
          <w:sz w:val="22"/>
          <w:szCs w:val="22"/>
        </w:rPr>
      </w:pPr>
      <w:r w:rsidRPr="00302004">
        <w:rPr>
          <w:sz w:val="22"/>
          <w:szCs w:val="22"/>
        </w:rPr>
        <w:t xml:space="preserve">- </w:t>
      </w:r>
      <w:r w:rsidR="00302004" w:rsidRPr="00302004">
        <w:rPr>
          <w:sz w:val="22"/>
          <w:szCs w:val="22"/>
        </w:rPr>
        <w:t>Raiffeisenbank Austria d.d.,</w:t>
      </w:r>
    </w:p>
    <w:p w:rsidRDefault="00250087" w:rsidP="00680B57" w:rsidR="00680B57" w:rsidRPr="00302004">
      <w:pPr>
        <w:pStyle w:val="Tijeloteksta"/>
        <w:rPr>
          <w:sz w:val="22"/>
          <w:szCs w:val="22"/>
        </w:rPr>
      </w:pPr>
      <w:r w:rsidRPr="00302004">
        <w:rPr>
          <w:sz w:val="22"/>
          <w:szCs w:val="22"/>
        </w:rPr>
        <w:t xml:space="preserve">- </w:t>
      </w:r>
      <w:r w:rsidR="00680B57" w:rsidRPr="00302004">
        <w:rPr>
          <w:sz w:val="22"/>
          <w:szCs w:val="22"/>
        </w:rPr>
        <w:t>m</w:t>
      </w:r>
      <w:r w:rsidR="006B02D6" w:rsidRPr="00302004">
        <w:rPr>
          <w:sz w:val="22"/>
          <w:szCs w:val="22"/>
        </w:rPr>
        <w:t>režna stranica e oglasna ploča.</w:t>
      </w:r>
    </w:p>
    <w:p w:rsidRDefault="00182088" w:rsidP="00680B57" w:rsidR="00182088" w:rsidRPr="00302004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30200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456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02004">
      <w:rPr>
        <w:rFonts w:hAnsi="Times New Roman" w:ascii="Times New Roman"/>
        <w:b/>
        <w:sz w:val="22"/>
        <w:szCs w:val="22"/>
        <w:lang w:val="hr-HR"/>
      </w:rPr>
      <w:t>2485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02004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02004">
      <w:rPr>
        <w:rFonts w:hAnsi="Times New Roman" w:ascii="Times New Roman"/>
        <w:b/>
        <w:sz w:val="22"/>
        <w:szCs w:val="22"/>
        <w:lang w:val="hr-HR"/>
      </w:rPr>
      <w:t>2485/2015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4ECC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1091"/>
    <w:rsid w:val="000B609B"/>
    <w:rsid w:val="000B62A6"/>
    <w:rsid w:val="000B7E3D"/>
    <w:rsid w:val="000B7E46"/>
    <w:rsid w:val="000C47B3"/>
    <w:rsid w:val="000D2AFF"/>
    <w:rsid w:val="00112B50"/>
    <w:rsid w:val="001161BD"/>
    <w:rsid w:val="001263FA"/>
    <w:rsid w:val="001273D2"/>
    <w:rsid w:val="00137A53"/>
    <w:rsid w:val="00141C37"/>
    <w:rsid w:val="001530C4"/>
    <w:rsid w:val="00166A97"/>
    <w:rsid w:val="00170234"/>
    <w:rsid w:val="00171B42"/>
    <w:rsid w:val="00182088"/>
    <w:rsid w:val="00185905"/>
    <w:rsid w:val="00187149"/>
    <w:rsid w:val="001905B1"/>
    <w:rsid w:val="001937E1"/>
    <w:rsid w:val="00193FFA"/>
    <w:rsid w:val="0019717F"/>
    <w:rsid w:val="001A308B"/>
    <w:rsid w:val="001A41C1"/>
    <w:rsid w:val="001B1335"/>
    <w:rsid w:val="001C5B5A"/>
    <w:rsid w:val="001D0758"/>
    <w:rsid w:val="00203C88"/>
    <w:rsid w:val="00214521"/>
    <w:rsid w:val="002169D1"/>
    <w:rsid w:val="00223AAA"/>
    <w:rsid w:val="0023747E"/>
    <w:rsid w:val="002411F9"/>
    <w:rsid w:val="0024563D"/>
    <w:rsid w:val="00245AD9"/>
    <w:rsid w:val="00250087"/>
    <w:rsid w:val="002669D9"/>
    <w:rsid w:val="00276CEA"/>
    <w:rsid w:val="00281CBA"/>
    <w:rsid w:val="00295446"/>
    <w:rsid w:val="00295630"/>
    <w:rsid w:val="002B65BB"/>
    <w:rsid w:val="002D5B42"/>
    <w:rsid w:val="002E46D4"/>
    <w:rsid w:val="002F1B66"/>
    <w:rsid w:val="002F3D54"/>
    <w:rsid w:val="002F48D5"/>
    <w:rsid w:val="00302004"/>
    <w:rsid w:val="0030690F"/>
    <w:rsid w:val="00312B33"/>
    <w:rsid w:val="003205C3"/>
    <w:rsid w:val="003226EF"/>
    <w:rsid w:val="00322EFB"/>
    <w:rsid w:val="00335739"/>
    <w:rsid w:val="00341E4D"/>
    <w:rsid w:val="003559B3"/>
    <w:rsid w:val="00366400"/>
    <w:rsid w:val="00367BDF"/>
    <w:rsid w:val="003815AE"/>
    <w:rsid w:val="00381A6A"/>
    <w:rsid w:val="003A1F98"/>
    <w:rsid w:val="003C4F61"/>
    <w:rsid w:val="003D2F62"/>
    <w:rsid w:val="003E3CF9"/>
    <w:rsid w:val="003F0E97"/>
    <w:rsid w:val="003F7F21"/>
    <w:rsid w:val="00407ED8"/>
    <w:rsid w:val="0041154A"/>
    <w:rsid w:val="0042162E"/>
    <w:rsid w:val="00424E93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D223A"/>
    <w:rsid w:val="004E50F8"/>
    <w:rsid w:val="004E7806"/>
    <w:rsid w:val="0050472A"/>
    <w:rsid w:val="00513328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0A9E"/>
    <w:rsid w:val="00561677"/>
    <w:rsid w:val="00563F3A"/>
    <w:rsid w:val="0058183D"/>
    <w:rsid w:val="00586C00"/>
    <w:rsid w:val="005940E9"/>
    <w:rsid w:val="005B3D80"/>
    <w:rsid w:val="005B623D"/>
    <w:rsid w:val="005D7DB9"/>
    <w:rsid w:val="005E3275"/>
    <w:rsid w:val="005F1695"/>
    <w:rsid w:val="005F1B14"/>
    <w:rsid w:val="00617C83"/>
    <w:rsid w:val="006356C5"/>
    <w:rsid w:val="00644017"/>
    <w:rsid w:val="00645192"/>
    <w:rsid w:val="006451E1"/>
    <w:rsid w:val="00653BFE"/>
    <w:rsid w:val="006551AD"/>
    <w:rsid w:val="00680B57"/>
    <w:rsid w:val="00690DEE"/>
    <w:rsid w:val="00695977"/>
    <w:rsid w:val="006A0CBF"/>
    <w:rsid w:val="006A7E1D"/>
    <w:rsid w:val="006B02D6"/>
    <w:rsid w:val="006B6A13"/>
    <w:rsid w:val="006E35B2"/>
    <w:rsid w:val="00700E46"/>
    <w:rsid w:val="007045BC"/>
    <w:rsid w:val="0071166A"/>
    <w:rsid w:val="007134C9"/>
    <w:rsid w:val="00722851"/>
    <w:rsid w:val="00730EAB"/>
    <w:rsid w:val="007406A5"/>
    <w:rsid w:val="00740FF9"/>
    <w:rsid w:val="00750314"/>
    <w:rsid w:val="00774127"/>
    <w:rsid w:val="00777E68"/>
    <w:rsid w:val="007A18E0"/>
    <w:rsid w:val="007A29F9"/>
    <w:rsid w:val="007B0FC3"/>
    <w:rsid w:val="007C08BD"/>
    <w:rsid w:val="007C12F4"/>
    <w:rsid w:val="007C6CF9"/>
    <w:rsid w:val="007E125F"/>
    <w:rsid w:val="007E3879"/>
    <w:rsid w:val="007F39F3"/>
    <w:rsid w:val="00802A48"/>
    <w:rsid w:val="00806574"/>
    <w:rsid w:val="00816118"/>
    <w:rsid w:val="00831972"/>
    <w:rsid w:val="00837BBB"/>
    <w:rsid w:val="00840E3D"/>
    <w:rsid w:val="008426E8"/>
    <w:rsid w:val="00860D18"/>
    <w:rsid w:val="00862FDD"/>
    <w:rsid w:val="00867341"/>
    <w:rsid w:val="00867F16"/>
    <w:rsid w:val="00877297"/>
    <w:rsid w:val="00890133"/>
    <w:rsid w:val="00891D1B"/>
    <w:rsid w:val="00895151"/>
    <w:rsid w:val="008A59AF"/>
    <w:rsid w:val="008B01AF"/>
    <w:rsid w:val="008B756B"/>
    <w:rsid w:val="008D197A"/>
    <w:rsid w:val="008E1D89"/>
    <w:rsid w:val="008F63BD"/>
    <w:rsid w:val="00904D89"/>
    <w:rsid w:val="0093304D"/>
    <w:rsid w:val="009546B6"/>
    <w:rsid w:val="00966A30"/>
    <w:rsid w:val="00974F0D"/>
    <w:rsid w:val="00991F2E"/>
    <w:rsid w:val="0099670C"/>
    <w:rsid w:val="00997BA9"/>
    <w:rsid w:val="009A6253"/>
    <w:rsid w:val="009B7F84"/>
    <w:rsid w:val="009C4AAE"/>
    <w:rsid w:val="009C6FAE"/>
    <w:rsid w:val="009C704F"/>
    <w:rsid w:val="009F1EC3"/>
    <w:rsid w:val="009F5765"/>
    <w:rsid w:val="00A22C68"/>
    <w:rsid w:val="00A23F8F"/>
    <w:rsid w:val="00A358AD"/>
    <w:rsid w:val="00A45A12"/>
    <w:rsid w:val="00A5393E"/>
    <w:rsid w:val="00A5564B"/>
    <w:rsid w:val="00A723EE"/>
    <w:rsid w:val="00A86935"/>
    <w:rsid w:val="00A86C5B"/>
    <w:rsid w:val="00A871FF"/>
    <w:rsid w:val="00A9333A"/>
    <w:rsid w:val="00A94D51"/>
    <w:rsid w:val="00A94F4F"/>
    <w:rsid w:val="00A95334"/>
    <w:rsid w:val="00AA6B5F"/>
    <w:rsid w:val="00AB41CA"/>
    <w:rsid w:val="00AB765E"/>
    <w:rsid w:val="00AB7883"/>
    <w:rsid w:val="00AC3954"/>
    <w:rsid w:val="00AD38C9"/>
    <w:rsid w:val="00AE34FB"/>
    <w:rsid w:val="00AF40B4"/>
    <w:rsid w:val="00B03169"/>
    <w:rsid w:val="00B03C1C"/>
    <w:rsid w:val="00B1709D"/>
    <w:rsid w:val="00B2463B"/>
    <w:rsid w:val="00B323C2"/>
    <w:rsid w:val="00B33452"/>
    <w:rsid w:val="00B34C62"/>
    <w:rsid w:val="00B46630"/>
    <w:rsid w:val="00B4799F"/>
    <w:rsid w:val="00B70A4D"/>
    <w:rsid w:val="00B73ACA"/>
    <w:rsid w:val="00B81363"/>
    <w:rsid w:val="00B8167D"/>
    <w:rsid w:val="00B86D69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157DD"/>
    <w:rsid w:val="00C402C4"/>
    <w:rsid w:val="00C41CBD"/>
    <w:rsid w:val="00C5636E"/>
    <w:rsid w:val="00C57CAF"/>
    <w:rsid w:val="00C7308D"/>
    <w:rsid w:val="00CB30C8"/>
    <w:rsid w:val="00CC79E2"/>
    <w:rsid w:val="00CE35D6"/>
    <w:rsid w:val="00CF2939"/>
    <w:rsid w:val="00CF6F3D"/>
    <w:rsid w:val="00D06F1F"/>
    <w:rsid w:val="00D17546"/>
    <w:rsid w:val="00D2206F"/>
    <w:rsid w:val="00D31CEA"/>
    <w:rsid w:val="00D342C1"/>
    <w:rsid w:val="00D43EBE"/>
    <w:rsid w:val="00D44D4F"/>
    <w:rsid w:val="00D46E9D"/>
    <w:rsid w:val="00D52F6D"/>
    <w:rsid w:val="00D57391"/>
    <w:rsid w:val="00D648F2"/>
    <w:rsid w:val="00D774D0"/>
    <w:rsid w:val="00D84BE9"/>
    <w:rsid w:val="00D9138C"/>
    <w:rsid w:val="00D955F3"/>
    <w:rsid w:val="00DB29D2"/>
    <w:rsid w:val="00DB4528"/>
    <w:rsid w:val="00DC2A49"/>
    <w:rsid w:val="00DD09E4"/>
    <w:rsid w:val="00DE3594"/>
    <w:rsid w:val="00DE46A5"/>
    <w:rsid w:val="00DE4A87"/>
    <w:rsid w:val="00DF1AD8"/>
    <w:rsid w:val="00DF49C4"/>
    <w:rsid w:val="00DF7300"/>
    <w:rsid w:val="00E10F9B"/>
    <w:rsid w:val="00E13055"/>
    <w:rsid w:val="00E15470"/>
    <w:rsid w:val="00E15801"/>
    <w:rsid w:val="00E561B1"/>
    <w:rsid w:val="00E6002A"/>
    <w:rsid w:val="00E641D1"/>
    <w:rsid w:val="00E74383"/>
    <w:rsid w:val="00E9170E"/>
    <w:rsid w:val="00E947D2"/>
    <w:rsid w:val="00EA437A"/>
    <w:rsid w:val="00EA7793"/>
    <w:rsid w:val="00EB402D"/>
    <w:rsid w:val="00EC1BCC"/>
    <w:rsid w:val="00EC20A1"/>
    <w:rsid w:val="00EE51A6"/>
    <w:rsid w:val="00EE5750"/>
    <w:rsid w:val="00EE69E5"/>
    <w:rsid w:val="00F37D4C"/>
    <w:rsid w:val="00F40CF2"/>
    <w:rsid w:val="00F62A72"/>
    <w:rsid w:val="00F665B2"/>
    <w:rsid w:val="00F667BC"/>
    <w:rsid w:val="00F87D60"/>
    <w:rsid w:val="00F90CBE"/>
    <w:rsid w:val="00F91F4A"/>
    <w:rsid w:val="00FA41B7"/>
    <w:rsid w:val="00FD1681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5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63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63D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63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63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5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63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63D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63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63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2485</izvorni_sadrzaj>
    <derivirana_varijabla naziv="DomainObject.Predmet.Broj_1">2485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St-2485/2015</izvorni_sadrzaj>
    <derivirana_varijabla naziv="DomainObject.Predmet.OznakaBroj_1">St-2485/2015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BUTIGAN TRADE d.o.o. za trgovinu, građenje, ugostiteljstvo i usluge</izvorni_sadrzaj>
    <derivirana_varijabla naziv="DomainObject.Predmet.ProtustrankaFormated_1">  BUTIGAN TRADE d.o.o. za trgovinu, građenje, ugostiteljstvo i usluge</derivirana_varijabla>
  </DomainObject.Predmet.ProtustrankaFormated>
  <DomainObject.Predmet.ProtustrankaFormatedOIB>
    <izvorni_sadrzaj>  BUTIGAN TRADE d.o.o. za trgovinu, građenje, ugostiteljstvo i usluge, OIB 59904328899</izvorni_sadrzaj>
    <derivirana_varijabla naziv="DomainObject.Predmet.ProtustrankaFormatedOIB_1">  BUTIGAN TRADE d.o.o. za trgovinu, građenje, ugostiteljstvo i usluge, OIB 59904328899</derivirana_varijabla>
  </DomainObject.Predmet.ProtustrankaFormatedOIB>
  <DomainObject.Predmet.ProtustrankaFormatedWithAdress>
    <izvorni_sadrzaj> BUTIGAN TRADE d.o.o. za trgovinu, građenje, ugostiteljstvo i usluge, Ulica 47 40, 20270 Vela Luka</izvorni_sadrzaj>
    <derivirana_varijabla naziv="DomainObject.Predmet.ProtustrankaFormatedWithAdress_1"> BUTIGAN TRADE d.o.o. za trgovinu, građenje, ugostiteljstvo i usluge, Ulica 47 40, 20270 Vela Luka</derivirana_varijabla>
  </DomainObject.Predmet.ProtustrankaFormatedWithAdress>
  <DomainObject.Predmet.ProtustrankaFormatedWithAdressOIB>
    <izvorni_sadrzaj> BUTIGAN TRADE d.o.o. za trgovinu, građenje, ugostiteljstvo i usluge, OIB 59904328899, Ulica 47 40, 20270 Vela Luka</izvorni_sadrzaj>
    <derivirana_varijabla naziv="DomainObject.Predmet.ProtustrankaFormatedWithAdressOIB_1"> BUTIGAN TRADE d.o.o. za trgovinu, građenje, ugostiteljstvo i usluge, OIB 59904328899, Ulica 47 40, 20270 Vela Luka</derivirana_varijabla>
  </DomainObject.Predmet.ProtustrankaFormatedWithAdressOIB>
  <DomainObject.Predmet.ProtustrankaWithAdress>
    <izvorni_sadrzaj>BUTIGAN TRADE d.o.o. za trgovinu, građenje, ugostiteljstvo i usluge Ulica 47 40, 20270 Vela Luka</izvorni_sadrzaj>
    <derivirana_varijabla naziv="DomainObject.Predmet.ProtustrankaWithAdress_1">BUTIGAN TRADE d.o.o. za trgovinu, građenje, ugostiteljstvo i usluge Ulica 47 40, 20270 Vela Luka</derivirana_varijabla>
  </DomainObject.Predmet.ProtustrankaWithAdress>
  <DomainObject.Predmet.ProtustrankaWithAdressOIB>
    <izvorni_sadrzaj>BUTIGAN TRADE d.o.o. za trgovinu, građenje, ugostiteljstvo i usluge, OIB 59904328899, Ulica 47 40, 20270 Vela Luka</izvorni_sadrzaj>
    <derivirana_varijabla naziv="DomainObject.Predmet.ProtustrankaWithAdressOIB_1">BUTIGAN TRADE d.o.o. za trgovinu, građenje, ugostiteljstvo i usluge, OIB 59904328899, Ulica 47 40, 20270 Vela Luka</derivirana_varijabla>
  </DomainObject.Predmet.ProtustrankaWithAdressOIB>
  <DomainObject.Predmet.ProtustrankaNazivFormated>
    <izvorni_sadrzaj>BUTIGAN TRADE d.o.o. za trgovinu, građenje, ugostiteljstvo i usluge</izvorni_sadrzaj>
    <derivirana_varijabla naziv="DomainObject.Predmet.ProtustrankaNazivFormated_1">BUTIGAN TRADE d.o.o. za trgovinu, građenje, ugostiteljstvo i usluge</derivirana_varijabla>
  </DomainObject.Predmet.ProtustrankaNazivFormated>
  <DomainObject.Predmet.ProtustrankaNazivFormatedOIB>
    <izvorni_sadrzaj>BUTIGAN TRADE d.o.o. za trgovinu, građenje, ugostiteljstvo i usluge, OIB 59904328899</izvorni_sadrzaj>
    <derivirana_varijabla naziv="DomainObject.Predmet.ProtustrankaNazivFormatedOIB_1">BUTIGAN TRADE d.o.o. za trgovinu, građenje, ugostiteljstvo i usluge, OIB 59904328899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85227.42</izvorni_sadrzaj>
    <derivirana_varijabla naziv="DomainObject.Predmet.TrenutnaVrijednost_1">85227.42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BUTIGAN TRADE d.o.o. za trgovinu, građenje, ugostiteljstvo i usluge</item>
    </izvorni_sadrzaj>
    <derivirana_varijabla naziv="DomainObject.Predmet.ProtuStrankaListFormated_1">
      <item>BUTIGAN TRADE d.o.o. za trgovinu, građenje, ugostiteljstvo i usluge</item>
    </derivirana_varijabla>
  </DomainObject.Predmet.ProtuStrankaListFormated>
  <DomainObject.Predmet.ProtuStrankaListFormatedOIB>
    <izvorni_sadrzaj>
      <item>BUTIGAN TRADE d.o.o. za trgovinu, građenje, ugostiteljstvo i usluge, OIB 59904328899</item>
    </izvorni_sadrzaj>
    <derivirana_varijabla naziv="DomainObject.Predmet.ProtuStrankaListFormatedOIB_1">
      <item>BUTIGAN TRADE d.o.o. za trgovinu, građenje, ugostiteljstvo i usluge, OIB 59904328899</item>
    </derivirana_varijabla>
  </DomainObject.Predmet.ProtuStrankaListFormatedOIB>
  <DomainObject.Predmet.ProtuStrankaListFormatedWithAdress>
    <izvorni_sadrzaj>
      <item>BUTIGAN TRADE d.o.o. za trgovinu, građenje, ugostiteljstvo i usluge, Ulica 47 40, 20270 Vela Luka</item>
    </izvorni_sadrzaj>
    <derivirana_varijabla naziv="DomainObject.Predmet.ProtuStrankaListFormatedWithAdress_1">
      <item>BUTIGAN TRADE d.o.o. za trgovinu, građenje, ugostiteljstvo i usluge, Ulica 47 40, 20270 Vela Luka</item>
    </derivirana_varijabla>
  </DomainObject.Predmet.ProtuStrankaListFormatedWithAdress>
  <DomainObject.Predmet.ProtuStrankaListFormatedWithAdressOIB>
    <izvorni_sadrzaj>
      <item>BUTIGAN TRADE d.o.o. za trgovinu, građenje, ugostiteljstvo i usluge, OIB 59904328899, Ulica 47 40, 20270 Vela Luka</item>
    </izvorni_sadrzaj>
    <derivirana_varijabla naziv="DomainObject.Predmet.ProtuStrankaListFormatedWithAdressOIB_1">
      <item>BUTIGAN TRADE d.o.o. za trgovinu, građenje, ugostiteljstvo i usluge, OIB 59904328899, Ulica 47 40, 20270 Vela Luka</item>
    </derivirana_varijabla>
  </DomainObject.Predmet.ProtuStrankaListFormatedWithAdressOIB>
  <DomainObject.Predmet.ProtuStrankaListNazivFormated>
    <izvorni_sadrzaj>
      <item>BUTIGAN TRADE d.o.o. za trgovinu, građenje, ugostiteljstvo i usluge</item>
    </izvorni_sadrzaj>
    <derivirana_varijabla naziv="DomainObject.Predmet.ProtuStrankaListNazivFormated_1">
      <item>BUTIGAN TRADE d.o.o. za trgovinu, građenje, ugostiteljstvo i usluge</item>
    </derivirana_varijabla>
  </DomainObject.Predmet.ProtuStrankaListNazivFormated>
  <DomainObject.Predmet.ProtuStrankaListNazivFormatedOIB>
    <izvorni_sadrzaj>
      <item>BUTIGAN TRADE d.o.o. za trgovinu, građenje, ugostiteljstvo i usluge, OIB 59904328899</item>
    </izvorni_sadrzaj>
    <derivirana_varijabla naziv="DomainObject.Predmet.ProtuStrankaListNazivFormatedOIB_1">
      <item>BUTIGAN TRADE d.o.o. za trgovinu, građenje, ugostiteljstvo i usluge, OIB 59904328899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BUTIGAN TRADE d.o.o. za trgovinu, građenje, ugostiteljstvo i usluge</izvorni_sadrzaj>
    <derivirana_varijabla naziv="DomainObject.Predmet.ProtustrankaIDrugi_1">BUTIGAN TRADE d.o.o. za trgovinu, građenje,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BUTIGAN TRADE d.o.o. za trgovinu, građenje, ugostiteljstvo i usluge, OIB 59904328899, Ulica 47 40, 20270 Vela Luka</izvorni_sadrzaj>
    <derivirana_varijabla naziv="DomainObject.Predmet.ProtustrankaIDrugiAdressOIB_1">BUTIGAN TRADE d.o.o. za trgovinu, građenje, ugostiteljstvo i usluge, OIB 59904328899, Ulica 47 40,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BUTIGAN TRADE d.o.o. za trgovinu, građenje, ugostiteljstvo i usluge</item>
    </izvorni_sadrzaj>
    <derivirana_varijabla naziv="DomainObject.Predmet.SudioniciListNaziv_1">
      <item>FINA RC SPLIT, PODRUŽNICA DUBROVNIK</item>
      <item>BUTIGAN TRADE d.o.o. za trgovinu, građenje, ugostiteljstvo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BUTIGAN TRADE d.o.o. za trgovinu, građenje, ugostiteljstvo i usluge, OIB 59904328899, Ulica 47 40,20270 Vela Luka</item>
    </izvorni_sadrzaj>
    <derivirana_varijabla naziv="DomainObject.Predmet.SudioniciListAdressOIB_1">
      <item>FINA RC SPLIT, PODRUŽNICA DUBROVNIK, OIB 85821130368, VUKOVARSKA 2,20000 Dubrovnik</item>
      <item>BUTIGAN TRADE d.o.o. za trgovinu, građenje, ugostiteljstvo i usluge, OIB 59904328899, Ulica 47 40,20270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59904328899</item>
    </izvorni_sadrzaj>
    <derivirana_varijabla naziv="DomainObject.Predmet.SudioniciListNazivOIB_1">
      <item>, OIB 85821130368</item>
      <item>, OIB 59904328899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62444-EDD6-429B-9C4B-9C5F2992A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539</properties:Words>
  <properties:Characters>2973</properties:Characters>
  <properties:Lines>79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2016-09-23T13:27:00Z</dcterms:created>
  <dc:creator>Sudsko vijeæe</dc:creator>
  <cp:lastModifiedBy>Anka Muhoberac</cp:lastModifiedBy>
  <cp:lastPrinted>2016-09-23T13:33:00Z</cp:lastPrinted>
  <dcterms:modified xmlns:xsi="http://www.w3.org/2001/XMLSchema-instance" xsi:type="dcterms:W3CDTF">2016-09-23T13:34:00Z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