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376"/>
      </w:tblGrid>
      <w:tr w:rsidTr="004167BD" w:rsidR="00B92B86" w:rsidRPr="00B92B86">
        <w:tc>
          <w:tcPr>
            <w:tcW w:type="dxa" w:w="3376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4167BD" w:rsidP="004167BD" w:rsidR="004167BD" w:rsidRPr="004167B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67BD">
              <w:rPr>
                <w:rFonts w:hAnsi="Times New Roman" w:ascii="Times New Roman"/>
                <w:sz w:val="24"/>
                <w:szCs w:val="24"/>
              </w:rPr>
              <w:t>Općinski sud u Virovitici</w:t>
            </w:r>
          </w:p>
          <w:p w:rsidRDefault="004167BD" w:rsidP="004167BD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67BD">
              <w:rPr>
                <w:rFonts w:hAnsi="Times New Roman" w:ascii="Times New Roman"/>
                <w:sz w:val="24"/>
                <w:szCs w:val="24"/>
              </w:rPr>
              <w:t>Virovitica, Tomaša Masaryka 8</w:t>
            </w:r>
          </w:p>
        </w:tc>
      </w:tr>
    </w:tbl>
    <w:p w14:textId="9d4e765" w14:paraId="9d4e765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DB5030" w:rsidP="004914EF" w:rsidR="00DB5030">
            <w:pPr>
              <w:pStyle w:val="VSVerzija"/>
              <w:jc w:val="center"/>
            </w:pPr>
          </w:p>
          <w:p w:rsidRDefault="00DB5030" w:rsidP="00A82ABE" w:rsidR="00DB5030">
            <w:pPr>
              <w:pStyle w:val="VSVerzija"/>
              <w:jc w:val="center"/>
            </w:pPr>
          </w:p>
          <w:p w:rsidRDefault="00DB5030" w:rsidP="005648FA" w:rsidR="00340399" w:rsidRPr="00974EE9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4914EF">
              <w:t>Sp-</w:t>
            </w:r>
            <w:r w:rsidR="005648FA">
              <w:t>2</w:t>
            </w:r>
            <w:r w:rsidR="004914EF">
              <w:t>/2016-</w:t>
            </w:r>
            <w:r w:rsidR="005648FA">
              <w:t>25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914EF" w:rsidP="004914EF" w:rsidR="004914EF" w:rsidRPr="004914EF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Općinski sud u</w:t>
      </w:r>
      <w:r>
        <w:rPr>
          <w:rFonts w:hAnsi="Times New Roman" w:ascii="Times New Roman"/>
          <w:sz w:val="24"/>
          <w:szCs w:val="24"/>
        </w:rPr>
        <w:t xml:space="preserve"> Virovitici, po sucu toga suda Zoranu Mandiću, </w:t>
      </w:r>
      <w:r w:rsidRPr="004914EF">
        <w:rPr>
          <w:rFonts w:hAnsi="Times New Roman" w:ascii="Times New Roman"/>
          <w:sz w:val="24"/>
          <w:szCs w:val="24"/>
        </w:rPr>
        <w:t xml:space="preserve">u postupku stečaja potrošača </w:t>
      </w:r>
      <w:r>
        <w:rPr>
          <w:rFonts w:hAnsi="Times New Roman" w:ascii="Times New Roman"/>
          <w:sz w:val="24"/>
          <w:szCs w:val="24"/>
        </w:rPr>
        <w:t xml:space="preserve"> </w:t>
      </w:r>
      <w:r w:rsidR="005648FA">
        <w:rPr>
          <w:rFonts w:hAnsi="Times New Roman" w:ascii="Times New Roman"/>
          <w:sz w:val="24"/>
          <w:szCs w:val="24"/>
        </w:rPr>
        <w:t>Darka Presečana OIB: 94610088854 iz Dinjevca, Mirogojska 12, Kloštar Podravski, d</w:t>
      </w:r>
      <w:r w:rsidRPr="004914EF">
        <w:rPr>
          <w:rFonts w:hAnsi="Times New Roman" w:ascii="Times New Roman"/>
          <w:sz w:val="24"/>
          <w:szCs w:val="24"/>
        </w:rPr>
        <w:t xml:space="preserve">ana </w:t>
      </w:r>
      <w:r>
        <w:rPr>
          <w:rFonts w:hAnsi="Times New Roman" w:ascii="Times New Roman"/>
          <w:sz w:val="24"/>
          <w:szCs w:val="24"/>
        </w:rPr>
        <w:t xml:space="preserve">11. travnja 2019. </w:t>
      </w:r>
      <w:r w:rsidRPr="004914EF">
        <w:rPr>
          <w:rFonts w:hAnsi="Times New Roman" w:ascii="Times New Roman"/>
          <w:sz w:val="24"/>
          <w:szCs w:val="24"/>
        </w:rPr>
        <w:t xml:space="preserve"> objavljuje slijedeći</w:t>
      </w:r>
    </w:p>
    <w:p w:rsidRDefault="004914EF" w:rsidP="004914EF" w:rsidR="004914EF" w:rsidRPr="004914EF">
      <w:pPr>
        <w:jc w:val="center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POZIV </w:t>
      </w:r>
    </w:p>
    <w:p w:rsidRDefault="004914EF" w:rsidP="005648FA" w:rsidR="005648F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za davanje izjave o ustupu u smislu čl.71. st.3. Zakona o stečaju potrošača </w:t>
      </w:r>
    </w:p>
    <w:p w:rsidRDefault="005648FA" w:rsidP="005648FA" w:rsidR="005648FA" w:rsidRPr="005648FA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4914EF" w:rsidRPr="005648FA">
        <w:rPr>
          <w:rFonts w:eastAsia="Times New Roman" w:hAnsi="Times New Roman" w:ascii="Times New Roman"/>
          <w:sz w:val="24"/>
          <w:szCs w:val="24"/>
          <w:lang w:eastAsia="hr-HR"/>
        </w:rPr>
        <w:t xml:space="preserve">Zakazuje se ročište za davanje izjave o ustupu za </w:t>
      </w:r>
      <w:r w:rsidR="004914EF" w:rsidRPr="005648FA">
        <w:rPr>
          <w:rFonts w:eastAsia="Times New Roman" w:hAnsi="Times New Roman" w:ascii="Times New Roman"/>
          <w:b/>
          <w:sz w:val="24"/>
          <w:szCs w:val="24"/>
          <w:lang w:eastAsia="hr-HR"/>
        </w:rPr>
        <w:t>dan 30. svibnja 2019. u 1</w:t>
      </w:r>
      <w:r w:rsidRPr="005648FA">
        <w:rPr>
          <w:rFonts w:eastAsia="Times New Roman" w:hAnsi="Times New Roman" w:ascii="Times New Roman"/>
          <w:b/>
          <w:sz w:val="24"/>
          <w:szCs w:val="24"/>
          <w:lang w:eastAsia="hr-HR"/>
        </w:rPr>
        <w:t>3</w:t>
      </w:r>
      <w:r w:rsidR="004914EF" w:rsidRPr="005648FA">
        <w:rPr>
          <w:rFonts w:eastAsia="Times New Roman" w:hAnsi="Times New Roman" w:ascii="Times New Roman"/>
          <w:b/>
          <w:sz w:val="24"/>
          <w:szCs w:val="24"/>
          <w:lang w:eastAsia="hr-HR"/>
        </w:rPr>
        <w:t>,30</w:t>
      </w:r>
      <w:r w:rsidR="004914EF" w:rsidRPr="005648FA">
        <w:rPr>
          <w:rFonts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4914EF" w:rsidRPr="005648F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4914EF" w:rsidRPr="005648FA">
        <w:rPr>
          <w:rFonts w:eastAsia="Times New Roman" w:hAnsi="Times New Roman" w:ascii="Times New Roman"/>
          <w:sz w:val="24"/>
          <w:szCs w:val="24"/>
          <w:lang w:eastAsia="hr-HR"/>
        </w:rPr>
        <w:t xml:space="preserve">u Općinskom sudu u Virovitici, sudnica broj 10 (prvi kat) te se na isto poziva potrošač – dužnik  </w:t>
      </w:r>
      <w:r w:rsidRPr="005648FA">
        <w:rPr>
          <w:rFonts w:hAnsi="Times New Roman" w:ascii="Times New Roman"/>
          <w:sz w:val="24"/>
          <w:szCs w:val="24"/>
        </w:rPr>
        <w:t>Dark</w:t>
      </w:r>
      <w:r>
        <w:rPr>
          <w:rFonts w:hAnsi="Times New Roman" w:ascii="Times New Roman"/>
          <w:sz w:val="24"/>
          <w:szCs w:val="24"/>
        </w:rPr>
        <w:t>o</w:t>
      </w:r>
      <w:r w:rsidRPr="005648FA">
        <w:rPr>
          <w:rFonts w:hAnsi="Times New Roman" w:ascii="Times New Roman"/>
          <w:sz w:val="24"/>
          <w:szCs w:val="24"/>
        </w:rPr>
        <w:t xml:space="preserve"> Presečan OIB: 94610088854 iz Dinjevca, Mirogojska 12, Kloštar Podravski</w:t>
      </w:r>
      <w:r>
        <w:rPr>
          <w:rFonts w:hAnsi="Times New Roman" w:ascii="Times New Roman"/>
          <w:sz w:val="24"/>
          <w:szCs w:val="24"/>
        </w:rPr>
        <w:t>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2. U razdoblju provjere ponašanja potrošača na povjerenika prelazi pravo raspolaganja imovinskim pravima koja ulaze u stečajnu masu potrošača, ako Zakonom o stečaju potrošača nije drukčije određeno. Povjerenik raspolaže imovinskim pravima u ime i za račun potrošača.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3. Potrošač prenosi na povjerenika pravo raspolaganja imovinskim pravima izjavom o ustupu koju je dužan dati na zapisnik pred sudom i u kojoj je dužan navesti je li imovinskim pravima koja ulaze u stečajnu masu potrošača već prije raspolagao.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4. U izjavi o ustupu potrošač je dužan izjaviti da je suglasan s time da se sva primanja, naknade i darovi koji nisu izuzeti od ovrhe u skladu s odredbama Ovršnog zakona isplaćuju na poseban transakcijski račun iz članka 42. Zakona o stečaju potrošača.</w:t>
      </w:r>
    </w:p>
    <w:p w:rsidRDefault="004914EF" w:rsidP="004914EF" w:rsidR="004914EF">
      <w:pPr>
        <w:jc w:val="center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Virovitici 11. travnja 2019. </w:t>
      </w:r>
    </w:p>
    <w:p w:rsidRDefault="004914EF" w:rsidP="004914EF" w:rsidR="004914EF" w:rsidRPr="002F61DE">
      <w:pPr>
        <w:ind w:firstLine="708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2F61DE">
        <w:rPr>
          <w:rFonts w:hAnsi="Times New Roman" w:ascii="Times New Roman"/>
          <w:sz w:val="24"/>
          <w:szCs w:val="24"/>
        </w:rPr>
        <w:t>:</w:t>
      </w: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Zoran Mandić</w:t>
      </w:r>
      <w:r w:rsidRPr="002F61DE">
        <w:rPr>
          <w:rFonts w:hAnsi="Times New Roman" w:ascii="Times New Roman"/>
          <w:sz w:val="24"/>
          <w:szCs w:val="24"/>
        </w:rPr>
        <w:t xml:space="preserve"> v. r.</w:t>
      </w: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DNA: Svim sudionicima putem mrežne stranice e-oglasna ploča sudova. Smatra se da je dostava pismena obavljena istekom osmog dana od dana objave pismena na mrežnoj stranici e-oglasna ploča sudova (čl.25. st.2. ZSP-a).</w:t>
      </w:r>
    </w:p>
    <w:p w:rsidRDefault="004914EF" w:rsidP="004914EF" w:rsidR="004914EF" w:rsidRP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 w:rsidRPr="004914E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Poštom (čl. 56. ZSP-a):</w:t>
      </w:r>
      <w:r>
        <w:rPr>
          <w:rFonts w:hAnsi="Times New Roman" w:ascii="Times New Roman"/>
          <w:sz w:val="24"/>
          <w:szCs w:val="24"/>
        </w:rPr>
        <w:t xml:space="preserve"> </w:t>
      </w:r>
      <w:r w:rsidR="005648FA">
        <w:rPr>
          <w:rFonts w:hAnsi="Times New Roman" w:ascii="Times New Roman"/>
          <w:sz w:val="24"/>
          <w:szCs w:val="24"/>
        </w:rPr>
        <w:t>Darko Presečan, Dinjevac, Mirogojska 12</w:t>
      </w:r>
    </w:p>
    <w:p w:rsidRDefault="004914EF" w:rsidP="004914EF" w:rsidR="004914E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Gordana Prka </w:t>
      </w: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sectPr w:rsidSect="008659E3" w:rsidR="004914EF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A10" w:rsidP="00501147" w:rsidR="00A35A10">
      <w:pPr>
        <w:spacing w:lineRule="auto" w:line="240" w:after="0"/>
      </w:pPr>
      <w:r>
        <w:separator/>
      </w:r>
    </w:p>
  </w:endnote>
  <w:endnote w:id="0" w:type="continuationSeparator">
    <w:p w:rsidRDefault="00A35A10" w:rsidP="00501147" w:rsidR="00A35A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A10" w:rsidP="00501147" w:rsidR="00A35A10">
      <w:pPr>
        <w:spacing w:lineRule="auto" w:line="240" w:after="0"/>
      </w:pPr>
      <w:r>
        <w:separator/>
      </w:r>
    </w:p>
  </w:footnote>
  <w:footnote w:id="0" w:type="continuationSeparator">
    <w:p w:rsidRDefault="00A35A10" w:rsidP="00501147" w:rsidR="00A35A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26543">
      <w:rPr>
        <w:rFonts w:hAnsi="Times New Roman" w:ascii="Times New Roman"/>
        <w:noProof/>
        <w:sz w:val="24"/>
        <w:szCs w:val="24"/>
      </w:rPr>
      <w:t>Poslovni broj: 7 Sp-2/2016-25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2654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80539"/>
    <w:multiLevelType w:val="hybridMultilevel"/>
    <w:tmpl w:val="87B0D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1D7711"/>
    <w:multiLevelType w:val="hybridMultilevel"/>
    <w:tmpl w:val="F9F851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495F97"/>
    <w:multiLevelType w:val="hybridMultilevel"/>
    <w:tmpl w:val="05E8EEDE"/>
    <w:lvl w:tplc="AB2C235C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50C0F"/>
    <w:rsid w:val="00087C43"/>
    <w:rsid w:val="00155AEF"/>
    <w:rsid w:val="00163B60"/>
    <w:rsid w:val="00194888"/>
    <w:rsid w:val="001E74CA"/>
    <w:rsid w:val="001F6DF0"/>
    <w:rsid w:val="00237FCE"/>
    <w:rsid w:val="002D2FC4"/>
    <w:rsid w:val="002D453C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C5561"/>
    <w:rsid w:val="004167BD"/>
    <w:rsid w:val="00433872"/>
    <w:rsid w:val="00450291"/>
    <w:rsid w:val="004914EF"/>
    <w:rsid w:val="0049749B"/>
    <w:rsid w:val="004A0BD1"/>
    <w:rsid w:val="004D22EE"/>
    <w:rsid w:val="004D3E53"/>
    <w:rsid w:val="004E1C60"/>
    <w:rsid w:val="00501147"/>
    <w:rsid w:val="005648FA"/>
    <w:rsid w:val="005E1D89"/>
    <w:rsid w:val="005F633B"/>
    <w:rsid w:val="006768EF"/>
    <w:rsid w:val="00685195"/>
    <w:rsid w:val="00687CD9"/>
    <w:rsid w:val="00694F8E"/>
    <w:rsid w:val="0070120F"/>
    <w:rsid w:val="00730B64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EFB"/>
    <w:rsid w:val="008D05FD"/>
    <w:rsid w:val="008F0765"/>
    <w:rsid w:val="0092437B"/>
    <w:rsid w:val="00957093"/>
    <w:rsid w:val="0096157B"/>
    <w:rsid w:val="0096563D"/>
    <w:rsid w:val="00975368"/>
    <w:rsid w:val="00A14883"/>
    <w:rsid w:val="00A26543"/>
    <w:rsid w:val="00A31425"/>
    <w:rsid w:val="00A31587"/>
    <w:rsid w:val="00A35A10"/>
    <w:rsid w:val="00A65E60"/>
    <w:rsid w:val="00A82ABE"/>
    <w:rsid w:val="00AF28D9"/>
    <w:rsid w:val="00B00B9A"/>
    <w:rsid w:val="00B16CB5"/>
    <w:rsid w:val="00B24D56"/>
    <w:rsid w:val="00B43087"/>
    <w:rsid w:val="00B43741"/>
    <w:rsid w:val="00B544A4"/>
    <w:rsid w:val="00B70E9A"/>
    <w:rsid w:val="00B92B86"/>
    <w:rsid w:val="00BC5568"/>
    <w:rsid w:val="00C470B6"/>
    <w:rsid w:val="00C50709"/>
    <w:rsid w:val="00CA747F"/>
    <w:rsid w:val="00CB0DAC"/>
    <w:rsid w:val="00CE3864"/>
    <w:rsid w:val="00D228AD"/>
    <w:rsid w:val="00D43FE4"/>
    <w:rsid w:val="00D50D29"/>
    <w:rsid w:val="00D76E8C"/>
    <w:rsid w:val="00DB5030"/>
    <w:rsid w:val="00DB5D1B"/>
    <w:rsid w:val="00DC66A8"/>
    <w:rsid w:val="00DC70E5"/>
    <w:rsid w:val="00E349A5"/>
    <w:rsid w:val="00EC15A5"/>
    <w:rsid w:val="00EF6345"/>
    <w:rsid w:val="00F12359"/>
    <w:rsid w:val="00F40E40"/>
    <w:rsid w:val="00F46F57"/>
    <w:rsid w:val="00F72504"/>
    <w:rsid w:val="00F73DDF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32A2C395-19EA-4BB3-963C-C2DD9EE40D6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648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5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54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5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5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241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55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Presečan</izvorni_sadrzaj>
    <derivirana_varijabla naziv="DomainObject.Predmet.StrankaFormated_1">  Darko Presečan</derivirana_varijabla>
  </DomainObject.Predmet.StrankaFormated>
  <DomainObject.Predmet.StrankaFormatedOIB>
    <izvorni_sadrzaj>  Darko Presečan, OIB 94610088854</izvorni_sadrzaj>
    <derivirana_varijabla naziv="DomainObject.Predmet.StrankaFormatedOIB_1">  Darko Presečan, OIB 94610088854</derivirana_varijabla>
  </DomainObject.Predmet.StrankaFormatedOIB>
  <DomainObject.Predmet.StrankaFormatedWithAdress>
    <izvorni_sadrzaj> Darko Presečan, Mirogojska 12, 48362 Dinjevac</izvorni_sadrzaj>
    <derivirana_varijabla naziv="DomainObject.Predmet.StrankaFormatedWithAdress_1"> Darko Presečan, Mirogojska 12, 48362 Dinjevac</derivirana_varijabla>
  </DomainObject.Predmet.StrankaFormatedWithAdress>
  <DomainObject.Predmet.StrankaFormatedWithAdressOIB>
    <izvorni_sadrzaj> Darko Presečan, OIB 94610088854, Mirogojska 12, 48362 Dinjevac</izvorni_sadrzaj>
    <derivirana_varijabla naziv="DomainObject.Predmet.StrankaFormatedWithAdressOIB_1"> Darko Presečan, OIB 94610088854, Mirogojska 12, 48362 Dinjevac</derivirana_varijabla>
  </DomainObject.Predmet.StrankaFormatedWithAdressOIB>
  <DomainObject.Predmet.StrankaWithAdress>
    <izvorni_sadrzaj>Darko Presečan Mirogojska 12,48362 Dinjevac</izvorni_sadrzaj>
    <derivirana_varijabla naziv="DomainObject.Predmet.StrankaWithAdress_1">Darko Presečan Mirogojska 12,48362 Dinjevac</derivirana_varijabla>
  </DomainObject.Predmet.StrankaWithAdress>
  <DomainObject.Predmet.StrankaWithAdressOIB>
    <izvorni_sadrzaj>Darko Presečan, OIB 94610088854, Mirogojska 12,48362 Dinjevac</izvorni_sadrzaj>
    <derivirana_varijabla naziv="DomainObject.Predmet.StrankaWithAdressOIB_1">Darko Presečan, OIB 94610088854, Mirogojska 12,48362 Dinjevac</derivirana_varijabla>
  </DomainObject.Predmet.StrankaWithAdressOIB>
  <DomainObject.Predmet.StrankaNazivFormated>
    <izvorni_sadrzaj>Darko Presečan</izvorni_sadrzaj>
    <derivirana_varijabla naziv="DomainObject.Predmet.StrankaNazivFormated_1">Darko Presečan</derivirana_varijabla>
  </DomainObject.Predmet.StrankaNazivFormated>
  <DomainObject.Predmet.StrankaNazivFormatedOIB>
    <izvorni_sadrzaj>Darko Presečan, OIB 94610088854</izvorni_sadrzaj>
    <derivirana_varijabla naziv="DomainObject.Predmet.StrankaNazivFormatedOIB_1">Darko Presečan, OIB 94610088854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Darko Presečan</item>
    </izvorni_sadrzaj>
    <derivirana_varijabla naziv="DomainObject.Predmet.StrankaListFormated_1">
      <item>Darko Presečan</item>
    </derivirana_varijabla>
  </DomainObject.Predmet.StrankaListFormated>
  <DomainObject.Predmet.StrankaListFormatedOIB>
    <izvorni_sadrzaj>
      <item>Darko Presečan, OIB 94610088854</item>
    </izvorni_sadrzaj>
    <derivirana_varijabla naziv="DomainObject.Predmet.StrankaListFormatedOIB_1">
      <item>Darko Presečan, OIB 94610088854</item>
    </derivirana_varijabla>
  </DomainObject.Predmet.StrankaListFormatedOIB>
  <DomainObject.Predmet.StrankaListFormatedWithAdress>
    <izvorni_sadrzaj>
      <item>Darko Presečan, Mirogojska 12, 48362 Dinjevac</item>
    </izvorni_sadrzaj>
    <derivirana_varijabla naziv="DomainObject.Predmet.StrankaListFormatedWithAdress_1">
      <item>Darko Presečan, Mirogojska 12, 48362 Dinjevac</item>
    </derivirana_varijabla>
  </DomainObject.Predmet.StrankaListFormatedWithAdress>
  <DomainObject.Predmet.StrankaListFormatedWithAdressOIB>
    <izvorni_sadrzaj>
      <item>Darko Presečan, OIB 94610088854, Mirogojska 12, 48362 Dinjevac</item>
    </izvorni_sadrzaj>
    <derivirana_varijabla naziv="DomainObject.Predmet.StrankaListFormatedWithAdressOIB_1">
      <item>Darko Presečan, OIB 94610088854, Mirogojska 12, 48362 Dinjevac</item>
    </derivirana_varijabla>
  </DomainObject.Predmet.StrankaListFormatedWithAdressOIB>
  <DomainObject.Predmet.StrankaListNazivFormated>
    <izvorni_sadrzaj>
      <item>Darko Presečan</item>
    </izvorni_sadrzaj>
    <derivirana_varijabla naziv="DomainObject.Predmet.StrankaListNazivFormated_1">
      <item>Darko Presečan</item>
    </derivirana_varijabla>
  </DomainObject.Predmet.StrankaListNazivFormated>
  <DomainObject.Predmet.StrankaListNazivFormatedOIB>
    <izvorni_sadrzaj>
      <item>Darko Presečan, OIB 94610088854</item>
    </izvorni_sadrzaj>
    <derivirana_varijabla naziv="DomainObject.Predmet.StrankaListNazivFormatedOIB_1">
      <item>Darko Presečan, OIB 94610088854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Formated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Formated>
  <DomainObject.Predmet.OstaliListFormatedOIB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FormatedOIB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FormatedOIB>
  <DomainObject.Predmet.OstaliListFormatedWithAdress>
    <izvorni_sadrzaj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izvorni_sadrzaj>
    <derivirana_varijabla naziv="DomainObject.Predmet.OstaliListFormatedWithAdress_1"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derivirana_varijabla>
  </DomainObject.Predmet.OstaliListFormatedWithAdress>
  <DomainObject.Predmet.OstaliListFormatedWithAdressOIB>
    <izvorni_sadrzaj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izvorni_sadrzaj>
    <derivirana_varijabla naziv="DomainObject.Predmet.OstaliListFormatedWithAdressOIB_1"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derivirana_varijabla>
  </DomainObject.Predmet.OstaliListFormatedWithAdressOIB>
  <DomainObject.Predmet.OstaliListNazivFormated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NazivFormated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NazivFormated>
  <DomainObject.Predmet.OstaliListNazivFormatedOIB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NazivFormatedOIB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Presečan</izvorni_sadrzaj>
    <derivirana_varijabla naziv="DomainObject.Predmet.StrankaIDrugi_1">Darko Presečan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Presečan, OIB 94610088854, Mirogojska 12, 48362 Dinjevac</izvorni_sadrzaj>
    <derivirana_varijabla naziv="DomainObject.Predmet.StrankaIDrugiAdressOIB_1">Darko Presečan, OIB 94610088854, Mirogojska 12, 48362 Dinjevac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Presečan</item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SudioniciListNaziv_1">
      <item>Darko Presečan</item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SudioniciListNaziv>
  <DomainObject.Predmet.SudioniciListAdressOIB>
    <izvorni_sadrzaj>
      <item>Darko Presečan, OIB 94610088854, Mirogojska 12,48362 Dinjevac</item>
      <item>Željko Ferenčić dipl. iur., Kardinala A. Stepinca 2,32000 Vukovar</item>
      <item>OD Buterin &amp; Posavec,, Draškovićeva 82,10000 Zagreb</item>
      <item>FINA, Trg kralja Tomislava 3,33000 Virovitica</item>
      <item>FINA, Vrtni put 3,10000 Zagreb</item>
      <item>ODO  u Virovitici, GU odjel, .,33000 Virovitica</item>
      <item>Porezna uprava Virovitica</item>
      <item>Zk odjel Pitomača</item>
      <item>Ured zakatastarsko geodetske poslove Pitomača</item>
    </izvorni_sadrzaj>
    <derivirana_varijabla naziv="DomainObject.Predmet.SudioniciListAdressOIB_1">
      <item>Darko Presečan, OIB 94610088854, Mirogojska 12,48362 Dinjevac</item>
      <item>Željko Ferenčić dipl. iur., Kardinala A. Stepinca 2,32000 Vukovar</item>
      <item>OD Buterin &amp; Posavec,, Draškovićeva 82,10000 Zagreb</item>
      <item>FINA, Trg kralja Tomislava 3,33000 Virovitica</item>
      <item>FINA, Vrtni put 3,10000 Zagreb</item>
      <item>ODO  u Virovitici, GU odjel, .,33000 Virovitica</item>
      <item>Porezna uprava Virovitica</item>
      <item>Zk odjel Pitomača</item>
      <item>Ured zakatastarsko geodetske poslove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94610088854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94610088854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listopada 2016.</izvorni_sadrzaj>
    <derivirana_varijabla naziv="DomainObject.Predmet.DatumZadnjeOdrzaneSudskeRadnje_1">6. listopada 2016.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Sp-2/2016-23</izvorni_sadrzaj>
    <derivirana_varijabla naziv="DomainObject.PredzadnjaOdlukaIzPredmeta.Oznaka_1">Sp-2/2016-23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65579-80D2-4807-AF1D-75C7065BD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1539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2019-04-12T06:20:00Z</dcterms:created>
  <dc:creator>Mirjana Mlinarić</dc:creator>
  <cp:lastModifiedBy>Gordana Prka</cp:lastModifiedBy>
  <cp:lastPrinted>2019-04-12T06:21:00Z</cp:lastPrinted>
  <dcterms:modified xmlns:xsi="http://www.w3.org/2001/XMLSchema-instance" xsi:type="dcterms:W3CDTF">2019-04-12T07:52:00Z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(Presečan D. Sp-2-16.docx)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