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291e" w14:paraId="947291e" w:rsidRDefault="00C62D56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B13122">
        <w:t>373/2017</w:t>
      </w:r>
      <w:r w:rsidR="00371FDE">
        <w:t>-</w:t>
      </w:r>
      <w:r w:rsidR="00B13122">
        <w:t>55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C62D56" w:rsidP="00C62D56" w:rsidR="00C62D56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62D56" w:rsidP="00C62D56" w:rsidR="00C62D56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C62D56" w:rsidP="00C62D56" w:rsidR="00C62D5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C62D56" w:rsidP="00C62D56" w:rsidR="00C62D5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</w:t>
      </w:r>
      <w:proofErr w:type="spellStart"/>
      <w:r>
        <w:t>Bajlo</w:t>
      </w:r>
      <w:proofErr w:type="spellEnd"/>
      <w:r>
        <w:t>, u stečajnom postupku nad stečajnim dužnikom</w:t>
      </w:r>
      <w:r w:rsidR="00B13122">
        <w:t xml:space="preserve"> stečajna masa</w:t>
      </w:r>
      <w:r>
        <w:t xml:space="preserve"> </w:t>
      </w:r>
      <w:r w:rsidR="00B13122">
        <w:t>HERES OBROVAC</w:t>
      </w:r>
      <w:r w:rsidR="001F00CF">
        <w:t xml:space="preserve"> d.o.o.</w:t>
      </w:r>
      <w:r w:rsidR="001F00CF" w:rsidRPr="00C14DA6">
        <w:t xml:space="preserve"> </w:t>
      </w:r>
      <w:proofErr w:type="spellStart"/>
      <w:r w:rsidR="00B13122">
        <w:t>Šimuni</w:t>
      </w:r>
      <w:proofErr w:type="spellEnd"/>
      <w:r w:rsidR="00B13122">
        <w:t>, Kolan</w:t>
      </w:r>
      <w:r w:rsidR="001F00CF" w:rsidRPr="00C14DA6">
        <w:t xml:space="preserve">, </w:t>
      </w:r>
      <w:proofErr w:type="spellStart"/>
      <w:r w:rsidR="00B13122">
        <w:t>Šimuni</w:t>
      </w:r>
      <w:proofErr w:type="spellEnd"/>
      <w:r w:rsidR="00B13122">
        <w:t xml:space="preserve"> 142</w:t>
      </w:r>
      <w:r w:rsidR="001F00CF" w:rsidRPr="00C14DA6">
        <w:t xml:space="preserve">, OIB: </w:t>
      </w:r>
      <w:r w:rsidR="00B13122">
        <w:t>82043648399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B13122">
        <w:t xml:space="preserve"> stečajne mase</w:t>
      </w:r>
      <w:r w:rsidR="008A7BD4">
        <w:t xml:space="preserve"> </w:t>
      </w:r>
      <w:r w:rsidR="00B13122">
        <w:t>Milan Ljubičić</w:t>
      </w:r>
      <w:r w:rsidR="00D802CF">
        <w:t>,</w:t>
      </w:r>
      <w:r>
        <w:t xml:space="preserve"> dana </w:t>
      </w:r>
      <w:r w:rsidR="001C3168">
        <w:t>20</w:t>
      </w:r>
      <w:r w:rsidR="005643F8">
        <w:t>.</w:t>
      </w:r>
      <w:r w:rsidR="00E833DB">
        <w:t xml:space="preserve"> </w:t>
      </w:r>
      <w:r w:rsidR="00B13122">
        <w:t>prosinca</w:t>
      </w:r>
      <w:r w:rsidR="009C36BA">
        <w:t xml:space="preserve"> 2017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C631D2">
        <w:t>nekretnina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B13122" w:rsidP="001F00CF" w:rsidR="000B56A6" w:rsidRPr="001C3168">
      <w:pPr>
        <w:pStyle w:val="Odlomakpopisa"/>
        <w:numPr>
          <w:ilvl w:val="0"/>
          <w:numId w:val="19"/>
        </w:numPr>
        <w:jc w:val="both"/>
      </w:pPr>
      <w:r w:rsidRPr="001C3168">
        <w:t xml:space="preserve">čest. </w:t>
      </w:r>
      <w:proofErr w:type="spellStart"/>
      <w:r w:rsidRPr="001C3168">
        <w:t>zem</w:t>
      </w:r>
      <w:proofErr w:type="spellEnd"/>
      <w:r w:rsidRPr="001C3168">
        <w:t xml:space="preserve"> 115 k.o. </w:t>
      </w:r>
      <w:proofErr w:type="spellStart"/>
      <w:r w:rsidRPr="001C3168">
        <w:t>Sutomišćica</w:t>
      </w:r>
      <w:proofErr w:type="spellEnd"/>
      <w:r w:rsidRPr="001C3168">
        <w:t xml:space="preserve">, </w:t>
      </w:r>
      <w:proofErr w:type="spellStart"/>
      <w:r w:rsidRPr="001C3168">
        <w:t>zk</w:t>
      </w:r>
      <w:proofErr w:type="spellEnd"/>
      <w:r w:rsidRPr="001C3168">
        <w:t xml:space="preserve"> ul. 877, u naravi oranica u površini od 1266 m2</w:t>
      </w:r>
    </w:p>
    <w:p w:rsidRDefault="00B13122" w:rsidP="00B13122" w:rsidR="00B13122" w:rsidRPr="001C3168">
      <w:pPr>
        <w:pStyle w:val="Odlomakpopisa"/>
        <w:numPr>
          <w:ilvl w:val="0"/>
          <w:numId w:val="19"/>
        </w:numPr>
        <w:jc w:val="both"/>
      </w:pPr>
      <w:r w:rsidRPr="001C3168">
        <w:t xml:space="preserve">čest. </w:t>
      </w:r>
      <w:proofErr w:type="spellStart"/>
      <w:r w:rsidRPr="001C3168">
        <w:t>zem</w:t>
      </w:r>
      <w:proofErr w:type="spellEnd"/>
      <w:r w:rsidRPr="001C3168">
        <w:t xml:space="preserve"> 237/2 k.o. </w:t>
      </w:r>
      <w:proofErr w:type="spellStart"/>
      <w:r w:rsidRPr="001C3168">
        <w:t>Sutomišćica</w:t>
      </w:r>
      <w:proofErr w:type="spellEnd"/>
      <w:r w:rsidRPr="001C3168">
        <w:t xml:space="preserve">, </w:t>
      </w:r>
      <w:proofErr w:type="spellStart"/>
      <w:r w:rsidRPr="001C3168">
        <w:t>zk</w:t>
      </w:r>
      <w:proofErr w:type="spellEnd"/>
      <w:r w:rsidRPr="001C3168">
        <w:t xml:space="preserve"> ul. 1025, u naravi pašnjak i maslinjak u površini od 1338 m2</w:t>
      </w:r>
    </w:p>
    <w:p w:rsidRDefault="00E7009E" w:rsidP="00F455CE" w:rsidR="00E7009E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B13122" w:rsidP="00F455CE" w:rsidR="00F455CE" w:rsidRPr="00E833DB">
      <w:pPr>
        <w:jc w:val="center"/>
        <w:rPr>
          <w:u w:val="single"/>
        </w:rPr>
      </w:pPr>
      <w:r>
        <w:rPr>
          <w:b/>
          <w:u w:val="single"/>
        </w:rPr>
        <w:t>18</w:t>
      </w:r>
      <w:r w:rsidR="00E7009E">
        <w:rPr>
          <w:b/>
          <w:u w:val="single"/>
        </w:rPr>
        <w:t xml:space="preserve">. </w:t>
      </w:r>
      <w:r>
        <w:rPr>
          <w:b/>
          <w:u w:val="single"/>
        </w:rPr>
        <w:t>siječnja</w:t>
      </w:r>
      <w:r w:rsidR="001F00CF">
        <w:rPr>
          <w:b/>
          <w:u w:val="single"/>
        </w:rPr>
        <w:t xml:space="preserve"> 2018</w:t>
      </w:r>
      <w:r w:rsidR="00E7009E">
        <w:rPr>
          <w:b/>
          <w:u w:val="single"/>
        </w:rPr>
        <w:t xml:space="preserve">. u </w:t>
      </w:r>
      <w:r>
        <w:rPr>
          <w:b/>
          <w:u w:val="single"/>
        </w:rPr>
        <w:t>09</w:t>
      </w:r>
      <w:r w:rsidR="00E7009E">
        <w:rPr>
          <w:b/>
          <w:u w:val="single"/>
        </w:rPr>
        <w:t>,</w:t>
      </w:r>
      <w:r>
        <w:rPr>
          <w:b/>
          <w:u w:val="single"/>
        </w:rPr>
        <w:t>00</w:t>
      </w:r>
      <w:r w:rsidR="00E833DB" w:rsidRPr="00E833DB">
        <w:rPr>
          <w:b/>
          <w:u w:val="single"/>
        </w:rPr>
        <w:t xml:space="preserve"> sati</w:t>
      </w:r>
    </w:p>
    <w:p w:rsidRDefault="00E833DB" w:rsidP="00F455CE" w:rsidR="00E833DB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1C3168">
        <w:t>20</w:t>
      </w:r>
      <w:r w:rsidR="005643F8">
        <w:t>.</w:t>
      </w:r>
      <w:r w:rsidR="00E833DB">
        <w:t xml:space="preserve"> </w:t>
      </w:r>
      <w:r w:rsidR="00B13122">
        <w:t>prosinca</w:t>
      </w:r>
      <w:r w:rsidR="00E833DB">
        <w:t xml:space="preserve"> 2017</w:t>
      </w:r>
      <w:r>
        <w:t xml:space="preserve">. </w:t>
      </w:r>
    </w:p>
    <w:p w:rsidRDefault="00F455CE" w:rsidP="00F455CE" w:rsidR="00F455CE"/>
    <w:p w:rsidRDefault="00B13122" w:rsidP="00B13122" w:rsidR="006356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00CF">
        <w:t>Sutkinja</w:t>
      </w:r>
    </w:p>
    <w:p w:rsidRDefault="00CF7BF2" w:rsidP="000357D9" w:rsidR="00471C89" w:rsidRPr="000357D9">
      <w:pPr>
        <w:jc w:val="right"/>
      </w:pPr>
      <w:r>
        <w:tab/>
      </w:r>
      <w:r>
        <w:tab/>
      </w:r>
      <w:r w:rsidR="00635636">
        <w:tab/>
      </w:r>
      <w:r w:rsidR="00635636">
        <w:tab/>
      </w:r>
      <w:r w:rsidR="00635636">
        <w:tab/>
      </w:r>
      <w:r w:rsidR="00635636">
        <w:tab/>
      </w:r>
      <w:r w:rsidR="00635636">
        <w:tab/>
      </w:r>
      <w:r w:rsidR="00635636">
        <w:tab/>
      </w:r>
      <w:r w:rsidR="00635636">
        <w:tab/>
        <w:t xml:space="preserve">Ardena </w:t>
      </w:r>
      <w:proofErr w:type="spellStart"/>
      <w:r w:rsidR="00635636">
        <w:t>Bajlo</w:t>
      </w:r>
      <w:proofErr w:type="spellEnd"/>
    </w:p>
    <w:p w:rsidRDefault="00471C89" w:rsidP="00F455CE" w:rsidR="00471C89">
      <w:pPr>
        <w:rPr>
          <w:b/>
        </w:rPr>
      </w:pPr>
    </w:p>
    <w:p w:rsidRDefault="00C62D56" w:rsidP="00F455CE" w:rsidR="00F455CE">
      <w:r>
        <w:t>Pouka o pravnom lijeku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B15099" w:rsidP="00F455CE" w:rsidR="00B15099"/>
    <w:p w:rsidRDefault="00B15099" w:rsidP="00F455CE" w:rsidR="00B15099">
      <w:r>
        <w:t>DNA: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stečajnom upravitelju,</w:t>
      </w:r>
    </w:p>
    <w:p w:rsidRDefault="00E7009E" w:rsidP="00C62D56" w:rsidR="00C62D56">
      <w:pPr>
        <w:pStyle w:val="Odlomakpopisa"/>
        <w:numPr>
          <w:ilvl w:val="0"/>
          <w:numId w:val="8"/>
        </w:numPr>
        <w:jc w:val="both"/>
      </w:pPr>
      <w:proofErr w:type="spellStart"/>
      <w:r>
        <w:t>razlučnom</w:t>
      </w:r>
      <w:proofErr w:type="spellEnd"/>
      <w:r>
        <w:t xml:space="preserve"> vjerovniku </w:t>
      </w:r>
      <w:r w:rsidR="00C62D56">
        <w:t>Republika Hrvatska, Ministarstvo financija, Porezna uprava, Područni ured Zadar, po ŽDO Zadar</w:t>
      </w:r>
    </w:p>
    <w:p w:rsidRDefault="00C62D56" w:rsidP="00C62D56" w:rsidR="00C62D56">
      <w:pPr>
        <w:pStyle w:val="Odlomakpopisa"/>
        <w:numPr>
          <w:ilvl w:val="0"/>
          <w:numId w:val="8"/>
        </w:numPr>
        <w:jc w:val="both"/>
      </w:pPr>
      <w:proofErr w:type="spellStart"/>
      <w:r>
        <w:t>razlučnom</w:t>
      </w:r>
      <w:proofErr w:type="spellEnd"/>
      <w:r>
        <w:t xml:space="preserve"> vjerovniku </w:t>
      </w:r>
      <w:proofErr w:type="spellStart"/>
      <w:r w:rsidR="000357D9">
        <w:t>Krišto</w:t>
      </w:r>
      <w:proofErr w:type="spellEnd"/>
      <w:r w:rsidR="000357D9">
        <w:t xml:space="preserve"> Zdenka po punomoćnicima Karlu </w:t>
      </w:r>
      <w:proofErr w:type="spellStart"/>
      <w:r w:rsidR="000357D9">
        <w:t>Suriću</w:t>
      </w:r>
      <w:proofErr w:type="spellEnd"/>
      <w:r w:rsidR="000357D9">
        <w:t xml:space="preserve"> i Jurici </w:t>
      </w:r>
      <w:proofErr w:type="spellStart"/>
      <w:r w:rsidR="000357D9">
        <w:t>Kvartuču</w:t>
      </w:r>
      <w:proofErr w:type="spellEnd"/>
      <w:r>
        <w:t>,</w:t>
      </w:r>
    </w:p>
    <w:p w:rsidRDefault="00C62D56" w:rsidP="00C62D56" w:rsidR="00E7009E">
      <w:pPr>
        <w:pStyle w:val="Odlomakpopisa"/>
        <w:numPr>
          <w:ilvl w:val="0"/>
          <w:numId w:val="15"/>
        </w:numPr>
        <w:jc w:val="both"/>
      </w:pPr>
      <w:proofErr w:type="spellStart"/>
      <w:r>
        <w:t>razlučnom</w:t>
      </w:r>
      <w:proofErr w:type="spellEnd"/>
      <w:r>
        <w:t xml:space="preserve"> vjerovniku </w:t>
      </w:r>
      <w:r w:rsidR="000357D9">
        <w:t>HRVATSKE ŠUME</w:t>
      </w:r>
      <w:r>
        <w:t xml:space="preserve"> d.o.o. Zagreb, </w:t>
      </w:r>
      <w:r w:rsidR="000357D9">
        <w:t xml:space="preserve">Ljudevita Farkaša </w:t>
      </w:r>
      <w:proofErr w:type="spellStart"/>
      <w:r w:rsidR="000357D9">
        <w:t>Vukotinovića</w:t>
      </w:r>
      <w:proofErr w:type="spellEnd"/>
      <w:r w:rsidR="000357D9">
        <w:t xml:space="preserve"> 2</w:t>
      </w:r>
      <w:r>
        <w:t>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e – oglasna ploča,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u spis</w:t>
      </w:r>
    </w:p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0C486D"/>
    <w:multiLevelType w:val="hybridMultilevel"/>
    <w:tmpl w:val="0E18119E"/>
    <w:lvl w:tplc="84AAE1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9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3"/>
  </w:num>
  <w:num w:numId="5">
    <w:abstractNumId w:val="8"/>
  </w:num>
  <w:num w:numId="6">
    <w:abstractNumId w:val="17"/>
  </w:num>
  <w:num w:numId="7">
    <w:abstractNumId w:val="4"/>
  </w:num>
  <w:num w:numId="8">
    <w:abstractNumId w:val="5"/>
  </w:num>
  <w:num w:numId="9">
    <w:abstractNumId w:val="19"/>
  </w:num>
  <w:num w:numId="10">
    <w:abstractNumId w:val="2"/>
  </w:num>
  <w:num w:numId="11">
    <w:abstractNumId w:val="12"/>
  </w:num>
  <w:num w:numId="12">
    <w:abstractNumId w:val="18"/>
  </w:num>
  <w:num w:numId="13">
    <w:abstractNumId w:val="16"/>
  </w:num>
  <w:num w:numId="14">
    <w:abstractNumId w:val="15"/>
  </w:num>
  <w:num w:numId="15">
    <w:abstractNumId w:val="9"/>
  </w:num>
  <w:num w:numId="16">
    <w:abstractNumId w:val="1"/>
  </w:num>
  <w:num w:numId="17">
    <w:abstractNumId w:val="11"/>
  </w:num>
  <w:num w:numId="18">
    <w:abstractNumId w:val="7"/>
  </w:num>
  <w:num w:numId="19">
    <w:abstractNumId w:val="13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357D9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C3168"/>
    <w:rsid w:val="001F00CF"/>
    <w:rsid w:val="001F7388"/>
    <w:rsid w:val="002171C9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43F8"/>
    <w:rsid w:val="005678C9"/>
    <w:rsid w:val="005D1E8D"/>
    <w:rsid w:val="005E1C64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04FF0"/>
    <w:rsid w:val="00833B90"/>
    <w:rsid w:val="00860C24"/>
    <w:rsid w:val="008723DD"/>
    <w:rsid w:val="008842E7"/>
    <w:rsid w:val="00890AF8"/>
    <w:rsid w:val="00897088"/>
    <w:rsid w:val="008A7BD4"/>
    <w:rsid w:val="008E2A06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122"/>
    <w:rsid w:val="00B13DF8"/>
    <w:rsid w:val="00B15099"/>
    <w:rsid w:val="00B3534C"/>
    <w:rsid w:val="00BD353C"/>
    <w:rsid w:val="00C12769"/>
    <w:rsid w:val="00C37639"/>
    <w:rsid w:val="00C46DB5"/>
    <w:rsid w:val="00C62D56"/>
    <w:rsid w:val="00C631D2"/>
    <w:rsid w:val="00C836D6"/>
    <w:rsid w:val="00CB02F4"/>
    <w:rsid w:val="00CB253E"/>
    <w:rsid w:val="00CD562B"/>
    <w:rsid w:val="00CD76F4"/>
    <w:rsid w:val="00CE006E"/>
    <w:rsid w:val="00CE35C9"/>
    <w:rsid w:val="00CF7BF2"/>
    <w:rsid w:val="00D04810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62D5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Podnoje" w:type="paragraph">
    <w:name w:val="footer"/>
    <w:basedOn w:val="Normal"/>
    <w:link w:val="PodnojeChar"/>
    <w:rsid w:val="00C62D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62D56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C62D5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3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62D5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Podnoje" w:type="paragraph">
    <w:name w:val="footer"/>
    <w:basedOn w:val="Normal"/>
    <w:link w:val="PodnojeChar"/>
    <w:rsid w:val="00C62D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62D56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C62D5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3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621DB-A47F-4A29-A44E-5E049C526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227</properties:Words>
  <properties:Characters>1079</properties:Characters>
  <properties:Lines>52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2017-12-19T06:58:00Z</dcterms:created>
  <dc:creator>Korisnik</dc:creator>
  <cp:lastModifiedBy>Nena Mužanović</cp:lastModifiedBy>
  <cp:lastPrinted>2017-03-24T09:02:00Z</cp:lastPrinted>
  <dcterms:modified xmlns:xsi="http://www.w3.org/2001/XMLSchema-instance" xsi:type="dcterms:W3CDTF">2017-12-20T10:28:00Z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