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6a3" w14:paraId="c35a6a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77EB1">
        <w:rPr>
          <w:rFonts w:cs="Times New Roman" w:hAnsi="Times New Roman" w:ascii="Times New Roman"/>
          <w:sz w:val="24"/>
        </w:rPr>
        <w:t>2591/16-10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A439D8" w:rsidRPr="00987DEC">
        <w:t>UMC GRUPA d.o.o.</w:t>
      </w:r>
      <w:r w:rsidR="00A439D8">
        <w:t xml:space="preserve"> Zagreb, Zagreb, Ulica A.Topića-Mimare 33  MBS:</w:t>
      </w:r>
      <w:r w:rsidR="00A439D8" w:rsidRPr="00BF0E29">
        <w:t xml:space="preserve"> </w:t>
      </w:r>
      <w:r w:rsidR="00A439D8" w:rsidRPr="00987DEC">
        <w:t>080782442</w:t>
      </w:r>
      <w:r w:rsidR="00A439D8">
        <w:t xml:space="preserve"> OIB: </w:t>
      </w:r>
      <w:r w:rsidR="00A439D8" w:rsidRPr="00987DEC">
        <w:t>38923302123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A439D8" w:rsidRPr="00987DEC">
        <w:t>UMC GRUPA d.o.o.</w:t>
      </w:r>
      <w:r w:rsidR="00A439D8">
        <w:t xml:space="preserve"> Zagreb, Zagreb, Ulica A.Topića-Mimare 33  MBS:</w:t>
      </w:r>
      <w:r w:rsidR="00A439D8" w:rsidRPr="00BF0E29">
        <w:t xml:space="preserve"> </w:t>
      </w:r>
      <w:r w:rsidR="00A439D8" w:rsidRPr="00987DEC">
        <w:t>080782442</w:t>
      </w:r>
      <w:r w:rsidR="00A439D8">
        <w:t xml:space="preserve"> OIB: </w:t>
      </w:r>
      <w:r w:rsidR="00A439D8" w:rsidRPr="00987DEC">
        <w:t>38923302123</w:t>
      </w:r>
      <w:r w:rsidR="00A439D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439D8">
        <w:rPr>
          <w:bCs/>
        </w:rPr>
        <w:t>2591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C830F3">
        <w:t>17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A439D8" w:rsidRPr="00987DEC">
        <w:t>UMC GRUPA d.o.o.</w:t>
      </w:r>
      <w:r w:rsidR="00A439D8">
        <w:t xml:space="preserve"> Zagreb, Zagreb, Ulica A.Topića-Mimare 33  MBS:</w:t>
      </w:r>
      <w:r w:rsidR="00A439D8" w:rsidRPr="00BF0E29">
        <w:t xml:space="preserve"> </w:t>
      </w:r>
      <w:r w:rsidR="00A439D8" w:rsidRPr="00987DEC">
        <w:t>080782442</w:t>
      </w:r>
      <w:r w:rsidR="00A439D8">
        <w:t xml:space="preserve"> OIB: </w:t>
      </w:r>
      <w:r w:rsidR="00A439D8" w:rsidRPr="00987DEC">
        <w:t>38923302123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107E74">
        <w:t>444</w:t>
      </w:r>
      <w:r w:rsidR="0023403D" w:rsidRPr="00307A7F">
        <w:t xml:space="preserve"> st</w:t>
      </w:r>
      <w:r w:rsidR="00107E74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A439D8">
        <w:t>674</w:t>
      </w:r>
      <w:r w:rsidR="0062454C">
        <w:t xml:space="preserve"> dana</w:t>
      </w:r>
      <w:r w:rsidR="009D2742">
        <w:t xml:space="preserve"> u iznosu od </w:t>
      </w:r>
      <w:r w:rsidR="00A439D8">
        <w:t>19.124,33  kune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A439D8">
        <w:rPr>
          <w:bCs/>
        </w:rPr>
        <w:t>26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A798C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A798C" w:rsidR="00CA79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A798C" w:rsidP="00CA798C" w:rsidR="00CA798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A798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CA798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98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439D8">
      <w:rPr>
        <w:noProof w:val="false"/>
      </w:rPr>
      <w:t>2591/16-10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07E74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598A"/>
    <w:rsid w:val="00A81191"/>
    <w:rsid w:val="00A93C76"/>
    <w:rsid w:val="00A97E67"/>
    <w:rsid w:val="00AE3671"/>
    <w:rsid w:val="00B333BE"/>
    <w:rsid w:val="00B33A4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40F1B"/>
    <w:rsid w:val="00C73D72"/>
    <w:rsid w:val="00C77EB1"/>
    <w:rsid w:val="00C830F3"/>
    <w:rsid w:val="00CA798C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98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98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St-2591/2016</izvorni_sadrzaj>
    <derivirana_varijabla naziv="DomainObject.Predmet.OznakaBroj_1">St-2591/2016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UMC GRUPA d.o.o.</izvorni_sadrzaj>
    <derivirana_varijabla naziv="DomainObject.Predmet.ProtustrankaFormated_1">  UMC GRUPA d.o.o.</derivirana_varijabla>
  </DomainObject.Predmet.ProtustrankaFormated>
  <DomainObject.Predmet.ProtustrankaFormatedOIB>
    <izvorni_sadrzaj>  UMC GRUPA d.o.o., OIB 38923302123</izvorni_sadrzaj>
    <derivirana_varijabla naziv="DomainObject.Predmet.ProtustrankaFormatedOIB_1">  UMC GRUPA d.o.o., OIB 38923302123</derivirana_varijabla>
  </DomainObject.Predmet.ProtustrankaFormatedOIB>
  <DomainObject.Predmet.ProtustrankaFormatedWithAdress>
    <izvorni_sadrzaj> UMC GRUPA d.o.o., Ulica Ante Topića-Mimare 33, 10000 Zagreb</izvorni_sadrzaj>
    <derivirana_varijabla naziv="DomainObject.Predmet.ProtustrankaFormatedWithAdress_1"> UMC GRUPA d.o.o., Ulica Ante Topića-Mimare 33, 10000 Zagreb</derivirana_varijabla>
  </DomainObject.Predmet.ProtustrankaFormatedWithAdress>
  <DomainObject.Predmet.ProtustrankaFormatedWithAdressOIB>
    <izvorni_sadrzaj> UMC GRUPA d.o.o., OIB 38923302123, Ulica Ante Topića-Mimare 33, 10000 Zagreb</izvorni_sadrzaj>
    <derivirana_varijabla naziv="DomainObject.Predmet.ProtustrankaFormatedWithAdressOIB_1"> UMC GRUPA d.o.o., OIB 38923302123, Ulica Ante Topića-Mimare 33, 10000 Zagreb</derivirana_varijabla>
  </DomainObject.Predmet.ProtustrankaFormatedWithAdressOIB>
  <DomainObject.Predmet.ProtustrankaWithAdress>
    <izvorni_sadrzaj>UMC GRUPA d.o.o. Ulica Ante Topića-Mimare 33, 10000 Zagreb</izvorni_sadrzaj>
    <derivirana_varijabla naziv="DomainObject.Predmet.ProtustrankaWithAdress_1">UMC GRUPA d.o.o. Ulica Ante Topića-Mimare 33, 10000 Zagreb</derivirana_varijabla>
  </DomainObject.Predmet.ProtustrankaWithAdress>
  <DomainObject.Predmet.ProtustrankaWithAdressOIB>
    <izvorni_sadrzaj>UMC GRUPA d.o.o., OIB 38923302123, Ulica Ante Topića-Mimare 33, 10000 Zagreb</izvorni_sadrzaj>
    <derivirana_varijabla naziv="DomainObject.Predmet.ProtustrankaWithAdressOIB_1">UMC GRUPA d.o.o., OIB 38923302123, Ulica Ante Topića-Mimare 33, 10000 Zagreb</derivirana_varijabla>
  </DomainObject.Predmet.ProtustrankaWithAdressOIB>
  <DomainObject.Predmet.ProtustrankaNazivFormated>
    <izvorni_sadrzaj>UMC GRUPA d.o.o.</izvorni_sadrzaj>
    <derivirana_varijabla naziv="DomainObject.Predmet.ProtustrankaNazivFormated_1">UMC GRUPA d.o.o.</derivirana_varijabla>
  </DomainObject.Predmet.ProtustrankaNazivFormated>
  <DomainObject.Predmet.ProtustrankaNazivFormatedOIB>
    <izvorni_sadrzaj>UMC GRUPA d.o.o., OIB 38923302123</izvorni_sadrzaj>
    <derivirana_varijabla naziv="DomainObject.Predmet.ProtustrankaNazivFormatedOIB_1">UMC GRUPA d.o.o., OIB 38923302123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UMC GRUPA d.o.o.</item>
    </izvorni_sadrzaj>
    <derivirana_varijabla naziv="DomainObject.Predmet.ProtuStrankaListFormated_1">
      <item>UMC GRUPA d.o.o.</item>
    </derivirana_varijabla>
  </DomainObject.Predmet.ProtuStrankaListFormated>
  <DomainObject.Predmet.ProtuStrankaListFormatedOIB>
    <izvorni_sadrzaj>
      <item>UMC GRUPA d.o.o., OIB 38923302123</item>
    </izvorni_sadrzaj>
    <derivirana_varijabla naziv="DomainObject.Predmet.ProtuStrankaListFormatedOIB_1">
      <item>UMC GRUPA d.o.o., OIB 38923302123</item>
    </derivirana_varijabla>
  </DomainObject.Predmet.ProtuStrankaListFormatedOIB>
  <DomainObject.Predmet.ProtuStrankaListFormatedWithAdress>
    <izvorni_sadrzaj>
      <item>UMC GRUPA d.o.o., Ulica Ante Topića-Mimare 33, 10000 Zagreb</item>
    </izvorni_sadrzaj>
    <derivirana_varijabla naziv="DomainObject.Predmet.ProtuStrankaListFormatedWithAdress_1">
      <item>UMC GRUPA d.o.o., Ulica Ante Topića-Mimare 33, 10000 Zagreb</item>
    </derivirana_varijabla>
  </DomainObject.Predmet.ProtuStrankaListFormatedWithAdress>
  <DomainObject.Predmet.ProtuStrankaListFormatedWithAdressOIB>
    <izvorni_sadrzaj>
      <item>UMC GRUPA d.o.o., OIB 38923302123, Ulica Ante Topića-Mimare 33, 10000 Zagreb</item>
    </izvorni_sadrzaj>
    <derivirana_varijabla naziv="DomainObject.Predmet.ProtuStrankaListFormatedWithAdressOIB_1">
      <item>UMC GRUPA d.o.o., OIB 38923302123, Ulica Ante Topića-Mimare 33, 10000 Zagreb</item>
    </derivirana_varijabla>
  </DomainObject.Predmet.ProtuStrankaListFormatedWithAdressOIB>
  <DomainObject.Predmet.ProtuStrankaListNazivFormated>
    <izvorni_sadrzaj>
      <item>UMC GRUPA d.o.o.</item>
    </izvorni_sadrzaj>
    <derivirana_varijabla naziv="DomainObject.Predmet.ProtuStrankaListNazivFormated_1">
      <item>UMC GRUPA d.o.o.</item>
    </derivirana_varijabla>
  </DomainObject.Predmet.ProtuStrankaListNazivFormated>
  <DomainObject.Predmet.ProtuStrankaListNazivFormatedOIB>
    <izvorni_sadrzaj>
      <item>UMC GRUPA d.o.o., OIB 38923302123</item>
    </izvorni_sadrzaj>
    <derivirana_varijabla naziv="DomainObject.Predmet.ProtuStrankaListNazivFormatedOIB_1">
      <item>UMC GRUPA d.o.o., OIB 38923302123</item>
    </derivirana_varijabla>
  </DomainObject.Predmet.ProtuStrankaListNazivFormatedOIB>
  <DomainObject.Predmet.OstaliListFormated>
    <izvorni_sadrzaj>
      <item>Marko Maranić</item>
    </izvorni_sadrzaj>
    <derivirana_varijabla naziv="DomainObject.Predmet.OstaliListFormated_1">
      <item>Marko Maranić</item>
    </derivirana_varijabla>
  </DomainObject.Predmet.OstaliListFormated>
  <DomainObject.Predmet.OstaliListFormatedOIB>
    <izvorni_sadrzaj>
      <item>Marko Maranić, OIB 73623835448</item>
    </izvorni_sadrzaj>
    <derivirana_varijabla naziv="DomainObject.Predmet.OstaliListFormatedOIB_1">
      <item>Marko Maranić, OIB 73623835448</item>
    </derivirana_varijabla>
  </DomainObject.Predmet.OstaliListFormatedOIB>
  <DomainObject.Predmet.OstaliListFormatedWithAdress>
    <izvorni_sadrzaj>
      <item>Marko Maranić, Ulica Ante Topić-mimare 33, 10000 Zagreb</item>
    </izvorni_sadrzaj>
    <derivirana_varijabla naziv="DomainObject.Predmet.OstaliListFormatedWithAdress_1">
      <item>Marko Maranić, Ulica Ante Topić-mimare 33, 10000 Zagreb</item>
    </derivirana_varijabla>
  </DomainObject.Predmet.OstaliListFormatedWithAdress>
  <DomainObject.Predmet.OstaliListFormatedWithAdressOIB>
    <izvorni_sadrzaj>
      <item>Marko Maranić, OIB 73623835448, Ulica Ante Topić-mimare 33, 10000 Zagreb</item>
    </izvorni_sadrzaj>
    <derivirana_varijabla naziv="DomainObject.Predmet.OstaliListFormatedWithAdressOIB_1">
      <item>Marko Maranić, OIB 73623835448, Ulica Ante Topić-mimare 33, 10000 Zagreb</item>
    </derivirana_varijabla>
  </DomainObject.Predmet.OstaliListFormatedWithAdressOIB>
  <DomainObject.Predmet.OstaliListNazivFormated>
    <izvorni_sadrzaj>
      <item>Marko Maranić</item>
    </izvorni_sadrzaj>
    <derivirana_varijabla naziv="DomainObject.Predmet.OstaliListNazivFormated_1">
      <item>Marko Maranić</item>
    </derivirana_varijabla>
  </DomainObject.Predmet.OstaliListNazivFormated>
  <DomainObject.Predmet.OstaliListNazivFormatedOIB>
    <izvorni_sadrzaj>
      <item>Marko Maranić, OIB 73623835448</item>
    </izvorni_sadrzaj>
    <derivirana_varijabla naziv="DomainObject.Predmet.OstaliListNazivFormatedOIB_1">
      <item>Marko Maranić, OIB 73623835448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UMC GRUPA d.o.o.</izvorni_sadrzaj>
    <derivirana_varijabla naziv="DomainObject.Predmet.ProtustrankaIDrugi_1">UMC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UMC GRUPA d.o.o., OIB 38923302123, Ulica Ante Topića-Mimare 33, 10000 Zagreb</izvorni_sadrzaj>
    <derivirana_varijabla naziv="DomainObject.Predmet.ProtustrankaIDrugiAdressOIB_1">UMC GRUPA d.o.o., OIB 38923302123, Ulica Ante Topića-Mimare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UMC GRUPA d.o.o.</item>
      <item>Marko Maranić</item>
    </izvorni_sadrzaj>
    <derivirana_varijabla naziv="DomainObject.Predmet.SudioniciListNaziv_1">
      <item>FINA Regionalni centar Zagreb</item>
      <item>UMC GRUPA d.o.o.</item>
      <item>Marko Maranić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UMC GRUPA d.o.o., OIB 38923302123, Ulica Ante Topića-Mimare 33,10000 Zagreb</item>
      <item>Marko Maranić, OIB 73623835448, Ulica Ante Topić-mimare 33,10000 Zagreb</item>
    </izvorni_sadrzaj>
    <derivirana_varijabla naziv="DomainObject.Predmet.SudioniciListAdressOIB_1">
      <item>FINA Regionalni centar Zagreb, OIB 85821130368, Trg svibanjskih žrtava 1995. 1,10000 Zagreb</item>
      <item>UMC GRUPA d.o.o., OIB 38923302123, Ulica Ante Topića-Mimare 33,10000 Zagreb</item>
      <item>Marko Maranić, OIB 73623835448, Ulica Ante Topić-mimare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38923302123</item>
      <item>, OIB 73623835448</item>
    </izvorni_sadrzaj>
    <derivirana_varijabla naziv="DomainObject.Predmet.SudioniciListNazivOIB_1">
      <item>, OIB 85821130368</item>
      <item>, OIB 38923302123</item>
      <item>, OIB 73623835448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2785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2016-11-03T11:10:00Z</dcterms:created>
  <dc:creator>Vinka Mihalinčić</dc:creator>
  <cp:lastModifiedBy>Vinka Mihalinčić</cp:lastModifiedBy>
  <cp:lastPrinted>2016-11-03T11:06:00Z</cp:lastPrinted>
  <dcterms:modified xmlns:xsi="http://www.w3.org/2001/XMLSchema-instance" xsi:type="dcterms:W3CDTF">2016-11-03T11:12:00Z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