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a9987" w14:paraId="61a9987" w:rsidRDefault="00AA435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1762125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A4355" w:rsidP="00AA4355" w:rsidR="00AE649C">
      <w:pPr>
        <w:pStyle w:val="NormaleSPIS"/>
        <w:spacing w:after="0"/>
      </w:pPr>
      <w:r>
        <w:t xml:space="preserve">       Republika Hrvatska</w:t>
      </w:r>
    </w:p>
    <w:p w:rsidRDefault="00AA4355" w:rsidP="00AA4355" w:rsidR="00AA4355">
      <w:pPr>
        <w:pStyle w:val="NormaleSPIS"/>
        <w:spacing w:after="0"/>
      </w:pPr>
      <w:r>
        <w:t>Trgovački sud u Bjelovaru</w:t>
      </w:r>
    </w:p>
    <w:p w:rsidRDefault="00AA4355" w:rsidP="004F27AE" w:rsidR="00AA4355" w:rsidRPr="00B76F3C">
      <w:pPr>
        <w:pStyle w:val="NormaleSPIS"/>
      </w:pPr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42.</w:t>
      </w:r>
    </w:p>
    <w:p w:rsidRDefault="00AA4355" w:rsidP="00AA4355" w:rsidR="00AA4355">
      <w:pPr>
        <w:ind w:firstLine="5245"/>
        <w:jc w:val="right"/>
        <w:rPr>
          <w:b/>
        </w:rPr>
      </w:pPr>
      <w:r>
        <w:t>Poslovni broj:7 St-774/2017-3</w:t>
      </w:r>
    </w:p>
    <w:p w:rsidRDefault="00AA4355" w:rsidP="00AA4355" w:rsidR="00AA4355">
      <w:pPr>
        <w:jc w:val="center"/>
      </w:pPr>
      <w:r>
        <w:t>U  I M E   R E P U B L I K E   H R V A T S K E</w:t>
      </w:r>
    </w:p>
    <w:p w:rsidRDefault="00AA4355" w:rsidP="00AA4355" w:rsidR="00AA4355">
      <w:pPr>
        <w:jc w:val="center"/>
      </w:pPr>
      <w:r>
        <w:t>R J E Š E N J E</w:t>
      </w:r>
    </w:p>
    <w:p w:rsidRDefault="00AA4355" w:rsidP="00AA4355" w:rsidR="00AA4355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skraćenom stečajnom postupku nad dužnikom BBT d.o.o. za prijevoz i usluge iz Bjelovara, Đurđevačka cesta 167, MBS 010088282, OIB 90729907915, 14. studenog 2017.  </w:t>
      </w:r>
    </w:p>
    <w:p w:rsidRDefault="00AA4355" w:rsidP="00AA4355" w:rsidR="00AA4355">
      <w:pPr>
        <w:jc w:val="center"/>
      </w:pPr>
      <w:r>
        <w:t>r i j e š i o   j e</w:t>
      </w:r>
    </w:p>
    <w:p w:rsidRDefault="00AA4355" w:rsidP="00AA4355" w:rsidR="00AA4355">
      <w:pPr>
        <w:ind w:firstLine="851"/>
        <w:jc w:val="both"/>
      </w:pPr>
      <w:proofErr w:type="spellStart"/>
      <w:r>
        <w:t>I.Otvara</w:t>
      </w:r>
      <w:proofErr w:type="spellEnd"/>
      <w:r>
        <w:t xml:space="preserve"> se skraćeni stečajni postupak nad dužnikom BBT d.o.o. za prijevoz i usluge iz Bjelovara, Đurđevačka cesta 167, MBS 010088282, OIB 90729907915.</w:t>
      </w:r>
    </w:p>
    <w:p w:rsidRDefault="00AA4355" w:rsidP="00AA4355" w:rsidR="00AA4355">
      <w:pPr>
        <w:ind w:firstLine="851"/>
        <w:jc w:val="both"/>
      </w:pPr>
      <w:r>
        <w:t xml:space="preserve">II.Za stečajnu upraviteljicu imenuje se Sanela </w:t>
      </w:r>
      <w:proofErr w:type="spellStart"/>
      <w:r>
        <w:t>Kučar</w:t>
      </w:r>
      <w:proofErr w:type="spellEnd"/>
      <w:r>
        <w:t xml:space="preserve"> iz Osijeka, J.J.Strossmayera 37, OIB 97473612486.</w:t>
      </w:r>
    </w:p>
    <w:p w:rsidRDefault="00AA4355" w:rsidP="00AA4355" w:rsidR="00AA4355">
      <w:pPr>
        <w:ind w:firstLine="851"/>
        <w:jc w:val="both"/>
      </w:pPr>
      <w:r>
        <w:t xml:space="preserve">III. Zaključuje se skraćeni stečajni postupak nad dužnikom BBT d.o.o. za prijevoz i usluge iz Bjelovara, Đurđevačka cesta 167, MBS 010088282, OIB 90729907915. </w:t>
      </w:r>
    </w:p>
    <w:p w:rsidRDefault="00AA4355" w:rsidP="00AA4355" w:rsidR="00AA4355">
      <w:pPr>
        <w:pStyle w:val="Bezproreda"/>
        <w:ind w:firstLine="851"/>
        <w:jc w:val="both"/>
      </w:pPr>
      <w:r>
        <w:t>IV. Skraćeni stečajni postupak je otvoren i zaključen s danom 14. studenog</w:t>
      </w:r>
      <w:r>
        <w:rPr>
          <w:b/>
        </w:rPr>
        <w:t xml:space="preserve"> </w:t>
      </w:r>
      <w:r>
        <w:t>2017. godine u 12,20 sati, kada je ovo rješenje objavljeno na e-oglasnoj ploči ovoga suda.</w:t>
      </w:r>
    </w:p>
    <w:p w:rsidRDefault="00AA4355" w:rsidP="00AA4355" w:rsidR="00AA4355">
      <w:pPr>
        <w:pStyle w:val="Bezproreda"/>
        <w:ind w:firstLine="851"/>
        <w:jc w:val="both"/>
        <w:rPr>
          <w:rFonts w:eastAsia="Calibri"/>
          <w:lang w:eastAsia="en-US"/>
        </w:rPr>
      </w:pPr>
    </w:p>
    <w:p w:rsidRDefault="00AA4355" w:rsidP="00AA4355" w:rsidR="00AA4355">
      <w:pPr>
        <w:pStyle w:val="Bezproreda"/>
        <w:ind w:firstLine="851"/>
        <w:jc w:val="both"/>
      </w:pPr>
      <w:r>
        <w:t>V. U skladu s odredbom čl.133. st.1. Stečajnog zakona stečajna upraviteljica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A4355" w:rsidP="00AA4355" w:rsidR="00AA4355">
      <w:pPr>
        <w:ind w:firstLine="851"/>
        <w:jc w:val="both"/>
      </w:pPr>
      <w:r>
        <w:t>VI. Nakon pravomoćnosti ovoga rješenja stečajni dužnik će se brisati iz  sudskog registra Trgovačkog suda u Bjelovaru.</w:t>
      </w:r>
    </w:p>
    <w:p w:rsidRDefault="00AA4355" w:rsidP="00AA4355" w:rsidR="00AA4355">
      <w:pPr>
        <w:jc w:val="center"/>
      </w:pPr>
      <w:r>
        <w:t>Obrazloženje</w:t>
      </w:r>
    </w:p>
    <w:p w:rsidRDefault="00AA4355" w:rsidP="00AA4355" w:rsidR="00AA4355">
      <w:pPr>
        <w:ind w:firstLine="851"/>
        <w:jc w:val="both"/>
      </w:pPr>
      <w:r>
        <w:t>Po zahtjevu FINE za provedbu skraćenog stečajnog postupka nad dužnikom, sud je temeljem odredbe čl.429. Stečajnog zakona ("Narodne novine" broj 71/15 – dalje: SZ) oglasom poslovni broj St-774/2017-2., koji je objavljen na mrežnoj stranici e-oglasna ploča Trgovačkog suda u Bjelovaru 20. rujna 2017.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AA4355" w:rsidP="00AA4355" w:rsidR="00AA4355">
      <w:pPr>
        <w:ind w:firstLine="851"/>
        <w:jc w:val="both"/>
      </w:pPr>
      <w:r>
        <w:t xml:space="preserve">Istim oglasom pozvani su vjerovnici dužnika da u roku od 45 dana od objave oglasa predlože otvaranje stečajnog postupka te je navedeno da će se, ako osoba </w:t>
      </w:r>
    </w:p>
    <w:p w:rsidRDefault="00AA4355" w:rsidP="00AA4355" w:rsidR="00AA4355">
      <w:pPr>
        <w:jc w:val="right"/>
      </w:pPr>
    </w:p>
    <w:p w:rsidRDefault="00AA4355" w:rsidP="00AA4355" w:rsidR="00AA4355">
      <w:pPr>
        <w:jc w:val="center"/>
      </w:pPr>
      <w:r>
        <w:t>2</w:t>
      </w:r>
    </w:p>
    <w:p w:rsidRDefault="00AA4355" w:rsidP="00AA4355" w:rsidR="00AA4355">
      <w:pPr>
        <w:jc w:val="right"/>
      </w:pPr>
      <w:r>
        <w:t>Poslovni broj:7 St-774/2017-3</w:t>
      </w:r>
    </w:p>
    <w:p w:rsidRDefault="00AA4355" w:rsidP="00AA4355" w:rsidR="00AA4355">
      <w:pPr>
        <w:jc w:val="both"/>
      </w:pPr>
      <w:r>
        <w:t>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A4355" w:rsidP="00AA4355" w:rsidR="00AA4355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AA4355" w:rsidP="00AA4355" w:rsidR="00AA4355">
      <w:pPr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AA4355" w:rsidP="00AA4355" w:rsidR="00AA4355">
      <w:pPr>
        <w:pStyle w:val="Bezproreda"/>
        <w:ind w:firstLine="851"/>
        <w:jc w:val="both"/>
      </w:pPr>
      <w:r>
        <w:t>Ako stečajna upraviteljica,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A4355" w:rsidP="00AA4355" w:rsidR="00AA4355">
      <w:pPr>
        <w:ind w:firstLine="851"/>
        <w:jc w:val="both"/>
      </w:pPr>
      <w:r>
        <w:t xml:space="preserve">O objavi rješenja na mrežnoj stranici e-oglasna ploča Trgovačkog suda u Bjelovaru i brisanju dužnika iz sudskog registra Trgovačkog suda u Bjelovaru, sud je odlučio sukladno čl. 131., 132. i 286. SZ-a. </w:t>
      </w:r>
    </w:p>
    <w:p w:rsidRDefault="00AA4355" w:rsidP="00AA4355" w:rsidR="00AA4355">
      <w:pPr>
        <w:jc w:val="center"/>
        <w:rPr>
          <w:b/>
        </w:rPr>
      </w:pPr>
      <w:r>
        <w:t xml:space="preserve">U Bjelovaru 14. studenog 2017. </w:t>
      </w:r>
      <w:bookmarkStart w:name="_GoBack" w:id="0"/>
      <w:bookmarkEnd w:id="0"/>
    </w:p>
    <w:p w:rsidRDefault="00AA4355" w:rsidP="00AA4355" w:rsidR="00AA4355">
      <w:pPr>
        <w:spacing w:after="0"/>
        <w:ind w:firstLine="720" w:left="4320"/>
      </w:pPr>
      <w:r>
        <w:t xml:space="preserve">                    Sudac</w:t>
      </w:r>
    </w:p>
    <w:p w:rsidRDefault="00AA4355" w:rsidP="00AA4355" w:rsidR="00AA4355">
      <w:pPr>
        <w:ind w:firstLine="4111"/>
        <w:jc w:val="both"/>
      </w:pPr>
      <w:r>
        <w:t xml:space="preserve">                       Tomislav Mrazović,v.r.</w:t>
      </w:r>
    </w:p>
    <w:p w:rsidRDefault="00AA4355" w:rsidP="00AA4355" w:rsidR="00AA4355">
      <w:pPr>
        <w:spacing w:after="0"/>
        <w:ind w:firstLine="4111"/>
        <w:jc w:val="both"/>
      </w:pPr>
      <w:r>
        <w:t xml:space="preserve">         Za točnost </w:t>
      </w:r>
      <w:proofErr w:type="spellStart"/>
      <w:r>
        <w:t>otpravka</w:t>
      </w:r>
      <w:proofErr w:type="spellEnd"/>
      <w:r>
        <w:t xml:space="preserve">-ovlašteni službenik </w:t>
      </w:r>
    </w:p>
    <w:p w:rsidRDefault="00AA4355" w:rsidP="00AA4355" w:rsidR="00AA4355">
      <w:pPr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   Jasmina </w:t>
      </w:r>
      <w:proofErr w:type="spellStart"/>
      <w:r>
        <w:t>Tubić</w:t>
      </w:r>
      <w:proofErr w:type="spellEnd"/>
      <w:r>
        <w:t xml:space="preserve">    </w:t>
      </w:r>
    </w:p>
    <w:p w:rsidRDefault="00AA4355" w:rsidP="00AA4355" w:rsidR="00AA4355">
      <w:pPr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A4355" w:rsidP="00AA4355" w:rsidR="00AA4355">
      <w:pPr>
        <w:jc w:val="both"/>
      </w:pPr>
    </w:p>
    <w:p w:rsidRDefault="00AA4355" w:rsidP="00AA4355" w:rsidR="00AA4355">
      <w:pPr>
        <w:jc w:val="both"/>
      </w:pPr>
    </w:p>
    <w:p w:rsidRDefault="00AA4355" w:rsidP="00AA4355" w:rsidR="00AA4355">
      <w:pPr>
        <w:jc w:val="both"/>
      </w:pPr>
    </w:p>
    <w:p w:rsidRDefault="00AA4355" w:rsidP="00AA4355" w:rsidR="00AA4355">
      <w:pPr>
        <w:jc w:val="both"/>
      </w:pPr>
    </w:p>
    <w:p w:rsidRDefault="00AA4355" w:rsidP="00AA4355" w:rsidR="00AA4355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4355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098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St-774/2017-3</izvorni_sadrzaj>
    <derivirana_varijabla naziv="DomainObject.Oznaka_1">St-774/2017-3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St-774/2017</izvorni_sadrzaj>
    <derivirana_varijabla naziv="DomainObject.Predmet.OznakaBroj_1">St-774/2017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BBT društvo s ograničenom odgovornošću za prijevoz i usluge</izvorni_sadrzaj>
    <derivirana_varijabla naziv="DomainObject.Predmet.ProtustrankaFormated_1">  BBT društvo s ograničenom odgovornošću za prijevoz i usluge</derivirana_varijabla>
  </DomainObject.Predmet.ProtustrankaFormated>
  <DomainObject.Predmet.ProtustrankaFormatedOIB>
    <izvorni_sadrzaj>  BBT društvo s ograničenom odgovornošću za prijevoz i usluge, OIB 90729907915</izvorni_sadrzaj>
    <derivirana_varijabla naziv="DomainObject.Predmet.ProtustrankaFormatedOIB_1">  BBT društvo s ograničenom odgovornošću za prijevoz i usluge, OIB 90729907915</derivirana_varijabla>
  </DomainObject.Predmet.ProtustrankaFormatedOIB>
  <DomainObject.Predmet.ProtustrankaFormatedWithAdress>
    <izvorni_sadrzaj> BBT društvo s ograničenom odgovornošću za prijevoz i usluge, Đurđevačka cesta 167, 43000 Bjelovar</izvorni_sadrzaj>
    <derivirana_varijabla naziv="DomainObject.Predmet.ProtustrankaFormatedWithAdress_1"> BBT društvo s ograničenom odgovornošću za prijevoz i usluge, Đurđevačka cesta 167, 43000 Bjelovar</derivirana_varijabla>
  </DomainObject.Predmet.ProtustrankaFormatedWithAdress>
  <DomainObject.Predmet.ProtustrankaFormatedWithAdressOIB>
    <izvorni_sadrzaj> BBT društvo s ograničenom odgovornošću za prijevoz i usluge, OIB 90729907915, Đurđevačka cesta 167, 43000 Bjelovar</izvorni_sadrzaj>
    <derivirana_varijabla naziv="DomainObject.Predmet.ProtustrankaFormatedWithAdressOIB_1"> BBT društvo s ograničenom odgovornošću za prijevoz i usluge, OIB 90729907915, Đurđevačka cesta 167, 43000 Bjelovar</derivirana_varijabla>
  </DomainObject.Predmet.ProtustrankaFormatedWithAdressOIB>
  <DomainObject.Predmet.ProtustrankaWithAdress>
    <izvorni_sadrzaj>BBT društvo s ograničenom odgovornošću za prijevoz i usluge Đurđevačka cesta 167, 43000 Bjelovar</izvorni_sadrzaj>
    <derivirana_varijabla naziv="DomainObject.Predmet.ProtustrankaWithAdress_1">BBT društvo s ograničenom odgovornošću za prijevoz i usluge Đurđevačka cesta 167, 43000 Bjelovar</derivirana_varijabla>
  </DomainObject.Predmet.ProtustrankaWithAdress>
  <DomainObject.Predmet.ProtustrankaWithAdressOIB>
    <izvorni_sadrzaj>BBT društvo s ograničenom odgovornošću za prijevoz i usluge, OIB 90729907915, Đurđevačka cesta 167, 43000 Bjelovar</izvorni_sadrzaj>
    <derivirana_varijabla naziv="DomainObject.Predmet.ProtustrankaWithAdressOIB_1">BBT društvo s ograničenom odgovornošću za prijevoz i usluge, OIB 90729907915, Đurđevačka cesta 167, 43000 Bjelovar</derivirana_varijabla>
  </DomainObject.Predmet.ProtustrankaWithAdressOIB>
  <DomainObject.Predmet.ProtustrankaNazivFormated>
    <izvorni_sadrzaj>BBT društvo s ograničenom odgovornošću za prijevoz i usluge</izvorni_sadrzaj>
    <derivirana_varijabla naziv="DomainObject.Predmet.ProtustrankaNazivFormated_1">BBT društvo s ograničenom odgovornošću za prijevoz i usluge</derivirana_varijabla>
  </DomainObject.Predmet.ProtustrankaNazivFormated>
  <DomainObject.Predmet.ProtustrankaNazivFormatedOIB>
    <izvorni_sadrzaj>BBT društvo s ograničenom odgovornošću za prijevoz i usluge, OIB 90729907915</izvorni_sadrzaj>
    <derivirana_varijabla naziv="DomainObject.Predmet.ProtustrankaNazivFormatedOIB_1">BBT društvo s ograničenom odgovornošću za prijevoz i usluge, OIB 90729907915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BBT društvo s ograničenom odgovornošću za prijevoz i usluge</item>
    </izvorni_sadrzaj>
    <derivirana_varijabla naziv="DomainObject.Predmet.ProtuStrankaListFormated_1">
      <item>BBT društvo s ograničenom odgovornošću za prijevoz i usluge</item>
    </derivirana_varijabla>
  </DomainObject.Predmet.ProtuStrankaListFormated>
  <DomainObject.Predmet.ProtuStrankaListFormatedOIB>
    <izvorni_sadrzaj>
      <item>BBT društvo s ograničenom odgovornošću za prijevoz i usluge, OIB 90729907915</item>
    </izvorni_sadrzaj>
    <derivirana_varijabla naziv="DomainObject.Predmet.ProtuStrankaListFormatedOIB_1">
      <item>BBT društvo s ograničenom odgovornošću za prijevoz i usluge, OIB 90729907915</item>
    </derivirana_varijabla>
  </DomainObject.Predmet.ProtuStrankaListFormatedOIB>
  <DomainObject.Predmet.ProtuStrankaListFormatedWithAdress>
    <izvorni_sadrzaj>
      <item>BBT društvo s ograničenom odgovornošću za prijevoz i usluge, Đurđevačka cesta 167, 43000 Bjelovar</item>
    </izvorni_sadrzaj>
    <derivirana_varijabla naziv="DomainObject.Predmet.ProtuStrankaListFormatedWithAdress_1">
      <item>BBT društvo s ograničenom odgovornošću za prijevoz i usluge, Đurđevačka cesta 167, 43000 Bjelovar</item>
    </derivirana_varijabla>
  </DomainObject.Predmet.ProtuStrankaListFormatedWithAdress>
  <DomainObject.Predmet.ProtuStrankaListFormatedWithAdressOIB>
    <izvorni_sadrzaj>
      <item>BBT društvo s ograničenom odgovornošću za prijevoz i usluge, OIB 90729907915, Đurđevačka cesta 167, 43000 Bjelovar</item>
    </izvorni_sadrzaj>
    <derivirana_varijabla naziv="DomainObject.Predmet.ProtuStrankaListFormatedWithAdressOIB_1">
      <item>BBT društvo s ograničenom odgovornošću za prijevoz i usluge, OIB 90729907915, Đurđevačka cesta 167, 43000 Bjelovar</item>
    </derivirana_varijabla>
  </DomainObject.Predmet.ProtuStrankaListFormatedWithAdressOIB>
  <DomainObject.Predmet.ProtuStrankaListNazivFormated>
    <izvorni_sadrzaj>
      <item>BBT društvo s ograničenom odgovornošću za prijevoz i usluge</item>
    </izvorni_sadrzaj>
    <derivirana_varijabla naziv="DomainObject.Predmet.ProtuStrankaListNazivFormated_1">
      <item>BBT društvo s ograničenom odgovornošću za prijevoz i usluge</item>
    </derivirana_varijabla>
  </DomainObject.Predmet.ProtuStrankaListNazivFormated>
  <DomainObject.Predmet.ProtuStrankaListNazivFormatedOIB>
    <izvorni_sadrzaj>
      <item>BBT društvo s ograničenom odgovornošću za prijevoz i usluge, OIB 90729907915</item>
    </izvorni_sadrzaj>
    <derivirana_varijabla naziv="DomainObject.Predmet.ProtuStrankaListNazivFormatedOIB_1">
      <item>BBT društvo s ograničenom odgovornošću za prijevoz i usluge, OIB 90729907915</item>
    </derivirana_varijabla>
  </DomainObject.Predmet.ProtuStrankaListNazivFormatedOIB>
  <DomainObject.Predmet.OstaliListFormated>
    <izvorni_sadrzaj>
      <item>Bernhard Franz Georg Berger</item>
    </izvorni_sadrzaj>
    <derivirana_varijabla naziv="DomainObject.Predmet.OstaliListFormated_1">
      <item>Bernhard Franz Georg Berger</item>
    </derivirana_varijabla>
  </DomainObject.Predmet.OstaliListFormated>
  <DomainObject.Predmet.OstaliListFormatedOIB>
    <izvorni_sadrzaj>
      <item>Bernhard Franz Georg Berger, OIB 12598922677</item>
    </izvorni_sadrzaj>
    <derivirana_varijabla naziv="DomainObject.Predmet.OstaliListFormatedOIB_1">
      <item>Bernhard Franz Georg Berger, OIB 12598922677</item>
    </derivirana_varijabla>
  </DomainObject.Predmet.OstaliListFormatedOIB>
  <DomainObject.Predmet.OstaliListFormatedWithAdress>
    <izvorni_sadrzaj>
      <item>Bernhard Franz Georg Berger, Njemačka, Berlin Spandau, Tharsanderweg 33, . .</item>
    </izvorni_sadrzaj>
    <derivirana_varijabla naziv="DomainObject.Predmet.OstaliListFormatedWithAdress_1">
      <item>Bernhard Franz Georg Berger, Njemačka, Berlin Spandau, Tharsanderweg 33, . .</item>
    </derivirana_varijabla>
  </DomainObject.Predmet.OstaliListFormatedWithAdress>
  <DomainObject.Predmet.OstaliListFormatedWithAdressOIB>
    <izvorni_sadrzaj>
      <item>Bernhard Franz Georg Berger, OIB 12598922677, Njemačka, Berlin Spandau, Tharsanderweg 33, . .</item>
    </izvorni_sadrzaj>
    <derivirana_varijabla naziv="DomainObject.Predmet.OstaliListFormatedWithAdressOIB_1">
      <item>Bernhard Franz Georg Berger, OIB 12598922677, Njemačka, Berlin Spandau, Tharsanderweg 33, . .</item>
    </derivirana_varijabla>
  </DomainObject.Predmet.OstaliListFormatedWithAdressOIB>
  <DomainObject.Predmet.OstaliListNazivFormated>
    <izvorni_sadrzaj>
      <item>Bernhard Franz Georg Berger</item>
    </izvorni_sadrzaj>
    <derivirana_varijabla naziv="DomainObject.Predmet.OstaliListNazivFormated_1">
      <item>Bernhard Franz Georg Berger</item>
    </derivirana_varijabla>
  </DomainObject.Predmet.OstaliListNazivFormated>
  <DomainObject.Predmet.OstaliListNazivFormatedOIB>
    <izvorni_sadrzaj>
      <item>Bernhard Franz Georg Berger, OIB 12598922677</item>
    </izvorni_sadrzaj>
    <derivirana_varijabla naziv="DomainObject.Predmet.OstaliListNazivFormatedOIB_1">
      <item>Bernhard Franz Georg Berger, OIB 12598922677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>St-774/2017-3</izvorni_sadrzaj>
    <derivirana_varijabla naziv="DomainObject.PoslovniBrojDokumenta_1">St-774/2017-3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BBT društvo s ograničenom odgovornošću za prijevoz i usluge</izvorni_sadrzaj>
    <derivirana_varijabla naziv="DomainObject.Predmet.ProtustrankaIDrugi_1">BBT društvo s ograničenom odgovornošću za prijevoz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BBT društvo s ograničenom odgovornošću za prijevoz i usluge, OIB 90729907915, Đurđevačka cesta 167, 43000 Bjelovar</izvorni_sadrzaj>
    <derivirana_varijabla naziv="DomainObject.Predmet.ProtustrankaIDrugiAdressOIB_1">BBT društvo s ograničenom odgovornošću za prijevoz i usluge, OIB 90729907915, Đurđevačka cesta 167,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BBT društvo s ograničenom odgovornošću za prijevoz i usluge</item>
      <item>Bernhard Franz Georg Berger</item>
    </izvorni_sadrzaj>
    <derivirana_varijabla naziv="DomainObject.Predmet.SudioniciListNaziv_1">
      <item>FINA, RC ZAGREB, Podružnica BJELOVAR</item>
      <item>BBT društvo s ograničenom odgovornošću za prijevoz i usluge</item>
      <item>Bernhard Franz Georg Berger</item>
    </derivirana_varijabla>
  </DomainObject.Predmet.SudioniciListNaziv>
  <DomainObject.Predmet.SudioniciListAdressOIB>
    <izvorni_sadrzaj>
      <item>FINA, RC ZAGREB, Podružnica BJELOVAR, OIB 85821130368, F. Supila 4,43000 Bjelovar</item>
      <item>BBT društvo s ograničenom odgovornošću za prijevoz i usluge, OIB 90729907915, Đurđevačka cesta 167,43000 Bjelovar</item>
      <item>Bernhard Franz Georg Berger, OIB 12598922677, Njemačka, Berlin Spandau, Tharsanderweg 33,. .</item>
    </izvorni_sadrzaj>
    <derivirana_varijabla naziv="DomainObject.Predmet.SudioniciListAdressOIB_1">
      <item>FINA, RC ZAGREB, Podružnica BJELOVAR, OIB 85821130368, F. Supila 4,43000 Bjelovar</item>
      <item>BBT društvo s ograničenom odgovornošću za prijevoz i usluge, OIB 90729907915, Đurđevačka cesta 167,43000 Bjelovar</item>
      <item>Bernhard Franz Georg Berger, OIB 12598922677, Njemačka, Berlin Spandau, Tharsanderweg 33,. 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32EBA2-371F-4CF9-9FC4-2574A9C3E8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666</properties:Words>
  <properties:Characters>3566</properties:Characters>
  <properties:Lines>73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2017-11-14T11:29:00Z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St-774/2017-3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