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d9aa" w14:paraId="97bd9aa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4B4FCD">
        <w:rPr>
          <w:rFonts w:hAnsi="Times New Roman" w:ascii="Times New Roman"/>
          <w:b/>
          <w:sz w:val="24"/>
          <w:szCs w:val="24"/>
        </w:rPr>
        <w:t>340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14675C">
        <w:rPr>
          <w:rFonts w:hAnsi="Times New Roman" w:ascii="Times New Roman"/>
          <w:b/>
          <w:sz w:val="24"/>
          <w:szCs w:val="24"/>
        </w:rPr>
        <w:t>7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4B4FCD" w:rsidR="00ED4306">
      <w:pPr>
        <w:pStyle w:val="Bezproreda"/>
        <w:ind w:hanging="1410" w:left="1410"/>
        <w:rPr>
          <w:rFonts w:hAnsi="Times New Roman" w:ascii="Times New Roman"/>
          <w:bCs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4B4FCD" w:rsidRPr="004B4FCD">
        <w:rPr>
          <w:rFonts w:hAnsi="Times New Roman" w:ascii="Times New Roman"/>
          <w:bCs/>
          <w:lang w:val="en-AU"/>
        </w:rPr>
        <w:t xml:space="preserve">IL MARE d.o.o. za graditeljstvo i trgovinu "u stečaju", Split, Antuna Gustava Matoša 61, MBS: 060078371, OIB: 77821358416, </w:t>
      </w:r>
      <w:r w:rsidR="004B4FCD" w:rsidRPr="004B4FCD">
        <w:rPr>
          <w:rFonts w:hAnsi="Times New Roman" w:ascii="Times New Roman"/>
          <w:bCs/>
        </w:rPr>
        <w:t>zastupano po stečajnom upravitelju Tihani Majić iz Osijeka</w:t>
      </w:r>
    </w:p>
    <w:p w:rsidRDefault="004B4FCD" w:rsidP="004B4FCD" w:rsidR="004B4FCD" w:rsidRPr="00325DE1">
      <w:pPr>
        <w:pStyle w:val="Bezproreda"/>
        <w:ind w:hanging="1410" w:left="1410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AD29EE">
      <w:pPr>
        <w:pStyle w:val="Bezproreda"/>
        <w:ind w:left="360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AD0FB6" w:rsidP="001C3F60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7F3FFF" w:rsidP="007F3FFF" w:rsidR="00AD0FB6" w:rsidRPr="00753B64">
            <w:pPr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 xml:space="preserve">CREDO BANKA d.d. "u stečaju", OIB:, u iznosu </w:t>
            </w:r>
          </w:p>
        </w:tc>
        <w:tc>
          <w:tcPr>
            <w:tcW w:type="pct" w:w="532"/>
            <w:vAlign w:val="center"/>
          </w:tcPr>
          <w:p w:rsidRDefault="007F3FFF" w:rsidP="008719D9" w:rsidR="00AD0FB6" w:rsidRPr="00753B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94141384086</w:t>
            </w:r>
          </w:p>
        </w:tc>
        <w:tc>
          <w:tcPr>
            <w:tcW w:type="pct" w:w="821"/>
            <w:vAlign w:val="center"/>
          </w:tcPr>
          <w:p w:rsidRDefault="007F3FFF" w:rsidP="00386851" w:rsidR="00AD0FB6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Zrinsko-Frankopanska 58,</w:t>
            </w:r>
          </w:p>
        </w:tc>
        <w:tc>
          <w:tcPr>
            <w:tcW w:type="pct" w:w="532"/>
            <w:vAlign w:val="center"/>
          </w:tcPr>
          <w:p w:rsidRDefault="007F3FFF" w:rsidP="008719D9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4.115.918,24</w:t>
            </w:r>
          </w:p>
        </w:tc>
        <w:tc>
          <w:tcPr>
            <w:tcW w:type="pct" w:w="531"/>
            <w:vAlign w:val="center"/>
          </w:tcPr>
          <w:p w:rsidRDefault="007F3FFF" w:rsidP="00F27EB2" w:rsidR="00AD0FB6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4.115.918,24</w:t>
            </w:r>
          </w:p>
        </w:tc>
        <w:tc>
          <w:tcPr>
            <w:tcW w:type="pct" w:w="531"/>
            <w:vAlign w:val="center"/>
          </w:tcPr>
          <w:p w:rsidRDefault="006917C2" w:rsidP="006917C2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C6055" w:rsidR="008719D9" w:rsidRPr="00B40BEB">
        <w:trPr>
          <w:trHeight w:val="986"/>
        </w:trPr>
        <w:tc>
          <w:tcPr>
            <w:tcW w:type="pct" w:w="327"/>
            <w:vAlign w:val="center"/>
          </w:tcPr>
          <w:p w:rsidRDefault="00AD0FB6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F3FFF" w:rsidP="006917C2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6917C2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6917C2" w:rsidP="006B13F4" w:rsidR="008719D9" w:rsidRPr="00980D28">
            <w:pPr>
              <w:rPr>
                <w:rFonts w:hAnsi="Times New Roman" w:ascii="Times New Roman"/>
                <w:sz w:val="24"/>
                <w:szCs w:val="24"/>
              </w:rPr>
            </w:pPr>
            <w:r w:rsidRPr="007F3FFF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B13F4">
              <w:rPr>
                <w:rFonts w:hAnsi="Times New Roman" w:ascii="Times New Roman"/>
                <w:sz w:val="24"/>
                <w:szCs w:val="24"/>
              </w:rPr>
              <w:t>Branimirova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obala 17</w:t>
            </w:r>
          </w:p>
        </w:tc>
        <w:tc>
          <w:tcPr>
            <w:tcW w:type="pct" w:w="532"/>
            <w:vAlign w:val="center"/>
          </w:tcPr>
          <w:p w:rsidRDefault="006917C2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12.364,07</w:t>
            </w:r>
          </w:p>
        </w:tc>
        <w:tc>
          <w:tcPr>
            <w:tcW w:type="pct" w:w="531"/>
            <w:vAlign w:val="center"/>
          </w:tcPr>
          <w:p w:rsidRDefault="006917C2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17C2">
              <w:rPr>
                <w:rFonts w:hAnsi="Times New Roman" w:ascii="Times New Roman"/>
                <w:sz w:val="24"/>
                <w:szCs w:val="24"/>
              </w:rPr>
              <w:t>5.060,98</w:t>
            </w:r>
          </w:p>
        </w:tc>
        <w:tc>
          <w:tcPr>
            <w:tcW w:type="pct" w:w="531"/>
            <w:vAlign w:val="center"/>
          </w:tcPr>
          <w:p w:rsidRDefault="006917C2" w:rsidP="006917C2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7.303,09</w:t>
            </w:r>
          </w:p>
        </w:tc>
        <w:tc>
          <w:tcPr>
            <w:tcW w:type="pct" w:w="711"/>
            <w:vAlign w:val="center"/>
          </w:tcPr>
          <w:p w:rsidRDefault="006917C2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980D28" w:rsidR="00386851" w:rsidRPr="00B40BEB">
        <w:trPr>
          <w:trHeight w:val="930"/>
        </w:trPr>
        <w:tc>
          <w:tcPr>
            <w:tcW w:type="pct" w:w="327"/>
            <w:vAlign w:val="center"/>
          </w:tcPr>
          <w:p w:rsidRDefault="00386851" w:rsidP="00AD0FB6" w:rsidR="0038685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AD29EE" w:rsidP="00AD29EE" w:rsidR="00386851" w:rsidRPr="00BA5217">
            <w:pPr>
              <w:rPr>
                <w:rFonts w:hAnsi="Times New Roman" w:ascii="Times New Roman"/>
                <w:sz w:val="24"/>
                <w:szCs w:val="24"/>
              </w:rPr>
            </w:pPr>
            <w:r w:rsidRPr="00AD29EE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OIB:, u iznosu </w:t>
            </w:r>
          </w:p>
        </w:tc>
        <w:tc>
          <w:tcPr>
            <w:tcW w:type="pct" w:w="532"/>
            <w:vAlign w:val="center"/>
          </w:tcPr>
          <w:p w:rsidRDefault="00AD29EE" w:rsidP="008719D9" w:rsidR="00386851" w:rsidRPr="00BA521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9E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AD29EE" w:rsidP="008719D9" w:rsidR="00386851">
            <w:pPr>
              <w:rPr>
                <w:rFonts w:hAnsi="Times New Roman" w:ascii="Times New Roman"/>
                <w:sz w:val="24"/>
                <w:szCs w:val="24"/>
              </w:rPr>
            </w:pPr>
            <w:r w:rsidRPr="00AD29EE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>Katančićeva 5</w:t>
            </w:r>
          </w:p>
        </w:tc>
        <w:tc>
          <w:tcPr>
            <w:tcW w:type="pct" w:w="532"/>
            <w:vAlign w:val="center"/>
          </w:tcPr>
          <w:p w:rsidRDefault="00AD29EE" w:rsidP="008719D9" w:rsidR="00386851" w:rsidRPr="00953A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D29EE">
              <w:rPr>
                <w:rFonts w:hAnsi="Times New Roman" w:ascii="Times New Roman"/>
                <w:sz w:val="24"/>
                <w:szCs w:val="24"/>
              </w:rPr>
              <w:t>4.465,70</w:t>
            </w:r>
          </w:p>
        </w:tc>
        <w:tc>
          <w:tcPr>
            <w:tcW w:type="pct" w:w="531"/>
            <w:vAlign w:val="center"/>
          </w:tcPr>
          <w:p w:rsidRDefault="00AD29EE" w:rsidP="008719D9" w:rsidR="00386851" w:rsidRPr="00953A41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D29EE">
              <w:rPr>
                <w:rFonts w:hAnsi="Times New Roman" w:ascii="Times New Roman"/>
                <w:sz w:val="24"/>
                <w:szCs w:val="24"/>
              </w:rPr>
              <w:t>4.465,70</w:t>
            </w:r>
          </w:p>
        </w:tc>
        <w:tc>
          <w:tcPr>
            <w:tcW w:type="pct" w:w="531"/>
            <w:vAlign w:val="center"/>
          </w:tcPr>
          <w:p w:rsidRDefault="00386851" w:rsidP="00BF0E5C" w:rsidR="0038685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6851" w:rsidP="008719D9" w:rsidR="00386851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80168F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12</w:t>
      </w:r>
      <w:r w:rsidR="00664501">
        <w:rPr>
          <w:rFonts w:hAnsi="Times New Roman" w:ascii="Times New Roman"/>
          <w:sz w:val="24"/>
        </w:rPr>
        <w:t xml:space="preserve">. </w:t>
      </w:r>
      <w:r w:rsidR="00AD29EE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AD29EE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4FCD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17C2"/>
    <w:rsid w:val="00695D83"/>
    <w:rsid w:val="006A09FD"/>
    <w:rsid w:val="006A0FC2"/>
    <w:rsid w:val="006B13F4"/>
    <w:rsid w:val="006C6490"/>
    <w:rsid w:val="006D72B9"/>
    <w:rsid w:val="006E7C16"/>
    <w:rsid w:val="007015FF"/>
    <w:rsid w:val="00702487"/>
    <w:rsid w:val="0073045E"/>
    <w:rsid w:val="00732F5D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7F3FFF"/>
    <w:rsid w:val="0080168F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D29E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D7BB7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63539"/>
    <w:rsid w:val="00E72E82"/>
    <w:rsid w:val="00E87BD5"/>
    <w:rsid w:val="00ED1141"/>
    <w:rsid w:val="00ED4306"/>
    <w:rsid w:val="00EE0E4C"/>
    <w:rsid w:val="00EF6BDC"/>
    <w:rsid w:val="00F2214F"/>
    <w:rsid w:val="00F27EB2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6C87C-5E89-4D13-A7B7-9CA21D8AB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122</properties:Words>
  <properties:Characters>787</properties:Characters>
  <properties:Lines>62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2018-02-22T12:10:00Z</dcterms:created>
  <dc:creator>ADMINIBM</dc:creator>
  <cp:lastModifiedBy>Katarina Mikulić</cp:lastModifiedBy>
  <cp:lastPrinted>2018-03-12T08:58:00Z</cp:lastPrinted>
  <dcterms:modified xmlns:xsi="http://www.w3.org/2001/XMLSchema-instance" xsi:type="dcterms:W3CDTF">2018-03-12T09:00:00Z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