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97be" w14:paraId="3be97b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73F1D">
        <w:t>2320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73F1D">
        <w:t>UDRUGA ZA ZDRAV ŽIVOT I KULTURU "EKO MEDIJSKA KULTURA", ZAGREB, OIB: 29069710584, Tuškanac 12,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73F1D">
        <w:t>109.031,53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973F1D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C737B0">
        <w:t>, v.r.</w:t>
      </w:r>
    </w:p>
    <w:p w:rsidRDefault="00C737B0" w:rsidP="00C737B0" w:rsidR="00C737B0">
      <w:pPr>
        <w:jc w:val="right"/>
      </w:pPr>
    </w:p>
    <w:p w:rsidRDefault="00C737B0" w:rsidP="00111BF6" w:rsidR="00C737B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C737B0" w:rsidP="00111BF6" w:rsidR="00C737B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C737B0" w:rsidP="00C737B0" w:rsidR="00C737B0">
      <w:pPr>
        <w:jc w:val="right"/>
      </w:pPr>
    </w:p>
    <w:sectPr w:rsidSect="00ED6AA8" w:rsidR="00C737B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7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73F1D"/>
    <w:rsid w:val="00A71431"/>
    <w:rsid w:val="00AC4528"/>
    <w:rsid w:val="00AD027A"/>
    <w:rsid w:val="00B522A9"/>
    <w:rsid w:val="00B82F18"/>
    <w:rsid w:val="00BA3FAA"/>
    <w:rsid w:val="00BE6E65"/>
    <w:rsid w:val="00C737B0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53039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St-2320/2015</izvorni_sadrzaj>
    <derivirana_varijabla naziv="DomainObject.Predmet.OznakaBroj_1">St-2320/2015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zdrav život i kulturu EKO MEDIJSKA KULTURA</izvorni_sadrzaj>
    <derivirana_varijabla naziv="DomainObject.Predmet.ProtustrankaFormated_1">  Udruga za zdrav život i kulturu EKO MEDIJSKA KULTURA</derivirana_varijabla>
  </DomainObject.Predmet.ProtustrankaFormated>
  <DomainObject.Predmet.ProtustrankaFormatedOIB>
    <izvorni_sadrzaj>  Udruga za zdrav život i kulturu EKO MEDIJSKA KULTURA, OIB 29069710584</izvorni_sadrzaj>
    <derivirana_varijabla naziv="DomainObject.Predmet.ProtustrankaFormatedOIB_1">  Udruga za zdrav život i kulturu EKO MEDIJSKA KULTURA, OIB 29069710584</derivirana_varijabla>
  </DomainObject.Predmet.ProtustrankaFormatedOIB>
  <DomainObject.Predmet.ProtustrankaFormatedWithAdress>
    <izvorni_sadrzaj> Udruga za zdrav život i kulturu EKO MEDIJSKA KULTURA, Tuškanac 12, 10000 Zagreb</izvorni_sadrzaj>
    <derivirana_varijabla naziv="DomainObject.Predmet.ProtustrankaFormatedWithAdress_1"> Udruga za zdrav život i kulturu EKO MEDIJSKA KULTURA, Tuškanac 12, 10000 Zagreb</derivirana_varijabla>
  </DomainObject.Predmet.ProtustrankaFormatedWithAdress>
  <DomainObject.Predmet.ProtustrankaFormatedWithAdressOIB>
    <izvorni_sadrzaj> Udruga za zdrav život i kulturu EKO MEDIJSKA KULTURA, OIB 29069710584, Tuškanac 12, 10000 Zagreb</izvorni_sadrzaj>
    <derivirana_varijabla naziv="DomainObject.Predmet.ProtustrankaFormatedWithAdressOIB_1"> Udruga za zdrav život i kulturu EKO MEDIJSKA KULTURA, OIB 29069710584, Tuškanac 12, 10000 Zagreb</derivirana_varijabla>
  </DomainObject.Predmet.ProtustrankaFormatedWithAdressOIB>
  <DomainObject.Predmet.ProtustrankaWithAdress>
    <izvorni_sadrzaj>Udruga za zdrav život i kulturu EKO MEDIJSKA KULTURA Tuškanac 12, 10000 Zagreb</izvorni_sadrzaj>
    <derivirana_varijabla naziv="DomainObject.Predmet.ProtustrankaWithAdress_1">Udruga za zdrav život i kulturu EKO MEDIJSKA KULTURA Tuškanac 12, 10000 Zagreb</derivirana_varijabla>
  </DomainObject.Predmet.ProtustrankaWithAdress>
  <DomainObject.Predmet.ProtustrankaWithAdressOIB>
    <izvorni_sadrzaj>Udruga za zdrav život i kulturu EKO MEDIJSKA KULTURA, OIB 29069710584, Tuškanac 12, 10000 Zagreb</izvorni_sadrzaj>
    <derivirana_varijabla naziv="DomainObject.Predmet.ProtustrankaWithAdressOIB_1">Udruga za zdrav život i kulturu EKO MEDIJSKA KULTURA, OIB 29069710584, Tuškanac 12, 10000 Zagreb</derivirana_varijabla>
  </DomainObject.Predmet.ProtustrankaWithAdressOIB>
  <DomainObject.Predmet.ProtustrankaNazivFormated>
    <izvorni_sadrzaj>Udruga za zdrav život i kulturu EKO MEDIJSKA KULTURA</izvorni_sadrzaj>
    <derivirana_varijabla naziv="DomainObject.Predmet.ProtustrankaNazivFormated_1">Udruga za zdrav život i kulturu EKO MEDIJSKA KULTURA</derivirana_varijabla>
  </DomainObject.Predmet.ProtustrankaNazivFormated>
  <DomainObject.Predmet.ProtustrankaNazivFormatedOIB>
    <izvorni_sadrzaj>Udruga za zdrav život i kulturu EKO MEDIJSKA KULTURA, OIB 29069710584</izvorni_sadrzaj>
    <derivirana_varijabla naziv="DomainObject.Predmet.ProtustrankaNazivFormatedOIB_1">Udruga za zdrav život i kulturu EKO MEDIJSKA KULTURA, OIB 29069710584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zdrav život i kulturu EKO MEDIJSKA KULTURA</item>
    </izvorni_sadrzaj>
    <derivirana_varijabla naziv="DomainObject.Predmet.ProtuStrankaListFormated_1">
      <item>Udruga za zdrav život i kulturu EKO MEDIJSKA KULTURA</item>
    </derivirana_varijabla>
  </DomainObject.Predmet.ProtuStrankaListFormated>
  <DomainObject.Predmet.ProtuStrankaListFormatedOIB>
    <izvorni_sadrzaj>
      <item>Udruga za zdrav život i kulturu EKO MEDIJSKA KULTURA, OIB 29069710584</item>
    </izvorni_sadrzaj>
    <derivirana_varijabla naziv="DomainObject.Predmet.ProtuStrankaListFormatedOIB_1">
      <item>Udruga za zdrav život i kulturu EKO MEDIJSKA KULTURA, OIB 29069710584</item>
    </derivirana_varijabla>
  </DomainObject.Predmet.ProtuStrankaListFormatedOIB>
  <DomainObject.Predmet.ProtuStrankaListFormatedWithAdress>
    <izvorni_sadrzaj>
      <item>Udruga za zdrav život i kulturu EKO MEDIJSKA KULTURA, Tuškanac 12, 10000 Zagreb</item>
    </izvorni_sadrzaj>
    <derivirana_varijabla naziv="DomainObject.Predmet.ProtuStrankaListFormatedWithAdress_1">
      <item>Udruga za zdrav život i kulturu EKO MEDIJSKA KULTURA, Tuškanac 12, 10000 Zagreb</item>
    </derivirana_varijabla>
  </DomainObject.Predmet.ProtuStrankaListFormatedWithAdress>
  <DomainObject.Predmet.ProtuStrankaListFormatedWithAdressOIB>
    <izvorni_sadrzaj>
      <item>Udruga za zdrav život i kulturu EKO MEDIJSKA KULTURA, OIB 29069710584, Tuškanac 12, 10000 Zagreb</item>
    </izvorni_sadrzaj>
    <derivirana_varijabla naziv="DomainObject.Predmet.ProtuStrankaListFormatedWithAdressOIB_1">
      <item>Udruga za zdrav život i kulturu EKO MEDIJSKA KULTURA, OIB 29069710584, Tuškanac 12, 10000 Zagreb</item>
    </derivirana_varijabla>
  </DomainObject.Predmet.ProtuStrankaListFormatedWithAdressOIB>
  <DomainObject.Predmet.ProtuStrankaListNazivFormated>
    <izvorni_sadrzaj>
      <item>Udruga za zdrav život i kulturu EKO MEDIJSKA KULTURA</item>
    </izvorni_sadrzaj>
    <derivirana_varijabla naziv="DomainObject.Predmet.ProtuStrankaListNazivFormated_1">
      <item>Udruga za zdrav život i kulturu EKO MEDIJSKA KULTURA</item>
    </derivirana_varijabla>
  </DomainObject.Predmet.ProtuStrankaListNazivFormated>
  <DomainObject.Predmet.ProtuStrankaListNazivFormatedOIB>
    <izvorni_sadrzaj>
      <item>Udruga za zdrav život i kulturu EKO MEDIJSKA KULTURA, OIB 29069710584</item>
    </izvorni_sadrzaj>
    <derivirana_varijabla naziv="DomainObject.Predmet.ProtuStrankaListNazivFormatedOIB_1">
      <item>Udruga za zdrav život i kulturu EKO MEDIJSKA KULTURA, OIB 29069710584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zdrav život i kulturu EKO MEDIJSKA KULTURA</izvorni_sadrzaj>
    <derivirana_varijabla naziv="DomainObject.Predmet.ProtustrankaIDrugi_1">Udruga za zdrav život i kulturu EKO MEDIJSKA KULTURA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zdrav život i kulturu EKO MEDIJSKA KULTURA, OIB 29069710584, Tuškanac 12, 10000 Zagreb</izvorni_sadrzaj>
    <derivirana_varijabla naziv="DomainObject.Predmet.ProtustrankaIDrugiAdressOIB_1">Udruga za zdrav život i kulturu EKO MEDIJSKA KULTURA, OIB 29069710584, Tuškanac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zdrav život i kulturu EKO MEDIJSKA KULTURA</item>
    </izvorni_sadrzaj>
    <derivirana_varijabla naziv="DomainObject.Predmet.SudioniciListNaziv_1">
      <item>FINA Regionalni centar Zagreb</item>
      <item>Udruga za zdrav život i kulturu EKO MEDIJSKA KULTURA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zdrav život i kulturu EKO MEDIJSKA KULTURA, OIB 29069710584, Tuškanac 12,10000 Zagreb</item>
    </izvorni_sadrzaj>
    <derivirana_varijabla naziv="DomainObject.Predmet.SudioniciListAdressOIB_1">
      <item>FINA Regionalni centar Zagreb, OIB 85821130368, Trg svibanjskih žrtava 1995. 1,10000 Zagreb</item>
      <item>Udruga za zdrav život i kulturu EKO MEDIJSKA KULTURA, OIB 29069710584, Tuškanac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29069710584</item>
    </izvorni_sadrzaj>
    <derivirana_varijabla naziv="DomainObject.Predmet.SudioniciListNazivOIB_1">
      <item>, OIB 85821130368</item>
      <item>, OIB 29069710584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1375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2015-11-06T07:48:00Z</dcterms:created>
  <dc:creator>ilukac</dc:creator>
  <cp:lastModifiedBy>Tamara Hržić</cp:lastModifiedBy>
  <cp:lastPrinted>2015-11-06T07:44:00Z</cp:lastPrinted>
  <dcterms:modified xmlns:xsi="http://www.w3.org/2001/XMLSchema-instance" xsi:type="dcterms:W3CDTF">2015-11-06T07:51:00Z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