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64aa" w14:paraId="94464aa" w:rsidRDefault="00284327" w:rsidP="00B8405F" w:rsidR="00B8405F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="009C2D7C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Posl. br. </w:t>
      </w:r>
      <w:r w:rsidR="00B8405F">
        <w:rPr>
          <w:rFonts w:cs="Times New Roman" w:hAnsi="Times New Roman" w:ascii="Times New Roman"/>
          <w:i w:val="false"/>
          <w:sz w:val="24"/>
          <w:szCs w:val="24"/>
        </w:rPr>
        <w:t>18 St-95/2019</w:t>
      </w:r>
    </w:p>
    <w:p w:rsidRDefault="00B8405F" w:rsidP="00B8405F" w:rsidR="00284327" w:rsidRPr="00B401D0">
      <w:pPr>
        <w:pStyle w:val="Naslov2"/>
        <w:ind w:firstLine="708" w:left="4956"/>
        <w:rPr>
          <w:rFonts w:cs="Times New Roman" w:hAnsi="Times New Roman" w:ascii="Times New Roman"/>
          <w:i w:val="false"/>
          <w:sz w:val="24"/>
          <w:szCs w:val="24"/>
        </w:rPr>
      </w:pPr>
      <w:r>
        <w:rPr>
          <w:rFonts w:cs="Times New Roman" w:hAnsi="Times New Roman" w:ascii="Times New Roman"/>
          <w:i w:val="false"/>
          <w:sz w:val="24"/>
          <w:szCs w:val="24"/>
        </w:rPr>
        <w:t xml:space="preserve">         (Stari broj </w:t>
      </w:r>
      <w:r w:rsidR="00284327" w:rsidRPr="00AA650B">
        <w:rPr>
          <w:rFonts w:cs="Times New Roman" w:hAnsi="Times New Roman" w:ascii="Times New Roman"/>
          <w:i w:val="false"/>
          <w:sz w:val="24"/>
          <w:szCs w:val="24"/>
        </w:rPr>
        <w:t>18 St-</w:t>
      </w:r>
      <w:r w:rsidR="00284327">
        <w:rPr>
          <w:rFonts w:cs="Times New Roman" w:hAnsi="Times New Roman" w:ascii="Times New Roman"/>
          <w:i w:val="false"/>
          <w:sz w:val="24"/>
          <w:szCs w:val="24"/>
        </w:rPr>
        <w:t>1</w:t>
      </w:r>
      <w:r w:rsidR="009C2D7C">
        <w:rPr>
          <w:rFonts w:cs="Times New Roman" w:hAnsi="Times New Roman" w:ascii="Times New Roman"/>
          <w:i w:val="false"/>
          <w:sz w:val="24"/>
          <w:szCs w:val="24"/>
        </w:rPr>
        <w:t>141</w:t>
      </w:r>
      <w:r w:rsidR="00284327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284327">
        <w:rPr>
          <w:rFonts w:cs="Times New Roman" w:hAnsi="Times New Roman" w:ascii="Times New Roman"/>
          <w:i w:val="false"/>
          <w:sz w:val="24"/>
          <w:szCs w:val="24"/>
        </w:rPr>
        <w:t>6</w:t>
      </w:r>
      <w:r>
        <w:rPr>
          <w:rFonts w:cs="Times New Roman" w:hAnsi="Times New Roman" w:ascii="Times New Roman"/>
          <w:i w:val="false"/>
          <w:sz w:val="24"/>
          <w:szCs w:val="24"/>
        </w:rPr>
        <w:t>)</w:t>
      </w:r>
      <w:r w:rsidR="00284327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84327" w:rsidP="00284327" w:rsidR="00284327" w:rsidRPr="00AA650B">
      <w:pPr>
        <w:rPr>
          <w:b/>
        </w:rPr>
      </w:pPr>
      <w:r w:rsidRPr="00AA650B">
        <w:rPr>
          <w:b/>
        </w:rPr>
        <w:t>REPUBLIKA HRVATSKA</w:t>
      </w:r>
    </w:p>
    <w:p w:rsidRDefault="00284327" w:rsidP="00284327" w:rsidR="00284327" w:rsidRPr="00AA650B">
      <w:pPr>
        <w:rPr>
          <w:b/>
        </w:rPr>
      </w:pPr>
      <w:r w:rsidRPr="00AA650B">
        <w:rPr>
          <w:b/>
        </w:rPr>
        <w:t xml:space="preserve">TRGOVAČKI SUD U </w:t>
      </w:r>
      <w:r w:rsidR="00B8405F">
        <w:rPr>
          <w:b/>
        </w:rPr>
        <w:t>DUBROVNIK</w:t>
      </w:r>
      <w:r w:rsidRPr="00AA650B">
        <w:rPr>
          <w:b/>
        </w:rPr>
        <w:t>U</w:t>
      </w:r>
    </w:p>
    <w:p w:rsidRDefault="00B8405F" w:rsidP="00284327" w:rsidR="00284327" w:rsidRPr="008A6839">
      <w:pPr>
        <w:rPr>
          <w:b/>
        </w:rPr>
      </w:pPr>
      <w:r>
        <w:rPr>
          <w:b/>
        </w:rPr>
        <w:t>Dubrovnik, Dr. Ante Starčevića 23</w:t>
      </w:r>
    </w:p>
    <w:p w:rsidRDefault="00284327" w:rsidP="00284327" w:rsidR="00284327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284327" w:rsidP="00284327" w:rsidR="00284327" w:rsidRPr="00887799"/>
    <w:p w:rsidRDefault="00284327" w:rsidP="00284327" w:rsidR="00284327" w:rsidRPr="00887799">
      <w:pPr>
        <w:jc w:val="both"/>
      </w:pPr>
      <w:r w:rsidRPr="00AA650B">
        <w:tab/>
        <w:t xml:space="preserve">Trgovački sud u </w:t>
      </w:r>
      <w:r w:rsidR="00B8405F">
        <w:t>Dubrovnik</w:t>
      </w:r>
      <w:r w:rsidRPr="00AA650B">
        <w:t xml:space="preserve">u, po sucu toga suda </w:t>
      </w:r>
      <w:r w:rsidRPr="00FF68CD">
        <w:t xml:space="preserve">Katarini Franković, </w:t>
      </w:r>
      <w:r>
        <w:t>u stečajnom postupku</w:t>
      </w:r>
      <w:r w:rsidRPr="00A77D41">
        <w:t xml:space="preserve"> nad dužnikom </w:t>
      </w:r>
      <w:r w:rsidR="009C2D7C" w:rsidRPr="009C2D7C">
        <w:t>PRNJICA d.o.o. u stečaju, Split, Lička 5, MBS: 060263623, OIB: 88974586135</w:t>
      </w:r>
      <w:r w:rsidRPr="00FA6B61">
        <w:t xml:space="preserve">, zastupan po stečajnom upravitelju </w:t>
      </w:r>
      <w:r w:rsidR="009C2D7C" w:rsidRPr="009C2D7C">
        <w:t>Tea Gatternig, Varaždin</w:t>
      </w:r>
      <w:r w:rsidR="00B8405F">
        <w:t>, dana 0</w:t>
      </w:r>
      <w:r w:rsidR="009C2D7C">
        <w:t>7</w:t>
      </w:r>
      <w:r w:rsidRPr="00FF68CD">
        <w:t xml:space="preserve">. </w:t>
      </w:r>
      <w:r w:rsidR="00B8405F">
        <w:t>siječnja 2019</w:t>
      </w:r>
      <w:r>
        <w:t>.g.</w:t>
      </w:r>
    </w:p>
    <w:p w:rsidRDefault="00284327" w:rsidP="00284327" w:rsidR="00284327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9C2D7C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9C2D7C">
        <w:t xml:space="preserve">Tea Gatternig </w:t>
      </w:r>
      <w:r>
        <w:t xml:space="preserve">u roku osam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284327">
        <w:t>, te se posebno očitovati</w:t>
      </w:r>
      <w:r w:rsidR="009C2D7C">
        <w:t xml:space="preserve"> zašto nije </w:t>
      </w:r>
      <w:r w:rsidR="009C2D7C" w:rsidRPr="009C2D7C">
        <w:t>najmanje jedanput u tri mjeseca</w:t>
      </w:r>
      <w:r w:rsidR="009C2D7C">
        <w:t xml:space="preserve"> sudu dostavljeno potrebno izvješće</w:t>
      </w:r>
      <w:r w:rsidR="00284327">
        <w:t xml:space="preserve">. 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A907C4" w:rsidP="00B27699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</w:t>
      </w:r>
      <w:r w:rsidR="003C6DA4">
        <w:rPr>
          <w:b/>
        </w:rPr>
        <w:t>Split</w:t>
      </w:r>
      <w:r w:rsidRPr="00FD23BA">
        <w:rPr>
          <w:b/>
        </w:rPr>
        <w:t xml:space="preserve">u, dana </w:t>
      </w:r>
      <w:r w:rsidR="00B8405F">
        <w:rPr>
          <w:b/>
        </w:rPr>
        <w:t>0</w:t>
      </w:r>
      <w:r w:rsidR="009C2D7C">
        <w:rPr>
          <w:b/>
        </w:rPr>
        <w:t>7</w:t>
      </w:r>
      <w:r w:rsidR="00B27699">
        <w:rPr>
          <w:b/>
        </w:rPr>
        <w:t xml:space="preserve">. </w:t>
      </w:r>
      <w:r w:rsidR="00B8405F">
        <w:rPr>
          <w:b/>
        </w:rPr>
        <w:t>siječ</w:t>
      </w:r>
      <w:r w:rsidR="00F3512D">
        <w:rPr>
          <w:b/>
        </w:rPr>
        <w:t>nja</w:t>
      </w:r>
      <w:r w:rsidR="00B8405F">
        <w:rPr>
          <w:b/>
        </w:rPr>
        <w:t xml:space="preserve"> 2019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9C2D7C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</w:p>
    <w:p w:rsidRDefault="009C2D7C" w:rsidP="009C2D7C" w:rsidR="00452088" w:rsidRPr="00FD23BA">
      <w:pPr>
        <w:ind w:firstLine="708" w:left="3540"/>
        <w:jc w:val="center"/>
        <w:rPr>
          <w:b/>
        </w:rPr>
      </w:pPr>
      <w:r>
        <w:rPr>
          <w:b/>
        </w:rPr>
        <w:t>S</w:t>
      </w:r>
      <w:r w:rsidR="00452088" w:rsidRPr="00FD23BA">
        <w:rPr>
          <w:b/>
        </w:rPr>
        <w:t>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9C2D7C" w:rsidP="00452088" w:rsidR="009C2D7C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907C4" w:rsidP="00452088" w:rsidR="00A907C4">
      <w:pPr>
        <w:jc w:val="both"/>
      </w:pPr>
    </w:p>
    <w:p w:rsidRDefault="00452088" w:rsidP="00452088" w:rsidR="00452088" w:rsidRPr="009C2D7C">
      <w:pPr>
        <w:jc w:val="both"/>
        <w:rPr>
          <w:b/>
        </w:rPr>
      </w:pPr>
      <w:r w:rsidRPr="009C2D7C">
        <w:rPr>
          <w:b/>
        </w:rPr>
        <w:t>DN-a:</w:t>
      </w:r>
    </w:p>
    <w:p w:rsidRDefault="00452088" w:rsidP="00452088" w:rsidR="00452088" w:rsidRPr="009C2D7C">
      <w:pPr>
        <w:jc w:val="both"/>
      </w:pPr>
      <w:r w:rsidRPr="009C2D7C">
        <w:t>-</w:t>
      </w:r>
      <w:r w:rsidRPr="009C2D7C">
        <w:tab/>
        <w:t xml:space="preserve">mrežna stranica e-oglasna ploča suda </w:t>
      </w:r>
    </w:p>
    <w:p w:rsidRDefault="00452088" w:rsidP="00B401D0" w:rsidR="002861BF" w:rsidRPr="009C2D7C">
      <w:pPr>
        <w:jc w:val="both"/>
      </w:pPr>
      <w:r w:rsidRPr="009C2D7C">
        <w:t>-</w:t>
      </w:r>
      <w:r w:rsidRPr="009C2D7C">
        <w:tab/>
        <w:t>stečajnom upravitelju</w:t>
      </w:r>
      <w:r w:rsidR="001A640A" w:rsidRPr="009C2D7C">
        <w:t xml:space="preserve"> putem e oglasna ploča suda</w:t>
      </w:r>
    </w:p>
    <w:sectPr w:rsidSect="00F15945" w:rsidR="002861BF" w:rsidRPr="009C2D7C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43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8A6839">
      <w:t>17</w:t>
    </w:r>
    <w:r w:rsidR="00A907C4">
      <w:t>5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A640A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4327"/>
    <w:rsid w:val="0028588C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555C"/>
    <w:rsid w:val="003C1E56"/>
    <w:rsid w:val="003C6DA4"/>
    <w:rsid w:val="004002A6"/>
    <w:rsid w:val="00402D8B"/>
    <w:rsid w:val="00402FE3"/>
    <w:rsid w:val="00452088"/>
    <w:rsid w:val="004533D2"/>
    <w:rsid w:val="004A6FC0"/>
    <w:rsid w:val="004B264F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4617D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C2D7C"/>
    <w:rsid w:val="009E441E"/>
    <w:rsid w:val="009F4820"/>
    <w:rsid w:val="00A04BE1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C4EF3"/>
    <w:rsid w:val="00AC6151"/>
    <w:rsid w:val="00AF1971"/>
    <w:rsid w:val="00B05B9C"/>
    <w:rsid w:val="00B063CC"/>
    <w:rsid w:val="00B22142"/>
    <w:rsid w:val="00B261F7"/>
    <w:rsid w:val="00B27699"/>
    <w:rsid w:val="00B34094"/>
    <w:rsid w:val="00B401D0"/>
    <w:rsid w:val="00B44B3C"/>
    <w:rsid w:val="00B8405F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3512D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8432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A04B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B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BE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B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B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8432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A04B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B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BE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B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B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St-95/2019</izvorni_sadrzaj>
    <derivirana_varijabla naziv="DomainObject.Predmet.OznakaBroj_1">St-95/2019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PRNJICA  d.o.o. za poslovanje nekretninama i usluge</izvorni_sadrzaj>
    <derivirana_varijabla naziv="DomainObject.Predmet.ProtustrankaFormated_1">  PRNJICA  d.o.o. za poslovanje nekretninama i usluge</derivirana_varijabla>
  </DomainObject.Predmet.ProtustrankaFormated>
  <DomainObject.Predmet.ProtustrankaFormatedOIB>
    <izvorni_sadrzaj>  PRNJICA  d.o.o. za poslovanje nekretninama i usluge, OIB 88974586135</izvorni_sadrzaj>
    <derivirana_varijabla naziv="DomainObject.Predmet.ProtustrankaFormatedOIB_1">  PRNJICA  d.o.o. za poslovanje nekretninama i usluge, OIB 88974586135</derivirana_varijabla>
  </DomainObject.Predmet.ProtustrankaFormatedOIB>
  <DomainObject.Predmet.ProtustrankaFormatedWithAdress>
    <izvorni_sadrzaj> PRNJICA  d.o.o. za poslovanje nekretninama i usluge, Lička 5, 21000 Split</izvorni_sadrzaj>
    <derivirana_varijabla naziv="DomainObject.Predmet.ProtustrankaFormatedWithAdress_1"> PRNJICA  d.o.o. za poslovanje nekretninama i usluge, Lička 5, 21000 Split</derivirana_varijabla>
  </DomainObject.Predmet.ProtustrankaFormatedWithAdress>
  <DomainObject.Predmet.ProtustrankaFormatedWithAdressOIB>
    <izvorni_sadrzaj> PRNJICA  d.o.o. za poslovanje nekretninama i usluge, OIB 88974586135, Lička 5, 21000 Split</izvorni_sadrzaj>
    <derivirana_varijabla naziv="DomainObject.Predmet.ProtustrankaFormatedWithAdressOIB_1"> PRNJICA  d.o.o. za poslovanje nekretninama i usluge, OIB 88974586135, Lička 5, 21000 Split</derivirana_varijabla>
  </DomainObject.Predmet.ProtustrankaFormatedWithAdressOIB>
  <DomainObject.Predmet.ProtustrankaWithAdress>
    <izvorni_sadrzaj>PRNJICA  d.o.o. za poslovanje nekretninama i usluge Lička 5, 21000 Split</izvorni_sadrzaj>
    <derivirana_varijabla naziv="DomainObject.Predmet.ProtustrankaWithAdress_1">PRNJICA  d.o.o. za poslovanje nekretninama i usluge Lička 5, 21000 Split</derivirana_varijabla>
  </DomainObject.Predmet.ProtustrankaWithAdress>
  <DomainObject.Predmet.ProtustrankaWithAdressOIB>
    <izvorni_sadrzaj>PRNJICA  d.o.o. za poslovanje nekretninama i usluge, OIB 88974586135, Lička 5, 21000 Split</izvorni_sadrzaj>
    <derivirana_varijabla naziv="DomainObject.Predmet.ProtustrankaWithAdressOIB_1">PRNJICA  d.o.o. za poslovanje nekretninama i usluge, OIB 88974586135, Lička 5, 21000 Split</derivirana_varijabla>
  </DomainObject.Predmet.ProtustrankaWithAdressOIB>
  <DomainObject.Predmet.ProtustrankaNazivFormated>
    <izvorni_sadrzaj>PRNJICA  d.o.o. za poslovanje nekretninama i usluge</izvorni_sadrzaj>
    <derivirana_varijabla naziv="DomainObject.Predmet.ProtustrankaNazivFormated_1">PRNJICA  d.o.o. za poslovanje nekretninama i usluge</derivirana_varijabla>
  </DomainObject.Predmet.ProtustrankaNazivFormated>
  <DomainObject.Predmet.ProtustrankaNazivFormatedOIB>
    <izvorni_sadrzaj>PRNJICA  d.o.o. za poslovanje nekretninama i usluge, OIB 88974586135</izvorni_sadrzaj>
    <derivirana_varijabla naziv="DomainObject.Predmet.ProtustrankaNazivFormatedOIB_1">PRNJICA  d.o.o. za poslovanje nekretninama i usluge, OIB 88974586135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PRESIKA društvo s ograničenom odgovornošću za trgovinu i proizvodnju "u stečaju"; FINANCIJSKA AGENCIJA, RC SPLIT</izvorni_sadrzaj>
    <derivirana_varijabla naziv="DomainObject.Predmet.StrankaFormated_1">  PRESIKA društvo s ograničenom odgovornošću za trgovinu i proizvodnju "u stečaju"; FINANCIJSKA AGENCIJA, RC SPLIT</derivirana_varijabla>
  </DomainObject.Predmet.StrankaFormated>
  <DomainObject.Predmet.StrankaFormatedOIB>
    <izvorni_sadrzaj>  PRESIKA društvo s ograničenom odgovornošću za trgovinu i proizvodnju "u stečaju", OIB 87294112830; FINANCIJSKA AGENCIJA, RC SPLIT, OIB 85821130368</izvorni_sadrzaj>
    <derivirana_varijabla naziv="DomainObject.Predmet.StrankaFormatedOIB_1">  PRESIKA društvo s ograničenom odgovornošću za trgovinu i proizvodnju "u stečaju", OIB 87294112830; FINANCIJSKA AGENCIJA, RC SPLIT, OIB 85821130368</derivirana_varijabla>
  </DomainObject.Predmet.StrankaFormatedOIB>
  <DomainObject.Predmet.StrankaFormatedWithAdress>
    <izvorni_sadrzaj> PRESIKA društvo s ograničenom odgovornošću za trgovinu i proizvodnju "u stečaju", Pulsak 2, 52220 Labin; FINANCIJSKA AGENCIJA, RC SPLIT, Mažuranićevo šetalište 24 b, 21000 Split</izvorni_sadrzaj>
    <derivirana_varijabla naziv="DomainObject.Predmet.StrankaFormatedWithAdress_1"> PRESIKA društvo s ograničenom odgovornošću za trgovinu i proizvodnju "u stečaju", Pulsak 2, 52220 Labin; FINANCIJSKA AGENCIJA, RC SPLIT, Mažuranićevo šetalište 24 b, 21000 Split</derivirana_varijabla>
  </DomainObject.Predmet.StrankaFormatedWithAdress>
  <DomainObject.Predmet.StrankaFormatedWithAdressOIB>
    <izvorni_sadrzaj> PRESIKA društvo s ograničenom odgovornošću za trgovinu i proizvodnju "u stečaju", OIB 87294112830, Pulsak 2, 52220 Labin; FINANCIJSKA AGENCIJA, RC SPLIT, OIB 85821130368, Mažuranićevo šetalište 24 b, 21000 Split</izvorni_sadrzaj>
    <derivirana_varijabla naziv="DomainObject.Predmet.StrankaFormatedWithAdressOIB_1"> PRESIKA društvo s ograničenom odgovornošću za trgovinu i proizvodnju "u stečaju", OIB 87294112830, Pulsak 2, 52220 Labin; FINANCIJSKA AGENCIJA, RC SPLIT, OIB 85821130368, Mažuranićevo šetalište 24 b, 21000 Split</derivirana_varijabla>
  </DomainObject.Predmet.StrankaFormatedWithAdressOIB>
  <DomainObject.Predmet.StrankaWithAdress>
    <izvorni_sadrzaj>PRESIKA društvo s ograničenom odgovornošću za trgovinu i proizvodnju "u stečaju" Pulsak 2,52220 Labin,FINANCIJSKA AGENCIJA, RC SPLIT Mažuranićevo šetalište 24 b,21000 Split</izvorni_sadrzaj>
    <derivirana_varijabla naziv="DomainObject.Predmet.StrankaWithAdress_1">PRESIKA društvo s ograničenom odgovornošću za trgovinu i proizvodnju "u stečaju" Pulsak 2,52220 Labin,FINANCIJSKA AGENCIJA, RC SPLIT Mažuranićevo šetalište 24 b,21000 Split</derivirana_varijabla>
  </DomainObject.Predmet.StrankaWithAdress>
  <DomainObject.Predmet.StrankaWithAdressOIB>
    <izvorni_sadrzaj>PRESIKA društvo s ograničenom odgovornošću za trgovinu i proizvodnju "u stečaju", OIB 87294112830, Pulsak 2,52220 Labin,FINANCIJSKA AGENCIJA, RC SPLIT, OIB 85821130368, Mažuranićevo šetalište 24 b,21000 Split</izvorni_sadrzaj>
    <derivirana_varijabla naziv="DomainObject.Predmet.StrankaWithAdressOIB_1">PRESIKA društvo s ograničenom odgovornošću za trgovinu i proizvodnju "u stečaju", OIB 87294112830, Pulsak 2,52220 Labin,FINANCIJSKA AGENCIJA, RC SPLIT, OIB 85821130368, Mažuranićevo šetalište 24 b,21000 Split</derivirana_varijabla>
  </DomainObject.Predmet.StrankaWithAdressOIB>
  <DomainObject.Predmet.StrankaNazivFormated>
    <izvorni_sadrzaj>PRESIKA društvo s ograničenom odgovornošću za trgovinu i proizvodnju "u stečaju",FINANCIJSKA AGENCIJA, RC SPLIT</izvorni_sadrzaj>
    <derivirana_varijabla naziv="DomainObject.Predmet.StrankaNazivFormated_1">PRESIKA društvo s ograničenom odgovornošću za trgovinu i proizvodnju "u stečaju",FINANCIJSKA AGENCIJA, RC SPLIT</derivirana_varijabla>
  </DomainObject.Predmet.StrankaNazivFormated>
  <DomainObject.Predmet.StrankaNazivFormatedOIB>
    <izvorni_sadrzaj>PRESIKA društvo s ograničenom odgovornošću za trgovinu i proizvodnju "u stečaju", OIB 87294112830,FINANCIJSKA AGENCIJA, RC SPLIT, OIB 85821130368</izvorni_sadrzaj>
    <derivirana_varijabla naziv="DomainObject.Predmet.StrankaNazivFormatedOIB_1">PRESIKA društvo s ograničenom odgovornošću za trgovinu i proizvodnju "u stečaju", OIB 87294112830,FINANCIJSKA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104242.94</izvorni_sadrzaj>
    <derivirana_varijabla naziv="DomainObject.Predmet.TrenutnaVrijednost_1">104242.94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PRESIKA društvo s ograničenom odgovornošću za trgovinu i proizvodnju "u stečaju"</item>
      <item>FINANCIJSKA AGENCIJA, RC SPLIT</item>
    </izvorni_sadrzaj>
    <derivirana_varijabla naziv="DomainObject.Predmet.StrankaListFormated_1">
      <item>PRESIKA društvo s ograničenom odgovornošću za trgovinu i proizvodnju "u stečaju"</item>
      <item>FINANCIJSKA AGENCIJA, RC SPLIT</item>
    </derivirana_varijabla>
  </DomainObject.Predmet.StrankaListFormated>
  <DomainObject.Predmet.StrankaListFormatedOIB>
    <izvorni_sadrzaj>
      <item>PRESIKA društvo s ograničenom odgovornošću za trgovinu i proizvodnju "u stečaju", OIB 87294112830</item>
      <item>FINANCIJSKA AGENCIJA, RC SPLIT, OIB 85821130368</item>
    </izvorni_sadrzaj>
    <derivirana_varijabla naziv="DomainObject.Predmet.StrankaListFormatedOIB_1">
      <item>PRESIKA društvo s ograničenom odgovornošću za trgovinu i proizvodnju "u stečaju", OIB 87294112830</item>
      <item>FINANCIJSKA AGENCIJA, RC SPLIT, OIB 85821130368</item>
    </derivirana_varijabla>
  </DomainObject.Predmet.StrankaListFormatedOIB>
  <DomainObject.Predmet.StrankaListFormatedWithAdress>
    <izvorni_sadrzaj>
      <item>PRESIKA društvo s ograničenom odgovornošću za trgovinu i proizvodnju "u stečaju", Pulsak 2, 52220 Labin</item>
      <item>FINANCIJSKA AGENCIJA, RC SPLIT, Mažuranićevo šetalište 24 b, 21000 Split</item>
    </izvorni_sadrzaj>
    <derivirana_varijabla naziv="DomainObject.Predmet.StrankaListFormatedWithAdress_1">
      <item>PRESIKA društvo s ograničenom odgovornošću za trgovinu i proizvodnju "u stečaju", Pulsak 2, 52220 Labin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PRESIKA društvo s ograničenom odgovornošću za trgovinu i proizvodnju "u stečaju", OIB 87294112830, Pulsak 2, 52220 Labin</item>
      <item>FINANCIJSKA AGENCIJA, RC SPLIT, OIB 85821130368, Mažuranićevo šetalište 24 b, 21000 Split</item>
    </izvorni_sadrzaj>
    <derivirana_varijabla naziv="DomainObject.Predmet.StrankaListFormatedWithAdressOIB_1">
      <item>PRESIKA društvo s ograničenom odgovornošću za trgovinu i proizvodnju "u stečaju", OIB 87294112830, Pulsak 2, 52220 Labin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PRESIKA društvo s ograničenom odgovornošću za trgovinu i proizvodnju "u stečaju"</item>
      <item>FINANCIJSKA AGENCIJA, RC SPLIT</item>
    </izvorni_sadrzaj>
    <derivirana_varijabla naziv="DomainObject.Predmet.StrankaListNazivFormated_1">
      <item>PRESIKA društvo s ograničenom odgovornošću za trgovinu i proizvodnju "u stečaju"</item>
      <item>FINANCIJSKA AGENCIJA, RC SPLIT</item>
    </derivirana_varijabla>
  </DomainObject.Predmet.StrankaListNazivFormated>
  <DomainObject.Predmet.StrankaListNazivFormatedOIB>
    <izvorni_sadrzaj>
      <item>PRESIKA društvo s ograničenom odgovornošću za trgovinu i proizvodnju "u stečaju", OIB 87294112830</item>
      <item>FINANCIJSKA AGENCIJA, RC SPLIT, OIB 85821130368</item>
    </izvorni_sadrzaj>
    <derivirana_varijabla naziv="DomainObject.Predmet.StrankaListNazivFormatedOIB_1">
      <item>PRESIKA društvo s ograničenom odgovornošću za trgovinu i proizvodnju "u stečaju", OIB 87294112830</item>
      <item>FINANCIJSKA AGENCIJA, RC SPLIT, OIB 85821130368</item>
    </derivirana_varijabla>
  </DomainObject.Predmet.StrankaListNazivFormatedOIB>
  <DomainObject.Predmet.ProtuStrankaListFormated>
    <izvorni_sadrzaj>
      <item>PRNJICA  d.o.o. za poslovanje nekretninama i usluge</item>
    </izvorni_sadrzaj>
    <derivirana_varijabla naziv="DomainObject.Predmet.ProtuStrankaListFormated_1">
      <item>PRNJICA  d.o.o. za poslovanje nekretninama i usluge</item>
    </derivirana_varijabla>
  </DomainObject.Predmet.ProtuStrankaListFormated>
  <DomainObject.Predmet.ProtuStrankaListFormatedOIB>
    <izvorni_sadrzaj>
      <item>PRNJICA  d.o.o. za poslovanje nekretninama i usluge, OIB 88974586135</item>
    </izvorni_sadrzaj>
    <derivirana_varijabla naziv="DomainObject.Predmet.ProtuStrankaListFormatedOIB_1">
      <item>PRNJICA  d.o.o. za poslovanje nekretninama i usluge, OIB 88974586135</item>
    </derivirana_varijabla>
  </DomainObject.Predmet.ProtuStrankaListFormatedOIB>
  <DomainObject.Predmet.ProtuStrankaListFormatedWithAdress>
    <izvorni_sadrzaj>
      <item>PRNJICA  d.o.o. za poslovanje nekretninama i usluge, Lička 5, 21000 Split</item>
    </izvorni_sadrzaj>
    <derivirana_varijabla naziv="DomainObject.Predmet.ProtuStrankaListFormatedWithAdress_1">
      <item>PRNJICA  d.o.o. za poslovanje nekretninama i usluge, Lička 5, 21000 Split</item>
    </derivirana_varijabla>
  </DomainObject.Predmet.ProtuStrankaListFormatedWithAdress>
  <DomainObject.Predmet.ProtuStrankaListFormatedWithAdressOIB>
    <izvorni_sadrzaj>
      <item>PRNJICA  d.o.o. za poslovanje nekretninama i usluge, OIB 88974586135, Lička 5, 21000 Split</item>
    </izvorni_sadrzaj>
    <derivirana_varijabla naziv="DomainObject.Predmet.ProtuStrankaListFormatedWithAdressOIB_1">
      <item>PRNJICA  d.o.o. za poslovanje nekretninama i usluge, OIB 88974586135, Lička 5, 21000 Split</item>
    </derivirana_varijabla>
  </DomainObject.Predmet.ProtuStrankaListFormatedWithAdressOIB>
  <DomainObject.Predmet.ProtuStrankaListNazivFormated>
    <izvorni_sadrzaj>
      <item>PRNJICA  d.o.o. za poslovanje nekretninama i usluge</item>
    </izvorni_sadrzaj>
    <derivirana_varijabla naziv="DomainObject.Predmet.ProtuStrankaListNazivFormated_1">
      <item>PRNJICA  d.o.o. za poslovanje nekretninama i usluge</item>
    </derivirana_varijabla>
  </DomainObject.Predmet.ProtuStrankaListNazivFormated>
  <DomainObject.Predmet.ProtuStrankaListNazivFormatedOIB>
    <izvorni_sadrzaj>
      <item>PRNJICA  d.o.o. za poslovanje nekretninama i usluge, OIB 88974586135</item>
    </izvorni_sadrzaj>
    <derivirana_varijabla naziv="DomainObject.Predmet.ProtuStrankaListNazivFormatedOIB_1">
      <item>PRNJICA  d.o.o. za poslovanje nekretninama i usluge, OIB 88974586135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PRNJICA  d.o.o. za poslovanje nekretninama i usluge</izvorni_sadrzaj>
    <derivirana_varijabla naziv="DomainObject.Predmet.ProtustrankaIDrugi_1">PRNJICA  d.o.o. za poslovanje nekretninama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PRNJICA  d.o.o. za poslovanje nekretninama i usluge, OIB 88974586135, Lička 5, 21000 Split</izvorni_sadrzaj>
    <derivirana_varijabla naziv="DomainObject.Predmet.ProtustrankaIDrugiAdressOIB_1">PRNJICA  d.o.o. za poslovanje nekretninama i usluge, OIB 88974586135, Lička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PRNJICA  d.o.o. za poslovanje nekretninama i usluge</item>
      <item>PRESIKA društvo s ograničenom odgovornošću za trgovinu i proizvodnju "u stečaju"</item>
      <item>FINANCIJSKA AGENCIJA, RC SPLIT</item>
    </izvorni_sadrzaj>
    <derivirana_varijabla naziv="DomainObject.Predmet.SudioniciListNaziv_1">
      <item>PRNJICA  d.o.o. za poslovanje nekretninama i usluge</item>
      <item>PRESIKA društvo s ograničenom odgovornošću za trgovinu i proizvodnju "u stečaju"</item>
      <item>FINANCIJSKA AGENCIJA, RC SPLIT</item>
    </derivirana_varijabla>
  </DomainObject.Predmet.SudioniciListNaziv>
  <DomainObject.Predmet.SudioniciListAdressOIB>
    <izvorni_sadrzaj>
      <item>PRNJICA  d.o.o. za poslovanje nekretninama i usluge, OIB 88974586135, Lička 5,21000 Split</item>
      <item>PRESIKA društvo s ograničenom odgovornošću za trgovinu i proizvodnju "u stečaju", OIB 87294112830, Pulsak 2,52220 Labin</item>
      <item>FINANCIJSKA AGENCIJA, RC SPLIT, OIB 85821130368, Mažuranićevo šetalište 24 b,21000 Split</item>
    </izvorni_sadrzaj>
    <derivirana_varijabla naziv="DomainObject.Predmet.SudioniciListAdressOIB_1">
      <item>PRNJICA  d.o.o. za poslovanje nekretninama i usluge, OIB 88974586135, Lička 5,21000 Split</item>
      <item>PRESIKA društvo s ograničenom odgovornošću za trgovinu i proizvodnju "u stečaju", OIB 87294112830, Pulsak 2,52220 Labin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88974586135</item>
      <item>, OIB 87294112830</item>
      <item>, OIB 85821130368</item>
    </izvorni_sadrzaj>
    <derivirana_varijabla naziv="DomainObject.Predmet.SudioniciListNazivOIB_1">
      <item>, OIB 88974586135</item>
      <item>, OIB 87294112830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4F89C5-F02B-4FA3-9E67-F785B928CE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247</properties:Words>
  <properties:Characters>1275</properties:Characters>
  <properties:Lines>41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1567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2019-01-07T08:00:00Z</dcterms:created>
  <dc:creator>none</dc:creator>
  <cp:lastModifiedBy>Katarina Franković</cp:lastModifiedBy>
  <cp:lastPrinted>2016-12-01T13:05:00Z</cp:lastPrinted>
  <dcterms:modified xmlns:xsi="http://www.w3.org/2001/XMLSchema-instance" xsi:type="dcterms:W3CDTF">2019-01-07T08:01:00Z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nalog i poziv na očitovanje stečajnom upravitelju - dostava izvješća 95 2019  3 mjeseca.docx)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