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ced8" w14:paraId="436ced8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47471">
        <w:rPr>
          <w:rFonts w:hAnsi="Times New Roman" w:ascii="Times New Roman"/>
          <w:szCs w:val="24"/>
          <w:lang w:val="hr-HR"/>
        </w:rPr>
        <w:t>Vjekoslavu Zaninoviću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BD7E2B">
        <w:rPr>
          <w:rFonts w:hAnsi="Times New Roman" w:ascii="Times New Roman"/>
          <w:szCs w:val="24"/>
          <w:lang w:val="hr-HR"/>
        </w:rPr>
        <w:t xml:space="preserve">BAL BIS GRUPA </w:t>
      </w:r>
      <w:r w:rsidR="00D47471">
        <w:rPr>
          <w:rFonts w:hAnsi="Times New Roman" w:ascii="Times New Roman"/>
          <w:szCs w:val="24"/>
          <w:lang w:val="hr-HR"/>
        </w:rPr>
        <w:t xml:space="preserve">d.o.o., 10000 Zagreb, </w:t>
      </w:r>
      <w:r w:rsidR="00BD7E2B">
        <w:rPr>
          <w:rFonts w:hAnsi="Times New Roman" w:ascii="Times New Roman"/>
          <w:szCs w:val="24"/>
          <w:lang w:val="hr-HR"/>
        </w:rPr>
        <w:t>Vladimira Varićaka</w:t>
      </w:r>
      <w:r w:rsidR="003427EA">
        <w:rPr>
          <w:rFonts w:hAnsi="Times New Roman" w:ascii="Times New Roman"/>
          <w:szCs w:val="24"/>
          <w:lang w:val="hr-HR"/>
        </w:rPr>
        <w:t xml:space="preserve"> </w:t>
      </w:r>
      <w:r w:rsidR="00BD7E2B">
        <w:rPr>
          <w:rFonts w:hAnsi="Times New Roman" w:ascii="Times New Roman"/>
          <w:szCs w:val="24"/>
          <w:lang w:val="hr-HR"/>
        </w:rPr>
        <w:t>7</w:t>
      </w:r>
      <w:r w:rsidR="003427EA">
        <w:rPr>
          <w:rFonts w:hAnsi="Times New Roman" w:ascii="Times New Roman"/>
          <w:szCs w:val="24"/>
          <w:lang w:val="hr-HR"/>
        </w:rPr>
        <w:t xml:space="preserve">, </w:t>
      </w:r>
      <w:r w:rsidR="0043755D">
        <w:rPr>
          <w:rFonts w:hAnsi="Times New Roman" w:ascii="Times New Roman"/>
          <w:szCs w:val="24"/>
          <w:lang w:val="hr-HR"/>
        </w:rPr>
        <w:t>OIB:</w:t>
      </w:r>
      <w:r w:rsidR="0043755D" w:rsidRPr="0043755D">
        <w:rPr>
          <w:lang w:val="hr-HR"/>
        </w:rPr>
        <w:t xml:space="preserve"> </w:t>
      </w:r>
      <w:r w:rsidR="00BD7E2B" w:rsidRPr="00BD7E2B">
        <w:rPr>
          <w:rFonts w:hAnsi="Times New Roman" w:ascii="Times New Roman"/>
          <w:lang w:val="hr-HR"/>
        </w:rPr>
        <w:t>18190353422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D7E2B">
        <w:rPr>
          <w:rFonts w:hAnsi="Times New Roman" w:ascii="Times New Roman"/>
          <w:szCs w:val="24"/>
          <w:lang w:val="hr-HR"/>
        </w:rPr>
        <w:t xml:space="preserve"> kojeg zastupa punomoćnik Marko Kern, odvjetnik iz Zagreba,</w:t>
      </w:r>
      <w:r w:rsidR="003427EA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43755D">
        <w:rPr>
          <w:rFonts w:hAnsi="Times New Roman" w:ascii="Times New Roman"/>
          <w:szCs w:val="24"/>
          <w:lang w:val="hr-HR"/>
        </w:rPr>
        <w:t>2</w:t>
      </w:r>
      <w:r w:rsidR="00D47471">
        <w:rPr>
          <w:rFonts w:hAnsi="Times New Roman" w:ascii="Times New Roman"/>
          <w:szCs w:val="24"/>
          <w:lang w:val="hr-HR"/>
        </w:rPr>
        <w:t>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D47471">
        <w:rPr>
          <w:rFonts w:hAnsi="Times New Roman" w:ascii="Times New Roman"/>
          <w:szCs w:val="24"/>
          <w:lang w:val="hr-HR"/>
        </w:rPr>
        <w:t>srpnja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43755D" w:rsidP="00E25B9C" w:rsidR="0043755D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BD7E2B">
        <w:rPr>
          <w:rFonts w:hAnsi="Times New Roman" w:ascii="Times New Roman"/>
          <w:szCs w:val="24"/>
          <w:lang w:val="hr-HR"/>
        </w:rPr>
        <w:t>BIS GRUPA d.o.o., 10000 Zagreb, Vladimira Varićaka 7, OIB:</w:t>
      </w:r>
      <w:r w:rsidR="00BD7E2B" w:rsidRPr="0043755D">
        <w:rPr>
          <w:lang w:val="hr-HR"/>
        </w:rPr>
        <w:t xml:space="preserve"> </w:t>
      </w:r>
      <w:r w:rsidR="00BD7E2B" w:rsidRPr="00BD7E2B">
        <w:rPr>
          <w:rFonts w:hAnsi="Times New Roman" w:ascii="Times New Roman"/>
          <w:lang w:val="hr-HR"/>
        </w:rPr>
        <w:t>18190353422</w:t>
      </w:r>
      <w:r w:rsidR="00BD7E2B">
        <w:rPr>
          <w:rFonts w:hAnsi="Times New Roman" w:ascii="Times New Roman"/>
          <w:lang w:val="hr-HR"/>
        </w:rPr>
        <w:t>.</w:t>
      </w:r>
    </w:p>
    <w:p w:rsidRDefault="003427EA" w:rsidP="003427EA" w:rsidR="0010266F" w:rsidRPr="005F543B">
      <w:pPr>
        <w:tabs>
          <w:tab w:pos="5910" w:val="left"/>
        </w:tabs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</w:t>
      </w:r>
      <w:r w:rsidR="00BD7E2B">
        <w:rPr>
          <w:rFonts w:hAnsi="Times New Roman" w:ascii="Times New Roman"/>
          <w:szCs w:val="24"/>
          <w:lang w:val="hr-HR"/>
        </w:rPr>
        <w:t xml:space="preserve">po punomoćniku </w:t>
      </w:r>
      <w:r>
        <w:rPr>
          <w:rFonts w:hAnsi="Times New Roman" w:ascii="Times New Roman"/>
          <w:szCs w:val="24"/>
          <w:lang w:val="hr-HR"/>
        </w:rPr>
        <w:t>podneskom</w:t>
      </w:r>
      <w:r w:rsidR="00BD7E2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3427EA">
        <w:rPr>
          <w:rFonts w:hAnsi="Times New Roman" w:ascii="Times New Roman"/>
          <w:szCs w:val="24"/>
          <w:lang w:val="hr-HR"/>
        </w:rPr>
        <w:t>2</w:t>
      </w:r>
      <w:r w:rsidR="00BD7E2B">
        <w:rPr>
          <w:rFonts w:hAnsi="Times New Roman" w:ascii="Times New Roman"/>
          <w:szCs w:val="24"/>
          <w:lang w:val="hr-HR"/>
        </w:rPr>
        <w:t>5</w:t>
      </w:r>
      <w:r w:rsidR="003427EA">
        <w:rPr>
          <w:rFonts w:hAnsi="Times New Roman" w:ascii="Times New Roman"/>
          <w:szCs w:val="24"/>
          <w:lang w:val="hr-HR"/>
        </w:rPr>
        <w:t xml:space="preserve">. </w:t>
      </w:r>
      <w:r w:rsidR="00BD7E2B">
        <w:rPr>
          <w:rFonts w:hAnsi="Times New Roman" w:ascii="Times New Roman"/>
          <w:szCs w:val="24"/>
          <w:lang w:val="hr-HR"/>
        </w:rPr>
        <w:t>travnja</w:t>
      </w:r>
      <w:r>
        <w:rPr>
          <w:rFonts w:hAnsi="Times New Roman" w:ascii="Times New Roman"/>
          <w:szCs w:val="24"/>
          <w:lang w:val="hr-HR"/>
        </w:rPr>
        <w:t xml:space="preserve"> 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120 dana, 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3427EA">
        <w:rPr>
          <w:rFonts w:hAnsi="Times New Roman" w:ascii="Times New Roman"/>
          <w:szCs w:val="24"/>
          <w:lang w:val="hr-HR"/>
        </w:rPr>
        <w:t>22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3427EA">
        <w:rPr>
          <w:rFonts w:hAnsi="Times New Roman" w:ascii="Times New Roman"/>
          <w:szCs w:val="24"/>
          <w:lang w:val="hr-HR"/>
        </w:rPr>
        <w:t>srpnja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3427EA" w:rsidP="003427EA" w:rsidR="00827C7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</w:t>
      </w:r>
      <w:r w:rsidR="00827C70" w:rsidRPr="005F543B">
        <w:rPr>
          <w:rFonts w:hAnsi="Times New Roman" w:ascii="Times New Roman"/>
          <w:szCs w:val="24"/>
          <w:lang w:val="hr-HR"/>
        </w:rPr>
        <w:t xml:space="preserve">  SUDAC: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427EA" w:rsidP="00CF638C" w:rsidR="003427EA">
      <w:pPr>
        <w:ind w:firstLine="720" w:left="50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Vjekoslav Zaninović</w:t>
      </w:r>
      <w:r w:rsidR="00CF638C">
        <w:rPr>
          <w:rFonts w:hAnsi="Times New Roman" w:ascii="Times New Roman"/>
          <w:szCs w:val="24"/>
          <w:lang w:val="hr-HR"/>
        </w:rPr>
        <w:t>,v.r.</w:t>
      </w:r>
    </w:p>
    <w:p w:rsidRDefault="00CF638C" w:rsidP="00CF638C" w:rsidR="00CF638C">
      <w:pPr>
        <w:ind w:firstLine="720" w:left="50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otpravka:</w:t>
      </w:r>
    </w:p>
    <w:p w:rsidRDefault="00CF638C" w:rsidP="00CF638C" w:rsidR="00CF638C">
      <w:pPr>
        <w:ind w:firstLine="720" w:left="50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3427EA" w:rsidP="003427EA" w:rsidR="003427E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427EA" w:rsidP="003427EA" w:rsidR="003427E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427EA" w:rsidP="003427EA" w:rsidR="003427EA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03312F" w:rsidP="00CF638C" w:rsidR="0003312F" w:rsidRPr="00CF638C">
      <w:pPr>
        <w:tabs>
          <w:tab w:pos="851" w:val="left"/>
        </w:tabs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CF638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13E" w:rsidP="00B00A06" w:rsidR="0007613E">
      <w:r>
        <w:separator/>
      </w:r>
    </w:p>
  </w:endnote>
  <w:endnote w:id="0" w:type="continuationSeparator">
    <w:p w:rsidRDefault="0007613E" w:rsidP="00B00A06" w:rsidR="00076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13E" w:rsidP="00B00A06" w:rsidR="0007613E">
      <w:r>
        <w:separator/>
      </w:r>
    </w:p>
  </w:footnote>
  <w:footnote w:id="0" w:type="continuationSeparator">
    <w:p w:rsidRDefault="0007613E" w:rsidP="00B00A06" w:rsidR="000761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48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3755D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</w:t>
    </w:r>
    <w:r w:rsidR="003427EA">
      <w:rPr>
        <w:rFonts w:hAnsi="Times New Roman" w:ascii="Times New Roman"/>
        <w:lang w:val="hr-HR"/>
      </w:rPr>
      <w:t>56</w:t>
    </w:r>
    <w:r w:rsidR="0010266F">
      <w:rPr>
        <w:rFonts w:hAnsi="Times New Roman" w:ascii="Times New Roman"/>
        <w:lang w:val="hr-HR"/>
      </w:rPr>
      <w:t>. St-</w:t>
    </w:r>
    <w:r w:rsidR="00BD7E2B">
      <w:rPr>
        <w:rFonts w:hAnsi="Times New Roman" w:ascii="Times New Roman"/>
        <w:lang w:val="hr-HR"/>
      </w:rPr>
      <w:t>437</w:t>
    </w:r>
    <w:r w:rsidR="0010266F">
      <w:rPr>
        <w:rFonts w:hAnsi="Times New Roman" w:ascii="Times New Roman"/>
        <w:lang w:val="hr-HR"/>
      </w:rPr>
      <w:t>/1</w:t>
    </w:r>
    <w:r w:rsidR="00BD7E2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43755D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D47471">
      <w:rPr>
        <w:rFonts w:hAnsi="Times New Roman" w:ascii="Times New Roman"/>
        <w:lang w:val="hr-HR"/>
      </w:rPr>
      <w:t>56</w:t>
    </w:r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BD7E2B">
      <w:rPr>
        <w:rFonts w:hAnsi="Times New Roman" w:ascii="Times New Roman"/>
        <w:lang w:val="hr-HR"/>
      </w:rPr>
      <w:t>437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</w:t>
    </w:r>
    <w:r w:rsidR="00BD7E2B">
      <w:rPr>
        <w:rFonts w:hAnsi="Times New Roman" w:ascii="Times New Roman"/>
        <w:lang w:val="hr-HR"/>
      </w:rPr>
      <w:t>6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43755D">
      <w:rPr>
        <w:rFonts w:hAnsi="Times New Roman" w:ascii="Times New Roman"/>
      </w:rPr>
      <w:t xml:space="preserve">, Amruševa 2/II,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489E"/>
    <w:rsid w:val="0003312F"/>
    <w:rsid w:val="0007613E"/>
    <w:rsid w:val="000D1BAC"/>
    <w:rsid w:val="0010266F"/>
    <w:rsid w:val="00213EB3"/>
    <w:rsid w:val="00231553"/>
    <w:rsid w:val="002621DD"/>
    <w:rsid w:val="002659AA"/>
    <w:rsid w:val="003427EA"/>
    <w:rsid w:val="00392678"/>
    <w:rsid w:val="0043755D"/>
    <w:rsid w:val="004763D3"/>
    <w:rsid w:val="004B0D4F"/>
    <w:rsid w:val="004D080C"/>
    <w:rsid w:val="00545693"/>
    <w:rsid w:val="005F543B"/>
    <w:rsid w:val="00670A80"/>
    <w:rsid w:val="006A6A1C"/>
    <w:rsid w:val="00737DB3"/>
    <w:rsid w:val="007661B6"/>
    <w:rsid w:val="0081179C"/>
    <w:rsid w:val="00827C70"/>
    <w:rsid w:val="009922E3"/>
    <w:rsid w:val="00A845D7"/>
    <w:rsid w:val="00B00851"/>
    <w:rsid w:val="00B00A06"/>
    <w:rsid w:val="00B91FA2"/>
    <w:rsid w:val="00BD7E2B"/>
    <w:rsid w:val="00CF4813"/>
    <w:rsid w:val="00CF638C"/>
    <w:rsid w:val="00D47471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8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8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8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8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8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8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8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8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 BIS GRUPA d.o.o. zastupanog po punomoćniku MARKO KERN</izvorni_sadrzaj>
    <derivirana_varijabla naziv="DomainObject.Predmet.ProtustrankaFormated_1">  BAL BIS GRUPA d.o.o. zastupanog po punomoćniku MARKO KERN</derivirana_varijabla>
  </DomainObject.Predmet.ProtustrankaFormated>
  <DomainObject.Predmet.ProtustrankaFormatedOIB>
    <izvorni_sadrzaj>  BAL BIS GRUPA d.o.o., OIB 18190353422 zastupanog po punomoćniku MARKO KERN</izvorni_sadrzaj>
    <derivirana_varijabla naziv="DomainObject.Predmet.ProtustrankaFormatedOIB_1">  BAL BIS GRUPA d.o.o., OIB 18190353422 zastupanog po punomoćniku MARKO KERN</derivirana_varijabla>
  </DomainObject.Predmet.ProtustrankaFormatedOIB>
  <DomainObject.Predmet.ProtustrankaFormatedWithAdress>
    <izvorni_sadrzaj> BAL BIS GRUPA d.o.o., Vladimira Varićaka 7, 10000 Zagreb zastupanog po punomoćniku MARKO KERN</izvorni_sadrzaj>
    <derivirana_varijabla naziv="DomainObject.Predmet.ProtustrankaFormatedWithAdress_1"> BAL BIS GRUPA d.o.o., Vladimira Varićaka 7, 10000 Zagreb zastupanog po punomoćniku MARKO KERN</derivirana_varijabla>
  </DomainObject.Predmet.ProtustrankaFormatedWithAdress>
  <DomainObject.Predmet.ProtustrankaFormatedWithAdressOIB>
    <izvorni_sadrzaj> BAL BIS GRUPA d.o.o., OIB 18190353422, Vladimira Varićaka 7, 10000 Zagreb zastupanog po punomoćniku MARKO KERN</izvorni_sadrzaj>
    <derivirana_varijabla naziv="DomainObject.Predmet.ProtustrankaFormatedWithAdressOIB_1"> BAL BIS GRUPA d.o.o., OIB 18190353422, Vladimira Varićaka 7, 10000 Zagreb zastupanog po punomoćniku MARKO KERN</derivirana_varijabla>
  </DomainObject.Predmet.ProtustrankaFormatedWithAdressOIB>
  <DomainObject.Predmet.ProtustrankaWithAdress>
    <izvorni_sadrzaj>BAL BIS GRUPA d.o.o. Vladimira Varićaka 7, 10000 Zagreb</izvorni_sadrzaj>
    <derivirana_varijabla naziv="DomainObject.Predmet.ProtustrankaWithAdress_1">BAL BIS GRUPA d.o.o. Vladimira Varićaka 7, 10000 Zagreb</derivirana_varijabla>
  </DomainObject.Predmet.ProtustrankaWithAdress>
  <DomainObject.Predmet.ProtustrankaWithAdressOIB>
    <izvorni_sadrzaj>BAL BIS GRUPA d.o.o., OIB 18190353422, Vladimira Varićaka 7, 10000 Zagreb</izvorni_sadrzaj>
    <derivirana_varijabla naziv="DomainObject.Predmet.ProtustrankaWithAdressOIB_1">BAL BIS GRUPA d.o.o., OIB 18190353422, Vladimira Varićaka 7, 10000 Zagreb</derivirana_varijabla>
  </DomainObject.Predmet.ProtustrankaWithAdressOIB>
  <DomainObject.Predmet.ProtustrankaNazivFormated>
    <izvorni_sadrzaj>BAL BIS GRUPA d.o.o.</izvorni_sadrzaj>
    <derivirana_varijabla naziv="DomainObject.Predmet.ProtustrankaNazivFormated_1">BAL BIS GRUPA d.o.o.</derivirana_varijabla>
  </DomainObject.Predmet.ProtustrankaNazivFormated>
  <DomainObject.Predmet.ProtustrankaNazivFormatedOIB>
    <izvorni_sadrzaj>BAL BIS GRUPA d.o.o., OIB 18190353422</izvorni_sadrzaj>
    <derivirana_varijabla naziv="DomainObject.Predmet.ProtustrankaNazivFormatedOIB_1">BAL BIS GRUPA d.o.o., OIB 18190353422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 BIS GRUPA d.o.o. zastupanog po punomoćniku MARKO KERN</item>
    </izvorni_sadrzaj>
    <derivirana_varijabla naziv="DomainObject.Predmet.ProtuStrankaListFormated_1">
      <item>BAL BIS GRUPA d.o.o. zastupanog po punomoćniku MARKO KERN</item>
    </derivirana_varijabla>
  </DomainObject.Predmet.ProtuStrankaListFormated>
  <DomainObject.Predmet.ProtuStrankaListFormatedOIB>
    <izvorni_sadrzaj>
      <item>BAL BIS GRUPA d.o.o., OIB 18190353422 zastupanog po punomoćniku MARKO KERN</item>
    </izvorni_sadrzaj>
    <derivirana_varijabla naziv="DomainObject.Predmet.ProtuStrankaListFormatedOIB_1">
      <item>BAL BIS GRUPA d.o.o., OIB 18190353422 zastupanog po punomoćniku MARKO KERN</item>
    </derivirana_varijabla>
  </DomainObject.Predmet.ProtuStrankaListFormatedOIB>
  <DomainObject.Predmet.ProtuStrankaListFormatedWithAdress>
    <izvorni_sadrzaj>
      <item>BAL BIS GRUPA d.o.o., Vladimira Varićaka 7, 10000 Zagreb zastupanog po punomoćniku MARKO KERN</item>
    </izvorni_sadrzaj>
    <derivirana_varijabla naziv="DomainObject.Predmet.ProtuStrankaListFormatedWithAdress_1">
      <item>BAL BIS GRUPA d.o.o., Vladimira Varićaka 7, 10000 Zagreb zastupanog po punomoćniku MARKO KERN</item>
    </derivirana_varijabla>
  </DomainObject.Predmet.ProtuStrankaListFormatedWithAdress>
  <DomainObject.Predmet.ProtuStrankaListFormatedWithAdressOIB>
    <izvorni_sadrzaj>
      <item>BAL BIS GRUPA d.o.o., OIB 18190353422, Vladimira Varićaka 7, 10000 Zagreb zastupanog po punomoćniku MARKO KERN</item>
    </izvorni_sadrzaj>
    <derivirana_varijabla naziv="DomainObject.Predmet.ProtuStrankaListFormatedWithAdressOIB_1">
      <item>BAL BIS GRUPA d.o.o., OIB 18190353422, Vladimira Varićaka 7, 10000 Zagreb zastupanog po punomoćniku MARKO KERN</item>
    </derivirana_varijabla>
  </DomainObject.Predmet.ProtuStrankaListFormatedWithAdressOIB>
  <DomainObject.Predmet.ProtuStrankaListNazivFormated>
    <izvorni_sadrzaj>
      <item>BAL BIS GRUPA d.o.o.</item>
    </izvorni_sadrzaj>
    <derivirana_varijabla naziv="DomainObject.Predmet.ProtuStrankaListNazivFormated_1">
      <item>BAL BIS GRUPA d.o.o.</item>
    </derivirana_varijabla>
  </DomainObject.Predmet.ProtuStrankaListNazivFormated>
  <DomainObject.Predmet.ProtuStrankaListNazivFormatedOIB>
    <izvorni_sadrzaj>
      <item>BAL BIS GRUPA d.o.o., OIB 18190353422</item>
    </izvorni_sadrzaj>
    <derivirana_varijabla naziv="DomainObject.Predmet.ProtuStrankaListNazivFormatedOIB_1">
      <item>BAL BIS GRUPA d.o.o., OIB 18190353422</item>
    </derivirana_varijabla>
  </DomainObject.Predmet.ProtuStrankaListNazivFormatedOIB>
  <DomainObject.Predmet.OstaliListFormated>
    <izvorni_sadrzaj>
      <item>ASleksandra Baljak</item>
      <item>MARKO KERN punomoćnik sudionika u postupku BAL BIS GRUPA d.o.o.</item>
    </izvorni_sadrzaj>
    <derivirana_varijabla naziv="DomainObject.Predmet.OstaliListFormated_1">
      <item>ASleksandra Baljak</item>
      <item>MARKO KERN punomoćnik sudionika u postupku BAL BIS GRUPA d.o.o.</item>
    </derivirana_varijabla>
  </DomainObject.Predmet.OstaliListFormated>
  <DomainObject.Predmet.OstaliListFormatedOIB>
    <izvorni_sadrzaj>
      <item>ASleksandra Baljak, OIB 14950961722</item>
      <item>MARKO KERN punomoćnik sudionika u postupku BAL BIS GRUPA d.o.o.</item>
    </izvorni_sadrzaj>
    <derivirana_varijabla naziv="DomainObject.Predmet.OstaliListFormatedOIB_1">
      <item>ASleksandra Baljak, OIB 14950961722</item>
      <item>MARKO KERN punomoćnik sudionika u postupku BAL BIS GRUPA d.o.o.</item>
    </derivirana_varijabla>
  </DomainObject.Predmet.OstaliListFormatedOIB>
  <DomainObject.Predmet.OstaliListFormatedWithAdress>
    <izvorni_sadrzaj>
      <item>ASleksandra Baljak, Vladimira Varičaka 7, 10000 Zagreb</item>
      <item>MARKO KERN, KRALJA DRŽISLAVA 3, 10000 Zagreb punomoćnik sudionika u postupku BAL BIS GRUPA d.o.o.</item>
    </izvorni_sadrzaj>
    <derivirana_varijabla naziv="DomainObject.Predmet.OstaliListFormatedWithAdress_1">
      <item>ASleksandra Baljak, Vladimira Varičaka 7, 10000 Zagreb</item>
      <item>MARKO KERN, KRALJA DRŽISLAVA 3, 10000 Zagreb punomoćnik sudionika u postupku BAL BIS GRUPA d.o.o.</item>
    </derivirana_varijabla>
  </DomainObject.Predmet.OstaliListFormatedWithAdress>
  <DomainObject.Predmet.OstaliListFormatedWithAdressOIB>
    <izvorni_sadrzaj>
      <item>ASleksandra Baljak, OIB 14950961722, Vladimira Varičaka 7, 10000 Zagreb</item>
      <item>MARKO KERN, KRALJA DRŽISLAVA 3, 10000 Zagreb punomoćnik sudionika u postupku BAL BIS GRUPA d.o.o.</item>
    </izvorni_sadrzaj>
    <derivirana_varijabla naziv="DomainObject.Predmet.OstaliListFormatedWithAdressOIB_1">
      <item>ASleksandra Baljak, OIB 14950961722, Vladimira Varičaka 7, 10000 Zagreb</item>
      <item>MARKO KERN, KRALJA DRŽISLAVA 3, 10000 Zagreb punomoćnik sudionika u postupku BAL BIS GRUPA d.o.o.</item>
    </derivirana_varijabla>
  </DomainObject.Predmet.OstaliListFormatedWithAdressOIB>
  <DomainObject.Predmet.OstaliListNazivFormated>
    <izvorni_sadrzaj>
      <item>ASleksandra Baljak</item>
      <item>MARKO KERN</item>
    </izvorni_sadrzaj>
    <derivirana_varijabla naziv="DomainObject.Predmet.OstaliListNazivFormated_1">
      <item>ASleksandra Baljak</item>
      <item>MARKO KERN</item>
    </derivirana_varijabla>
  </DomainObject.Predmet.OstaliListNazivFormated>
  <DomainObject.Predmet.OstaliListNazivFormatedOIB>
    <izvorni_sadrzaj>
      <item>ASleksandra Baljak, OIB 14950961722</item>
      <item>MARKO KERN</item>
    </izvorni_sadrzaj>
    <derivirana_varijabla naziv="DomainObject.Predmet.OstaliListNazivFormatedOIB_1">
      <item>ASleksandra Baljak, OIB 14950961722</item>
      <item>MARKO KERN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 BIS GRUPA d.o.o.</izvorni_sadrzaj>
    <derivirana_varijabla naziv="DomainObject.Predmet.ProtustrankaIDrugi_1">BAL BIS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 BIS GRUPA d.o.o., OIB 18190353422, Vladimira Varićaka 7, 10000 Zagreb</izvorni_sadrzaj>
    <derivirana_varijabla naziv="DomainObject.Predmet.ProtustrankaIDrugiAdressOIB_1">BAL BIS GRUPA d.o.o., OIB 18190353422, Vladimira Varićaka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 BIS GRUPA d.o.o.</item>
      <item>ASleksandra Baljak</item>
      <item>MARKO KERN</item>
    </izvorni_sadrzaj>
    <derivirana_varijabla naziv="DomainObject.Predmet.SudioniciListNaziv_1">
      <item>FINA Regionalni centar Zagreb</item>
      <item>BAL BIS GRUPA d.o.o.</item>
      <item>ASleksandra Baljak</item>
      <item>MARKO KERN</item>
    </derivirana_varijabla>
  </DomainObject.Predmet.SudioniciListNaziv>
  <DomainObject.Predmet.SudioniciListAdressOIB>
    <izvorni_sadrzaj>
      <item>FINA Regionalni centar Zagreb, OIB 85821130368, Trg svibanjskih žrtava 1995. 1,10000 Zagreb</item>
      <item>BAL BIS GRUPA d.o.o., OIB 18190353422, Vladimira Varićaka 7,10000 Zagreb</item>
      <item>ASleksandra Baljak, OIB 14950961722, Vladimira Varičaka 7,10000 Zagreb</item>
      <item>MARKO KERN, KRALJA DRŽISLAVA 3,10000 Zagreb</item>
    </izvorni_sadrzaj>
    <derivirana_varijabla naziv="DomainObject.Predmet.SudioniciListAdressOIB_1">
      <item>FINA Regionalni centar Zagreb, OIB 85821130368, Trg svibanjskih žrtava 1995. 1,10000 Zagreb</item>
      <item>BAL BIS GRUPA d.o.o., OIB 18190353422, Vladimira Varićaka 7,10000 Zagreb</item>
      <item>ASleksandra Baljak, OIB 14950961722, Vladimira Varičaka 7,10000 Zagreb</item>
      <item>MARKO KERN, KRALJA DRŽISLAVA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18190353422</item>
      <item>, OIB 14950961722</item>
      <item>, OIB null</item>
    </izvorni_sadrzaj>
    <derivirana_varijabla naziv="DomainObject.Predmet.SudioniciListNazivOIB_1">
      <item>, OIB 85821130368</item>
      <item>, OIB 18190353422</item>
      <item>, OIB 14950961722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267</properties:Words>
  <properties:Characters>1372</properties:Characters>
  <properties:Lines>42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2016-07-22T11:13:00Z</dcterms:created>
  <dc:creator>Sudsko vijeće</dc:creator>
  <cp:lastModifiedBy>Željka Kordić</cp:lastModifiedBy>
  <cp:lastPrinted>2016-07-22T12:16:00Z</cp:lastPrinted>
  <dcterms:modified xmlns:xsi="http://www.w3.org/2001/XMLSchema-instance" xsi:type="dcterms:W3CDTF">2016-07-22T12:18:00Z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