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9d96" w14:paraId="e1e9d96" w:rsidRDefault="002823B3" w:rsidP="002823B3" w:rsidR="002823B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D0B9B">
        <w:rPr>
          <w:b/>
        </w:rPr>
        <w:t>Broj: 7/St-</w:t>
      </w:r>
      <w:r w:rsidR="00691989">
        <w:rPr>
          <w:b/>
        </w:rPr>
        <w:t>1697/2016-</w:t>
      </w:r>
      <w:r w:rsidR="003F352F">
        <w:rPr>
          <w:b/>
        </w:rPr>
        <w:t>27</w:t>
      </w:r>
    </w:p>
    <w:p w:rsidRDefault="002823B3" w:rsidP="002823B3" w:rsidR="002823B3">
      <w:pPr>
        <w:rPr>
          <w:b/>
        </w:rPr>
      </w:pPr>
      <w:r>
        <w:rPr>
          <w:b/>
        </w:rPr>
        <w:t>REPUBLIKA HRVATSKA</w:t>
      </w:r>
    </w:p>
    <w:p w:rsidRDefault="002823B3" w:rsidP="002823B3" w:rsidR="002823B3">
      <w:pPr>
        <w:rPr>
          <w:b/>
        </w:rPr>
      </w:pPr>
      <w:r>
        <w:rPr>
          <w:b/>
        </w:rPr>
        <w:t>TRGOVAČKI SUD U OSIJEKU</w:t>
      </w:r>
    </w:p>
    <w:p w:rsidRDefault="002823B3" w:rsidP="002823B3" w:rsidR="002823B3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823B3" w:rsidP="002823B3" w:rsidR="002823B3">
      <w:pPr>
        <w:rPr>
          <w:b/>
        </w:rPr>
      </w:pPr>
      <w:r>
        <w:rPr>
          <w:b/>
        </w:rPr>
        <w:t>Trg pobjede 13</w:t>
      </w:r>
    </w:p>
    <w:p w:rsidRDefault="002823B3" w:rsidP="002823B3" w:rsidR="002823B3">
      <w:pPr>
        <w:rPr>
          <w:b/>
        </w:rPr>
      </w:pPr>
      <w:r>
        <w:rPr>
          <w:b/>
        </w:rPr>
        <w:t>Slavonski Brod</w:t>
      </w:r>
    </w:p>
    <w:p w:rsidRDefault="002823B3" w:rsidP="002823B3" w:rsidR="002823B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823B3" w:rsidP="002823B3" w:rsidR="002823B3">
      <w:pPr>
        <w:jc w:val="center"/>
        <w:rPr>
          <w:b/>
        </w:rPr>
      </w:pPr>
    </w:p>
    <w:p w:rsidRDefault="002823B3" w:rsidP="002823B3" w:rsidR="002823B3">
      <w:pPr>
        <w:jc w:val="center"/>
        <w:rPr>
          <w:b/>
        </w:rPr>
      </w:pPr>
      <w:r>
        <w:rPr>
          <w:b/>
        </w:rPr>
        <w:t>R J E Š E N J E</w:t>
      </w:r>
    </w:p>
    <w:p w:rsidRDefault="002823B3" w:rsidP="002823B3" w:rsidR="002823B3"/>
    <w:p w:rsidRDefault="002823B3" w:rsidP="00BC4E74" w:rsidR="002823B3">
      <w:pPr>
        <w:ind w:firstLine="1440"/>
        <w:jc w:val="both"/>
      </w:pPr>
      <w:r>
        <w:t xml:space="preserve">TRGOVAČKI SUD U OSIJEKU, STALNA SLUŽBA U SLAVONSKOM BRODU, po stečajnoj sutkinji Mirni Vujčić, </w:t>
      </w:r>
      <w:r w:rsidR="005D0B9B" w:rsidRPr="005D0B9B">
        <w:t xml:space="preserve">postupajući po prijedlogu  predlagatelja FINANCIJSKE AGENCIJE, Regionalnog centra Osijek, Podružnice Slavonski Brod, za otvaranje stečajnog postupka nad stečajnim dužnikom </w:t>
      </w:r>
      <w:r w:rsidR="00691989" w:rsidRPr="00691989">
        <w:t>DILJ ELEKTRONIKA d.o.o. za građenje, trgovinu i usluge, skraćena tvrtka: DILJ ELEKTRONIKA d.o.o., Slavonski Brod, Ljudevita Gaja 34, OIB: 46091546773</w:t>
      </w:r>
      <w:r>
        <w:t xml:space="preserve">, nakon održanog ročišta dana </w:t>
      </w:r>
      <w:r w:rsidR="006D746F">
        <w:t>2</w:t>
      </w:r>
      <w:r w:rsidR="00691989">
        <w:t>7</w:t>
      </w:r>
      <w:r>
        <w:t xml:space="preserve">. </w:t>
      </w:r>
      <w:r w:rsidR="00691989">
        <w:t>siječnja</w:t>
      </w:r>
      <w:r>
        <w:t xml:space="preserve"> 201</w:t>
      </w:r>
      <w:r w:rsidR="00691989">
        <w:t>7</w:t>
      </w:r>
      <w:r>
        <w:t>. godine radi rasprave o pretpostavkama za otvaranje stečajnog postupka i očitovanja o prijedlogu za otvar</w:t>
      </w:r>
      <w:r w:rsidR="002B5CE2">
        <w:t>anje stečajnog postupka,</w:t>
      </w:r>
      <w:r w:rsidR="00BC4E74" w:rsidRPr="00BC4E74">
        <w:t xml:space="preserve">  te proteka roka za uplatu predujma za pokriće troškova prethodnog i otvorenog stečajnog postupk</w:t>
      </w:r>
      <w:r w:rsidR="00BC4E74">
        <w:t>a</w:t>
      </w:r>
      <w:r w:rsidR="00BC4E74" w:rsidRPr="00BC4E74">
        <w:t xml:space="preserve"> </w:t>
      </w:r>
      <w:r w:rsidR="002B5CE2">
        <w:t>dana 1</w:t>
      </w:r>
      <w:r w:rsidR="00691989">
        <w:t>3</w:t>
      </w:r>
      <w:r>
        <w:t xml:space="preserve">. </w:t>
      </w:r>
      <w:r w:rsidR="00691989">
        <w:t>ožujka</w:t>
      </w:r>
      <w:r>
        <w:t xml:space="preserve"> 2017. godine </w:t>
      </w:r>
    </w:p>
    <w:p w:rsidRDefault="002823B3" w:rsidP="00BC4E74" w:rsidR="002823B3">
      <w:pPr>
        <w:jc w:val="both"/>
      </w:pPr>
    </w:p>
    <w:p w:rsidRDefault="002823B3" w:rsidP="00283C54" w:rsidR="002823B3">
      <w:pPr>
        <w:jc w:val="center"/>
      </w:pPr>
      <w:r>
        <w:t>r i j e š i o     j e</w:t>
      </w:r>
    </w:p>
    <w:p w:rsidRDefault="002823B3" w:rsidP="00BC4E74" w:rsidR="002823B3">
      <w:pPr>
        <w:jc w:val="both"/>
      </w:pP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I.  Otvara se stečajni postupak nad stečajnim dužnikom </w:t>
      </w:r>
      <w:r w:rsidR="00691989" w:rsidRPr="00691989">
        <w:t>DILJ ELEKTRONIKA d.o.o. za građenje, trgovinu i usluge, skraćena tvrtka: DILJ ELEKTRONIKA d.o.o., Slavonski Brod, Ljudevita Gaja 34, OIB: 46091546773</w:t>
      </w:r>
      <w:r w:rsidRPr="002B5CE2">
        <w:t>.</w:t>
      </w:r>
    </w:p>
    <w:p w:rsidRDefault="002B5CE2" w:rsidP="00BC4E74" w:rsidR="002B5CE2" w:rsidRPr="002B5CE2">
      <w:pPr>
        <w:jc w:val="both"/>
      </w:pPr>
    </w:p>
    <w:p w:rsidRDefault="002B5CE2" w:rsidP="00BC4E74" w:rsidR="002B5CE2" w:rsidRPr="00691989">
      <w:pPr>
        <w:jc w:val="both"/>
        <w:rPr>
          <w:b/>
        </w:rPr>
      </w:pPr>
      <w:r>
        <w:t xml:space="preserve">  </w:t>
      </w:r>
      <w:r>
        <w:tab/>
      </w:r>
      <w:r>
        <w:tab/>
      </w:r>
      <w:r w:rsidRPr="002B5CE2">
        <w:t xml:space="preserve">II. Za stečajnog upravitelja imenuje se </w:t>
      </w:r>
      <w:r w:rsidR="00C621CA" w:rsidRPr="00C621CA">
        <w:t>Slavko Marinac iz Požege, Kralja Krešimira 53, OIB: 37776084692</w:t>
      </w:r>
    </w:p>
    <w:p w:rsidRDefault="002B5CE2" w:rsidP="00BC4E74" w:rsidR="002B5CE2" w:rsidRPr="002B5CE2">
      <w:pPr>
        <w:jc w:val="both"/>
      </w:pPr>
      <w:r w:rsidRPr="002B5CE2">
        <w:t xml:space="preserve">  </w:t>
      </w: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III. Zaključuje se stečajni postupak nad </w:t>
      </w:r>
      <w:r w:rsidR="00691989" w:rsidRPr="00691989">
        <w:t>DILJ ELEKTRONIKA d.o.o. za građenje, trgovinu i usluge, skraćena tvrtka: DILJ ELEKTRONIKA d.o.o., Slavonski Brod, Ljudevita Gaja 34, OIB: 46091546773</w:t>
      </w:r>
      <w:r w:rsidRPr="002B5CE2">
        <w:t>, jer stečajna masa nije dostatna ni za namirenje troškova stečajnog postupka.</w:t>
      </w:r>
    </w:p>
    <w:p w:rsidRDefault="002B5CE2" w:rsidP="00BC4E74" w:rsidR="002B5CE2" w:rsidRPr="002B5CE2">
      <w:pPr>
        <w:jc w:val="both"/>
      </w:pPr>
    </w:p>
    <w:p w:rsidRDefault="002B5CE2" w:rsidP="00BC4E74" w:rsidR="002B5CE2" w:rsidRPr="002B5CE2">
      <w:pPr>
        <w:jc w:val="both"/>
      </w:pPr>
      <w:r w:rsidRPr="002B5CE2">
        <w:t xml:space="preserve">                         IV. Po pravomoćnosti ovog rješenja navedeni stečajni dužnik brisat će se iz sudskog registra.</w:t>
      </w:r>
    </w:p>
    <w:p w:rsidRDefault="002823B3" w:rsidP="00283C54" w:rsidR="002823B3">
      <w:pPr>
        <w:jc w:val="center"/>
      </w:pPr>
      <w:r>
        <w:t>Obrazloženje</w:t>
      </w:r>
    </w:p>
    <w:p w:rsidRDefault="002823B3" w:rsidP="00BC4E74" w:rsidR="002823B3">
      <w:pPr>
        <w:jc w:val="both"/>
      </w:pPr>
    </w:p>
    <w:p w:rsidRDefault="002823B3" w:rsidP="00602F7F" w:rsidR="00BA5517">
      <w:pPr>
        <w:ind w:firstLine="1440"/>
        <w:jc w:val="both"/>
      </w:pPr>
      <w:r>
        <w:t xml:space="preserve">Na temelju prijedloga Financijske agencije, Regionalnog centra Osijek Podružnice </w:t>
      </w:r>
      <w:r w:rsidR="00476DAB">
        <w:t>Slavonski Brod</w:t>
      </w:r>
      <w:r>
        <w:t xml:space="preserve"> pod</w:t>
      </w:r>
      <w:r w:rsidR="00691989">
        <w:t>nesenog na temelju odredbe čl. 444</w:t>
      </w:r>
      <w:r>
        <w:t xml:space="preserve">. st. </w:t>
      </w:r>
      <w:r w:rsidR="00691989">
        <w:t>2</w:t>
      </w:r>
      <w:r>
        <w:t xml:space="preserve">. Stečajnog zakona (dalje: SZ, NN 71/15),  zakazana su ročišta radi rasprave o pretpostavkama za otvaranje stečajnog postupka i očitovanja o prijedlogu za otvaranje stečajnog postupka  nad stečajnim dužnikom </w:t>
      </w:r>
      <w:r w:rsidR="00691989" w:rsidRPr="00691989">
        <w:t>DILJ ELEKTRONIKA d.o.o. za građenje, trgovinu i usluge, skraćena tvrtka: DILJ ELEKTRONIKA d.o.o., Slavonski Brod, Ljudevita Gaja 34, OIB: 46091546773</w:t>
      </w:r>
      <w:r w:rsidR="00691989">
        <w:t xml:space="preserve"> </w:t>
      </w:r>
      <w:r w:rsidR="00187240">
        <w:t>na koj</w:t>
      </w:r>
      <w:r w:rsidR="00602F7F">
        <w:t>e</w:t>
      </w:r>
      <w:r>
        <w:t xml:space="preserve"> nije prist</w:t>
      </w:r>
      <w:r w:rsidR="002B5CE2">
        <w:t>upio član uprave dužnika, pa</w:t>
      </w:r>
      <w:r w:rsidR="00EF1315">
        <w:t xml:space="preserve"> </w:t>
      </w:r>
      <w:r w:rsidR="006D746F">
        <w:t>je rješen</w:t>
      </w:r>
      <w:r w:rsidR="00691989">
        <w:t>jem poslovni broj St-1697/2016-17 od 08</w:t>
      </w:r>
      <w:r w:rsidR="00602F7F">
        <w:t xml:space="preserve">. </w:t>
      </w:r>
      <w:r w:rsidR="00691989">
        <w:t>prosinca</w:t>
      </w:r>
      <w:r w:rsidR="00602F7F">
        <w:t xml:space="preserve"> </w:t>
      </w:r>
      <w:r>
        <w:t xml:space="preserve"> 2016. godine imenovan privremeni stečajni upravitelj </w:t>
      </w:r>
      <w:r w:rsidR="00691989">
        <w:t>Slavko Marinac iz Požege</w:t>
      </w:r>
      <w:r>
        <w:t xml:space="preserve"> s dužnostima i ovlastima ispitati mogu li se imovinom dužnika namiriti troškovi stečajnog postupka te</w:t>
      </w:r>
      <w:r w:rsidR="002B5CE2">
        <w:t xml:space="preserve"> </w:t>
      </w:r>
    </w:p>
    <w:p w:rsidRDefault="00BA5517" w:rsidP="00BA5517" w:rsidR="00BA5517">
      <w:pPr>
        <w:ind w:firstLine="1440"/>
        <w:jc w:val="right"/>
        <w:rPr>
          <w:b/>
        </w:rPr>
      </w:pPr>
      <w:r w:rsidRPr="00BA5517">
        <w:rPr>
          <w:b/>
        </w:rPr>
        <w:lastRenderedPageBreak/>
        <w:t>Broj: 7/St-1697/2016-27</w:t>
      </w:r>
    </w:p>
    <w:p w:rsidRDefault="00BA5517" w:rsidP="00BA5517" w:rsidR="00BA5517">
      <w:pPr>
        <w:ind w:firstLine="1440"/>
        <w:jc w:val="right"/>
        <w:rPr>
          <w:b/>
        </w:rPr>
      </w:pPr>
    </w:p>
    <w:p w:rsidRDefault="002823B3" w:rsidP="00BA5517" w:rsidR="00602F7F">
      <w:pPr>
        <w:jc w:val="both"/>
      </w:pPr>
      <w:r>
        <w:t>postoje li razlozi za otvaranje stečajnog postupka nad stečajnim dužnikom odnosno da li je u međuvremenu otpao stečajni razlog nesposob</w:t>
      </w:r>
      <w:r w:rsidR="00DE4DC4">
        <w:t>nosti za plaćanje</w:t>
      </w:r>
      <w:r w:rsidR="00283C54">
        <w:t>.</w:t>
      </w:r>
      <w:r w:rsidR="00DE4DC4">
        <w:t xml:space="preserve"> </w:t>
      </w:r>
    </w:p>
    <w:p w:rsidRDefault="00EA1C5B" w:rsidP="00EA1C5B" w:rsidR="00EA1C5B" w:rsidRPr="00EA1C5B">
      <w:pPr>
        <w:ind w:firstLine="1440"/>
        <w:jc w:val="both"/>
      </w:pPr>
      <w:r w:rsidRPr="00EA1C5B">
        <w:t xml:space="preserve">Tijekom postupka po službenoj dužnosti pribavljeno je posljednje javno objavljeno  financijsko izvješće – bilanca za 2013. godinu, podaci o vlasništvu motornih vozila i nekretnina dužnika te  je izvršen uvid u sve isprave priložene spisu. </w:t>
      </w:r>
    </w:p>
    <w:p w:rsidRDefault="00EA1C5B" w:rsidP="00EA1C5B" w:rsidR="00EA1C5B" w:rsidRPr="00EA1C5B">
      <w:pPr>
        <w:ind w:firstLine="1440"/>
        <w:jc w:val="both"/>
      </w:pPr>
      <w:r w:rsidRPr="00EA1C5B">
        <w:t>Iz prijedloga za otvaranje stečajnog postupka Financijske agencije ( dalje  FINA ) proizlazi da je dužnik na dan  01. rujna  2015. godine u Očevidniku redoslijeda osnova za plaćanje ima evidentirane neizvršene osnove za plaćanje u neprekinutom razdoblju od 712 dana u ukupnom iznosu od 22.503,28 Kn te dvije zaposlene osobe, a na takav način se Financijska očitovala i u svojim podnescima od 19. rujna 2016. godine, 04. studenog 2016. godine i 08. prosinca 2016. godine.</w:t>
      </w:r>
    </w:p>
    <w:p w:rsidRDefault="00EA1C5B" w:rsidP="00EA1C5B" w:rsidR="00EA1C5B" w:rsidRPr="00EA1C5B">
      <w:pPr>
        <w:ind w:firstLine="1440"/>
        <w:jc w:val="both"/>
      </w:pPr>
      <w:r w:rsidRPr="00EA1C5B">
        <w:t>Uvidom u potvrdu Zemljišnoknjižnog odjela Općinskog suda Slavonski Brod od 19. rujna 2016.godine utvrđeno je da dužnik nije vlasnikom nekretnina na  području nadležnosti toga suda, a uvidom u Uvjerenje Policijske uprave Brodsko – posavske  od 20. rujna 2016.godine utvrđeno je da nije vlasnik motornih vozila.</w:t>
      </w:r>
    </w:p>
    <w:p w:rsidRDefault="00EA1C5B" w:rsidP="00EA1C5B" w:rsidR="00EA1C5B" w:rsidRPr="00EA1C5B">
      <w:pPr>
        <w:ind w:firstLine="1440"/>
        <w:jc w:val="both"/>
      </w:pPr>
      <w:r w:rsidRPr="00EA1C5B">
        <w:t xml:space="preserve"> Saslušanjem privremenog stečajnog upravitelja, uvidom u izvješće privremenog stečajnog upravitelja i priloge izvješću utvrđeno je da su dužnikovi računi zatvoreni, iako nije jasno iz kojih je razloga zatvaranje računa nastupilo te da je iz Očevidnika o redoslijedu FINA-e vidljivo da postoje nepodmirene osnove za izvršenje pa bi u slučaju ako bi dužnik otvorio račun  </w:t>
      </w:r>
      <w:proofErr w:type="spellStart"/>
      <w:r w:rsidRPr="00EA1C5B">
        <w:t>račun</w:t>
      </w:r>
      <w:proofErr w:type="spellEnd"/>
      <w:r w:rsidRPr="00EA1C5B">
        <w:t xml:space="preserve"> bi se automatski blokirao. Privremeni stečajni upravitelj ustrajao je u tvrdnjama da iz očitovanja FINA-e vidljivo da FINA tvrdi da nepodmirene obveze dužnika na dan 01. rujna 2016. godine iznose 22.503,28 Kn, a neprekinuto razdoblje blokade traje 712 dana, pa je time ostvaren stečajni razlog nesposobnosti za plaćanje. I iz Očevidnika o redoslijedu plaćanja  FINA-e od  13. prosinca 2016. godine vidljivo je da je nastupila privremena obustava izvršenja pojedinih naloga zbog zatvaranja računa </w:t>
      </w:r>
      <w:proofErr w:type="spellStart"/>
      <w:r w:rsidRPr="00EA1C5B">
        <w:t>ovršenika</w:t>
      </w:r>
      <w:proofErr w:type="spellEnd"/>
      <w:r w:rsidRPr="00EA1C5B">
        <w:t xml:space="preserve"> – dužnika, a kako se ovi podaci odnose na razdoblje od 22. prosinca  2011. godine do 30. rujna 2014. godine priklonjena je vjera podacima  FINA-e navedenima u prijedlogu za otvaranje stečajnog postupka i daljnjim podnescima FINA-e iz kojih proizlazi da je dužnik na dan 01. rujna 2015. godine u Očevidniku redoslijeda osnova za plaćanje ima evidentirane neizvršene osnove u neprekinutom razdoblju od 712 dana i u iznosu od 22.503,28 Kn i da je tako nesposoban za plaćanje.</w:t>
      </w:r>
    </w:p>
    <w:p w:rsidRDefault="00EA1C5B" w:rsidP="00EA1C5B" w:rsidR="00EA1C5B">
      <w:pPr>
        <w:ind w:firstLine="1440"/>
        <w:jc w:val="both"/>
      </w:pPr>
      <w:r w:rsidRPr="00EA1C5B">
        <w:t xml:space="preserve">  </w:t>
      </w:r>
      <w:r w:rsidR="00476DAB">
        <w:t>Na temelju saslušanja pr</w:t>
      </w:r>
      <w:r w:rsidRPr="00EA1C5B">
        <w:t>ivremen</w:t>
      </w:r>
      <w:r w:rsidR="00476DAB">
        <w:t>og</w:t>
      </w:r>
      <w:r w:rsidRPr="00EA1C5B">
        <w:t xml:space="preserve"> stečajn</w:t>
      </w:r>
      <w:r w:rsidR="00476DAB">
        <w:t>og</w:t>
      </w:r>
      <w:r w:rsidRPr="00EA1C5B">
        <w:t xml:space="preserve"> upravitelj</w:t>
      </w:r>
      <w:r w:rsidR="00476DAB">
        <w:t>a utvrđeno je da</w:t>
      </w:r>
      <w:r w:rsidRPr="00EA1C5B">
        <w:t xml:space="preserve"> dužnik ima uposlene dvije osobe, da kao porezni obveznik nije dostavljao potrebnu dokumentaciju poreznim tijelima za 2014., 2015. i  2016.godinu, a niti</w:t>
      </w:r>
      <w:r w:rsidR="00476DAB">
        <w:t xml:space="preserve"> odgovarajuće obrasce za plaće, </w:t>
      </w:r>
      <w:r w:rsidRPr="00EA1C5B">
        <w:t>da dužnik nije vlasnik nekretnina,  motornih vozila, niti je nositelj imovinskih prava, niti dionica i poslovnih udjela u drugim društvima, da kratkotrajnu  imovinu koja se iskazivala u bilanci za 2013.godinu  u iznosu od 34.455,00 Kn čine potraživanja koja su s obzirom da se radi o kratkotrajnoj imovini u zastari, a novac potrošen</w:t>
      </w:r>
      <w:r w:rsidR="00476DAB">
        <w:t>. Nadalje je utvrđeno</w:t>
      </w:r>
      <w:r w:rsidRPr="00EA1C5B">
        <w:t xml:space="preserve"> da </w:t>
      </w:r>
      <w:r w:rsidR="00476DAB">
        <w:t xml:space="preserve"> privremeni stečajni upravitelj </w:t>
      </w:r>
      <w:r w:rsidRPr="00EA1C5B">
        <w:t>nije mogao sa sigurnošću utvrditi strukturu dugotrajne imovine u iznosu od 57.858,00 Kn, ali da se ne radi o nekretninama, već se može raditi o pokretnoj imovini -  alatima za održavanje i  popravak računalne opreme i elektroničkih uređaja što je vidljivo iz predmeta poslovanja dužnika, ali da nije mogao utvrditi gdje se ta imovina nalazi i da li uopće postoji, a s obzirom da je od iskaza u bilanci  za 2013.godinu prošlo više od tri godine v</w:t>
      </w:r>
      <w:r w:rsidR="00476DAB">
        <w:t>rijedi manje zbog amortizacije te da</w:t>
      </w:r>
      <w:r w:rsidRPr="00EA1C5B">
        <w:t xml:space="preserve"> obveze dužnika iznose 26.137,05 Kn. Privremeni stečajni upravitelj se nastavno tome očitovao da  dužnik nema imovinu koja bi bila dostatna za namirenje troškova stečajnog postupka i predložio da se postupi sukladno odredbi čl.132 SZ-a i pozovu osobe koje imaju pravni interes za provedbom stečajnog postupka uplatiti predujam u iznosu od 23.800,00 Kn.</w:t>
      </w:r>
    </w:p>
    <w:p w:rsidRDefault="00BA5517" w:rsidP="00BA5517" w:rsidR="00BA5517">
      <w:pPr>
        <w:ind w:firstLine="1440"/>
        <w:jc w:val="right"/>
        <w:rPr>
          <w:b/>
        </w:rPr>
      </w:pPr>
      <w:r w:rsidRPr="00BA5517">
        <w:rPr>
          <w:b/>
        </w:rPr>
        <w:lastRenderedPageBreak/>
        <w:t>Broj: 7/St-1697/2016-27</w:t>
      </w:r>
    </w:p>
    <w:p w:rsidRDefault="00BA5517" w:rsidP="00BA5517" w:rsidR="00BA5517" w:rsidRPr="00EA1C5B">
      <w:pPr>
        <w:ind w:firstLine="1440"/>
        <w:jc w:val="right"/>
      </w:pPr>
    </w:p>
    <w:p w:rsidRDefault="00476DAB" w:rsidP="00BA5517" w:rsidR="00187240" w:rsidRPr="00187240">
      <w:pPr>
        <w:ind w:firstLine="1440"/>
        <w:jc w:val="both"/>
      </w:pPr>
      <w:r>
        <w:t>Stoga je</w:t>
      </w:r>
      <w:r w:rsidR="00EA1C5B" w:rsidRPr="00EA1C5B">
        <w:t xml:space="preserve"> utvrđeno da je stečajni dužnik nesposoban za plaćanje i tako ostvaren stečajni razlog koji propisuje odredba čl. 5. SZ-a. </w:t>
      </w:r>
      <w:r w:rsidR="00BA5517">
        <w:rPr>
          <w:b/>
        </w:rPr>
        <w:t xml:space="preserve">       </w:t>
      </w:r>
      <w:r w:rsidR="00602F7F">
        <w:rPr>
          <w:b/>
        </w:rPr>
        <w:t xml:space="preserve">        </w:t>
      </w:r>
      <w:r w:rsidR="002823B3">
        <w:tab/>
        <w:t xml:space="preserve"> </w:t>
      </w:r>
      <w:r w:rsidR="002823B3">
        <w:tab/>
      </w:r>
    </w:p>
    <w:p w:rsidRDefault="00187240" w:rsidP="00BC4E74" w:rsidR="002B5CE2" w:rsidRPr="002B5CE2">
      <w:pPr>
        <w:jc w:val="both"/>
      </w:pPr>
      <w:r>
        <w:t xml:space="preserve"> </w:t>
      </w:r>
      <w:r>
        <w:tab/>
      </w:r>
      <w:r>
        <w:tab/>
      </w:r>
      <w:r w:rsidR="002436B4">
        <w:t>S obzirom da</w:t>
      </w:r>
      <w:r w:rsidR="002823B3">
        <w:t xml:space="preserve"> je na temelju Izvješća i očitovanja privremenog stečajnog upravitelja utvrđeno da </w:t>
      </w:r>
      <w:r w:rsidR="004A3CBF">
        <w:t xml:space="preserve">je </w:t>
      </w:r>
      <w:r w:rsidR="002823B3">
        <w:t xml:space="preserve">u trenutku odlučivanja o prijedlogu </w:t>
      </w:r>
      <w:r w:rsidR="004A3CBF">
        <w:t>imovina stečajnog dužnika neznatne vrijednosti i nije dostatna</w:t>
      </w:r>
      <w:r w:rsidR="002823B3">
        <w:t xml:space="preserve"> za namirenje troškova stečajnog postupka,</w:t>
      </w:r>
      <w:r w:rsidR="002B5CE2">
        <w:t xml:space="preserve"> </w:t>
      </w:r>
      <w:r w:rsidR="00845E3E">
        <w:t>to</w:t>
      </w:r>
      <w:r w:rsidR="002B5CE2">
        <w:t xml:space="preserve"> su</w:t>
      </w:r>
      <w:r w:rsidR="002823B3">
        <w:t xml:space="preserve"> sukladno odredbi čl. 132. Stečajnog zakona </w:t>
      </w:r>
      <w:r w:rsidR="00EA1C5B">
        <w:t>rješenjem posl.br. 7/St-1697</w:t>
      </w:r>
      <w:r w:rsidR="00E113B8">
        <w:t>/2016-2</w:t>
      </w:r>
      <w:r w:rsidR="00EA1C5B">
        <w:t>3</w:t>
      </w:r>
      <w:r w:rsidR="002B5CE2">
        <w:t xml:space="preserve"> od 0</w:t>
      </w:r>
      <w:r w:rsidR="00EA1C5B">
        <w:t>1</w:t>
      </w:r>
      <w:r w:rsidR="002B5CE2">
        <w:t>.</w:t>
      </w:r>
      <w:r w:rsidR="00EA1C5B">
        <w:t xml:space="preserve"> veljače</w:t>
      </w:r>
      <w:r w:rsidR="002B5CE2">
        <w:t xml:space="preserve"> 2017.godine pozvane osobe</w:t>
      </w:r>
      <w:r w:rsidR="002823B3">
        <w:t xml:space="preserve"> koje imaju pravni interes za provedbom stečajnog postupka da u roku od 15 dana uplate predujam za namirenje troškova prethodnog i otvorenog stečajnog postupka, </w:t>
      </w:r>
      <w:r w:rsidR="004A3CBF">
        <w:t>a</w:t>
      </w:r>
      <w:r w:rsidR="002B5CE2">
        <w:t xml:space="preserve"> rješenje je javno objavljeno na mrežnoj stranici e-Oglasna ploča sudo</w:t>
      </w:r>
      <w:r w:rsidR="002436B4">
        <w:t>va dana 0</w:t>
      </w:r>
      <w:r w:rsidR="00EA1C5B">
        <w:t>1</w:t>
      </w:r>
      <w:r w:rsidR="002436B4">
        <w:t>.</w:t>
      </w:r>
      <w:r w:rsidR="00EA1C5B">
        <w:t xml:space="preserve"> veljače</w:t>
      </w:r>
      <w:r w:rsidR="002436B4">
        <w:t xml:space="preserve"> 2017.godine, a u</w:t>
      </w:r>
      <w:r w:rsidR="002B5CE2" w:rsidRPr="002B5CE2">
        <w:t xml:space="preserve"> ostavljenom roku nitko od vjerovnika odnosno osoba koje imaju pravni interes za provedbom stečajnog postupka nije uplatio predujam za namirenje troškova postupka, a što je utvrđeno provjerom u računovodstvu suda.</w:t>
      </w:r>
    </w:p>
    <w:p w:rsidRDefault="002B5CE2" w:rsidP="00BC4E74" w:rsidR="002B5CE2" w:rsidRPr="002B5CE2">
      <w:pPr>
        <w:jc w:val="both"/>
      </w:pPr>
      <w:r w:rsidRPr="002B5CE2">
        <w:t xml:space="preserve"> </w:t>
      </w:r>
      <w:r w:rsidRPr="002B5CE2">
        <w:tab/>
        <w:t xml:space="preserve"> </w:t>
      </w:r>
      <w:r w:rsidRPr="002B5CE2">
        <w:tab/>
        <w:t xml:space="preserve">Kako je, dakle, utvrđeno da </w:t>
      </w:r>
      <w:r w:rsidR="004A3CBF">
        <w:t>je</w:t>
      </w:r>
      <w:r w:rsidRPr="002B5CE2">
        <w:t xml:space="preserve"> na strani stečajnog du</w:t>
      </w:r>
      <w:r w:rsidR="004A3CBF">
        <w:t>žnika ostvaren stečajni razlog</w:t>
      </w:r>
      <w:r w:rsidRPr="002B5CE2">
        <w:t xml:space="preserve"> nespos</w:t>
      </w:r>
      <w:r w:rsidR="00EA1C5B">
        <w:t xml:space="preserve">obnosti za plaćanje </w:t>
      </w:r>
      <w:r w:rsidRPr="002B5CE2">
        <w:t>propisan</w:t>
      </w:r>
      <w:r w:rsidR="00EA1C5B">
        <w:t>o</w:t>
      </w:r>
      <w:r w:rsidRPr="002B5CE2">
        <w:t xml:space="preserve"> odredbom čl. 5. SZ-a</w:t>
      </w:r>
      <w:r w:rsidR="00947B69">
        <w:t xml:space="preserve">, </w:t>
      </w:r>
      <w:r w:rsidRPr="002B5CE2">
        <w:t>da</w:t>
      </w:r>
      <w:r w:rsidR="00E113B8">
        <w:t xml:space="preserve"> dužnik ima </w:t>
      </w:r>
      <w:r w:rsidR="00947B69">
        <w:t>zap</w:t>
      </w:r>
      <w:r w:rsidR="00D44B03">
        <w:t>o</w:t>
      </w:r>
      <w:r w:rsidR="00E113B8">
        <w:t>slen</w:t>
      </w:r>
      <w:r w:rsidR="004A3CBF">
        <w:t>e</w:t>
      </w:r>
      <w:r w:rsidR="00E113B8">
        <w:t xml:space="preserve"> </w:t>
      </w:r>
      <w:r w:rsidR="004A3CBF">
        <w:t>dvije</w:t>
      </w:r>
      <w:r w:rsidR="00947B69">
        <w:t xml:space="preserve"> o</w:t>
      </w:r>
      <w:r w:rsidR="002436B4">
        <w:t>sobe</w:t>
      </w:r>
      <w:r w:rsidR="00947B69">
        <w:t>, ali da</w:t>
      </w:r>
      <w:r w:rsidRPr="002B5CE2">
        <w:t xml:space="preserve"> imovina stečajnog dužnika u trenutku odlučivanja neznatne vrijednosti i nije dostatna za namirenje troškova stečajnog postupka, to je na temelju odredbe čl. 132. st. 2.  SZ-a valjalo donijeti odluku o otvaranju i zaključenju stečajnog postupka nad stečajnim dužnikom.</w:t>
      </w:r>
    </w:p>
    <w:p w:rsidRDefault="002B5CE2" w:rsidP="00C621CA" w:rsidR="002B5CE2">
      <w:pPr>
        <w:jc w:val="both"/>
      </w:pPr>
      <w:r w:rsidRPr="002B5CE2">
        <w:t xml:space="preserve">                     Izbor </w:t>
      </w:r>
      <w:r w:rsidR="00947B69">
        <w:t xml:space="preserve">i imenovanje </w:t>
      </w:r>
      <w:r w:rsidRPr="002B5CE2">
        <w:t>stečajnog upravitelja</w:t>
      </w:r>
      <w:r w:rsidR="002436B4">
        <w:t xml:space="preserve"> </w:t>
      </w:r>
      <w:r w:rsidR="00C621CA">
        <w:t>Slavka Marinca iz Požege</w:t>
      </w:r>
      <w:r w:rsidRPr="002B5CE2">
        <w:t xml:space="preserve"> izvršen je sukladno odredbama </w:t>
      </w:r>
      <w:r w:rsidR="00DE4DC4">
        <w:t>čl.</w:t>
      </w:r>
      <w:r w:rsidR="00947B69">
        <w:t xml:space="preserve"> 84., </w:t>
      </w:r>
      <w:r w:rsidR="00DE4DC4">
        <w:t xml:space="preserve"> 85 st.2 i čl.132 st. 2</w:t>
      </w:r>
      <w:r w:rsidRPr="002B5CE2">
        <w:t xml:space="preserve"> SZ-a</w:t>
      </w:r>
      <w:r w:rsidR="00DE4DC4">
        <w:t xml:space="preserve"> jer je tijekom postupka imenovan privremeni</w:t>
      </w:r>
      <w:r w:rsidR="00947B69">
        <w:t>m stečajnim upraviteljem</w:t>
      </w:r>
      <w:r w:rsidR="004A3CBF">
        <w:t>,</w:t>
      </w:r>
      <w:r w:rsidR="00947B69">
        <w:t xml:space="preserve"> </w:t>
      </w:r>
      <w:r w:rsidR="004A3CBF">
        <w:t>pa ga je</w:t>
      </w:r>
      <w:r w:rsidR="00DE4DC4">
        <w:t xml:space="preserve"> nastavno tome trebalo i imenovati stečajnim upraviteljem.</w:t>
      </w:r>
      <w:r w:rsidRPr="002B5CE2">
        <w:t xml:space="preserve"> </w:t>
      </w:r>
    </w:p>
    <w:p w:rsidRDefault="002823B3" w:rsidP="002823B3" w:rsidR="002823B3">
      <w:pPr>
        <w:ind w:firstLine="1440"/>
        <w:jc w:val="both"/>
      </w:pPr>
    </w:p>
    <w:p w:rsidRDefault="002823B3" w:rsidP="002823B3" w:rsidR="002823B3">
      <w:pPr>
        <w:jc w:val="both"/>
      </w:pPr>
      <w:r>
        <w:t xml:space="preserve"> </w:t>
      </w:r>
      <w:r>
        <w:tab/>
      </w:r>
      <w:r>
        <w:tab/>
      </w:r>
    </w:p>
    <w:p w:rsidRDefault="002823B3" w:rsidP="002823B3" w:rsidR="002823B3">
      <w:pPr>
        <w:jc w:val="center"/>
      </w:pPr>
      <w:r>
        <w:t>U Sl</w:t>
      </w:r>
      <w:r w:rsidR="00DE4DC4">
        <w:t>avonskom Brodu, 1</w:t>
      </w:r>
      <w:r w:rsidR="00EA1C5B">
        <w:t>3.ožujka</w:t>
      </w:r>
      <w:r>
        <w:t xml:space="preserve"> 2017. godine</w:t>
      </w:r>
    </w:p>
    <w:p w:rsidRDefault="002823B3" w:rsidP="002823B3" w:rsidR="002823B3">
      <w:pPr>
        <w:jc w:val="center"/>
      </w:pPr>
    </w:p>
    <w:p w:rsidRDefault="002823B3" w:rsidP="002823B3" w:rsidR="002823B3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2823B3" w:rsidP="002823B3" w:rsidR="002823B3">
      <w:pPr>
        <w:jc w:val="both"/>
      </w:pPr>
      <w:r>
        <w:t xml:space="preserve">                                                                                                             </w:t>
      </w:r>
      <w:r w:rsidR="004B2618">
        <w:t>Mirna Vujčić</w:t>
      </w:r>
    </w:p>
    <w:p w:rsidRDefault="002823B3" w:rsidP="002823B3" w:rsidR="002823B3">
      <w:pPr>
        <w:jc w:val="both"/>
      </w:pPr>
    </w:p>
    <w:p w:rsidRDefault="002823B3" w:rsidP="002823B3" w:rsidR="002823B3">
      <w:pPr>
        <w:jc w:val="both"/>
        <w:rPr>
          <w:lang w:val="en-US"/>
        </w:rPr>
      </w:pPr>
    </w:p>
    <w:p w:rsidRDefault="002823B3" w:rsidP="002823B3" w:rsidR="002823B3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NAPUTAK O PRAVNOM LIJEKU  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je žalba u roku od osam dana od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isteka osmog dana od dana objave rješenja na mrežnoj stranici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Visokom trgovačkom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sudu Republike Hrvatske Zagreb putem ovoga suda u tri primjerka. </w:t>
      </w:r>
    </w:p>
    <w:p w:rsidRDefault="002823B3" w:rsidP="002823B3" w:rsidR="002823B3"/>
    <w:p w:rsidRDefault="002823B3" w:rsidP="002823B3" w:rsidR="002823B3"/>
    <w:p w:rsidRDefault="002823B3" w:rsidP="002823B3" w:rsidR="002823B3">
      <w:r>
        <w:t xml:space="preserve">  </w:t>
      </w:r>
    </w:p>
    <w:p w:rsidRDefault="00944CCC" w:rsidP="00944CCC" w:rsidR="00944CCC" w:rsidRPr="00944CCC">
      <w:r w:rsidRPr="00944CCC">
        <w:t>DNA:</w:t>
      </w:r>
    </w:p>
    <w:p w:rsidRDefault="00944CCC" w:rsidP="00944CCC" w:rsidR="00944CCC" w:rsidRPr="00944CCC">
      <w:r w:rsidRPr="00944CCC">
        <w:t>1.Rješenje objaviti na mrežnoj stranici e-Oglasna ploča sudova</w:t>
      </w:r>
    </w:p>
    <w:p w:rsidRDefault="00944CCC" w:rsidP="00944CCC" w:rsidR="00944CCC" w:rsidRPr="00944CCC">
      <w:r w:rsidRPr="00944CCC">
        <w:t xml:space="preserve">2. Rješenje dostaviti </w:t>
      </w:r>
    </w:p>
    <w:p w:rsidRDefault="00944CCC" w:rsidP="00944CCC" w:rsidR="00944CCC" w:rsidRPr="00944CCC">
      <w:r w:rsidRPr="00944CCC">
        <w:t>- stečajnom upravitelju</w:t>
      </w:r>
    </w:p>
    <w:p w:rsidRDefault="00944CCC" w:rsidP="00944CCC" w:rsidR="00944CCC" w:rsidRPr="00944CCC">
      <w:r w:rsidRPr="00944CCC">
        <w:t>- zakonskom zastupniku dužnika</w:t>
      </w:r>
    </w:p>
    <w:p w:rsidRDefault="00944CCC" w:rsidP="00944CCC" w:rsidR="00944CCC" w:rsidRPr="00944CCC">
      <w:r w:rsidRPr="00944CCC">
        <w:t>- FINI Regionalni centar Osijek odmah i po pravomoćnosti</w:t>
      </w:r>
    </w:p>
    <w:p w:rsidRDefault="00944CCC" w:rsidP="00944CCC" w:rsidR="00944CCC" w:rsidRPr="00944CCC">
      <w:r w:rsidRPr="00944CCC">
        <w:t xml:space="preserve">- ŽDO Građansko-upravni odjel Slavonski Brod </w:t>
      </w:r>
    </w:p>
    <w:p w:rsidRDefault="00944CCC" w:rsidP="00944CCC" w:rsidR="00944CCC" w:rsidRPr="00944CCC">
      <w:r w:rsidRPr="00944CCC">
        <w:t>- Poreznoj upravi , Ispostavi Slavonski Brod po pravomoćnosti</w:t>
      </w:r>
    </w:p>
    <w:p w:rsidRDefault="00944CCC" w:rsidP="00944CCC" w:rsidR="00944CCC" w:rsidRPr="00944CCC">
      <w:r w:rsidRPr="00944CCC">
        <w:t>- sudskom registru odmah i po pravomoćnosti u elektronskom obliku</w:t>
      </w:r>
    </w:p>
    <w:p w:rsidRDefault="00944CCC" w:rsidP="00944CCC" w:rsidR="00845E3E" w:rsidRPr="00845E3E">
      <w:r w:rsidRPr="00944CCC">
        <w:t>- HZZO i HZMO po pravomoćnosti</w:t>
      </w:r>
    </w:p>
    <w:p w:rsidRDefault="00845E3E" w:rsidP="002823B3" w:rsidR="00845E3E"/>
    <w:p w:rsidRDefault="002823B3" w:rsidP="002823B3" w:rsidR="002823B3"/>
    <w:p w:rsidRDefault="002823B3" w:rsidP="002823B3" w:rsidR="002823B3"/>
    <w:p w:rsidRDefault="002823B3" w:rsidP="002823B3" w:rsidR="002823B3"/>
    <w:p w:rsidRDefault="002823B3" w:rsidP="002823B3" w:rsidR="002823B3"/>
    <w:p w:rsidRDefault="00DB052E" w:rsidP="002823B3" w:rsidR="00DB052E" w:rsidRPr="002823B3"/>
    <w:sectPr w:rsidSect="00537F96" w:rsidR="00DB052E" w:rsidRPr="002823B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20A" w:rsidP="00537F96" w:rsidR="00EC320A">
      <w:r>
        <w:separator/>
      </w:r>
    </w:p>
  </w:endnote>
  <w:endnote w:id="0" w:type="continuationSeparator">
    <w:p w:rsidRDefault="00EC320A" w:rsidP="00537F96" w:rsidR="00EC3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96" w:rsidR="00537F96">
    <w:pPr>
      <w:pStyle w:val="Podnoje"/>
      <w:jc w:val="center"/>
    </w:pPr>
  </w:p>
  <w:p w:rsidRDefault="00537F96" w:rsidR="00537F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20A" w:rsidP="00537F96" w:rsidR="00EC320A">
      <w:r>
        <w:separator/>
      </w:r>
    </w:p>
  </w:footnote>
  <w:footnote w:id="0" w:type="continuationSeparator">
    <w:p w:rsidRDefault="00EC320A" w:rsidP="00537F96" w:rsidR="00EC3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618" w:rsidR="004B2618">
    <w:pPr>
      <w:pStyle w:val="Zaglavlje"/>
      <w:jc w:val="center"/>
    </w:pPr>
  </w:p>
  <w:p w:rsidRDefault="00537F96" w:rsidR="00537F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23B3"/>
    <w:rsid w:val="00051C63"/>
    <w:rsid w:val="00072C4E"/>
    <w:rsid w:val="000A4814"/>
    <w:rsid w:val="000B0B16"/>
    <w:rsid w:val="00181B65"/>
    <w:rsid w:val="00187240"/>
    <w:rsid w:val="001D1532"/>
    <w:rsid w:val="002436B4"/>
    <w:rsid w:val="0024399B"/>
    <w:rsid w:val="002823B3"/>
    <w:rsid w:val="00283C54"/>
    <w:rsid w:val="002B5CE2"/>
    <w:rsid w:val="003368E3"/>
    <w:rsid w:val="003F352F"/>
    <w:rsid w:val="00476DAB"/>
    <w:rsid w:val="00481440"/>
    <w:rsid w:val="004A3CBF"/>
    <w:rsid w:val="004B2618"/>
    <w:rsid w:val="00537F96"/>
    <w:rsid w:val="005D0B9B"/>
    <w:rsid w:val="005F6684"/>
    <w:rsid w:val="00602F7F"/>
    <w:rsid w:val="00651267"/>
    <w:rsid w:val="006661D6"/>
    <w:rsid w:val="00691989"/>
    <w:rsid w:val="006D746F"/>
    <w:rsid w:val="00845E3E"/>
    <w:rsid w:val="008C3559"/>
    <w:rsid w:val="00944CCC"/>
    <w:rsid w:val="00947B69"/>
    <w:rsid w:val="00AA4B62"/>
    <w:rsid w:val="00AF5927"/>
    <w:rsid w:val="00B94398"/>
    <w:rsid w:val="00BA5517"/>
    <w:rsid w:val="00BC4E74"/>
    <w:rsid w:val="00C621CA"/>
    <w:rsid w:val="00C866CA"/>
    <w:rsid w:val="00CE61FD"/>
    <w:rsid w:val="00D44B03"/>
    <w:rsid w:val="00DA4173"/>
    <w:rsid w:val="00DB052E"/>
    <w:rsid w:val="00DE4DC4"/>
    <w:rsid w:val="00E113B8"/>
    <w:rsid w:val="00EA1C5B"/>
    <w:rsid w:val="00EC320A"/>
    <w:rsid w:val="00EF1315"/>
    <w:rsid w:val="00F35517"/>
    <w:rsid w:val="00F433DB"/>
    <w:rsid w:val="00F8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23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23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7F9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7F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5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23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23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7F9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7F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96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13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962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9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St-1697/2016</izvorni_sadrzaj>
    <derivirana_varijabla naziv="DomainObject.Predmet.OznakaBroj_1">St-1697/2016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DILJ ELEKTRONIKA d.o.o. za građenje, trgovinu i usluge zastupanog po punomoćniku Borislav Vergaš</izvorni_sadrzaj>
    <derivirana_varijabla naziv="DomainObject.Predmet.ProtustrankaFormated_1">  DILJ ELEKTRONIKA d.o.o. za građenje, trgovinu i usluge zastupanog po punomoćniku Borislav Vergaš</derivirana_varijabla>
  </DomainObject.Predmet.ProtustrankaFormated>
  <DomainObject.Predmet.ProtustrankaFormatedOIB>
    <izvorni_sadrzaj>  DILJ ELEKTRONIKA d.o.o. za građenje, trgovinu i usluge, OIB 46091546773 zastupanog po punomoćniku Borislav Vergaš</izvorni_sadrzaj>
    <derivirana_varijabla naziv="DomainObject.Predmet.ProtustrankaFormatedOIB_1">  DILJ ELEKTRONIKA d.o.o. za građenje, trgovinu i usluge, OIB 46091546773 zastupanog po punomoćniku Borislav Vergaš</derivirana_varijabla>
  </DomainObject.Predmet.ProtustrankaFormatedOIB>
  <DomainObject.Predmet.ProtustrankaFormatedWithAdress>
    <izvorni_sadrzaj> DILJ ELEKTRONIKA d.o.o. za građenje, trgovinu i usluge, Ljudevita Gaja 34, 35000 Slavonski Brod zastupanog po punomoćniku Borislav Vergaš</izvorni_sadrzaj>
    <derivirana_varijabla naziv="DomainObject.Predmet.ProtustrankaFormatedWithAdress_1"> DILJ ELEKTRONIKA d.o.o. za građenje, trgovinu i usluge, Ljudevita Gaja 34, 35000 Slavonski Brod zastupanog po punomoćniku Borislav Vergaš</derivirana_varijabla>
  </DomainObject.Predmet.ProtustrankaFormatedWithAdress>
  <DomainObject.Predmet.ProtustrankaFormatedWithAdressOIB>
    <izvorni_sadrzaj> DILJ ELEKTRONIKA d.o.o. za građenje, trgovinu i usluge, OIB 46091546773, Ljudevita Gaja 34, 35000 Slavonski Brod zastupanog po punomoćniku Borislav Vergaš</izvorni_sadrzaj>
    <derivirana_varijabla naziv="DomainObject.Predmet.ProtustrankaFormatedWithAdressOIB_1"> DILJ ELEKTRONIKA d.o.o. za građenje, trgovinu i usluge, OIB 46091546773, Ljudevita Gaja 34, 35000 Slavonski Brod zastupanog po punomoćniku Borislav Vergaš</derivirana_varijabla>
  </DomainObject.Predmet.ProtustrankaFormatedWithAdressOIB>
  <DomainObject.Predmet.ProtustrankaWithAdress>
    <izvorni_sadrzaj>DILJ ELEKTRONIKA d.o.o. za građenje, trgovinu i usluge Ljudevita Gaja 34, 35000 Slavonski Brod</izvorni_sadrzaj>
    <derivirana_varijabla naziv="DomainObject.Predmet.ProtustrankaWithAdress_1">DILJ ELEKTRONIKA d.o.o. za građenje, trgovinu i usluge Ljudevita Gaja 34, 35000 Slavonski Brod</derivirana_varijabla>
  </DomainObject.Predmet.ProtustrankaWithAdress>
  <DomainObject.Predmet.ProtustrankaWithAdressOIB>
    <izvorni_sadrzaj>DILJ ELEKTRONIKA d.o.o. za građenje, trgovinu i usluge, OIB 46091546773, Ljudevita Gaja 34, 35000 Slavonski Brod</izvorni_sadrzaj>
    <derivirana_varijabla naziv="DomainObject.Predmet.ProtustrankaWithAdressOIB_1">DILJ ELEKTRONIKA d.o.o. za građenje, trgovinu i usluge, OIB 46091546773, Ljudevita Gaja 34, 35000 Slavonski Brod</derivirana_varijabla>
  </DomainObject.Predmet.ProtustrankaWithAdressOIB>
  <DomainObject.Predmet.ProtustrankaNazivFormated>
    <izvorni_sadrzaj>DILJ ELEKTRONIKA d.o.o. za građenje, trgovinu i usluge</izvorni_sadrzaj>
    <derivirana_varijabla naziv="DomainObject.Predmet.ProtustrankaNazivFormated_1">DILJ ELEKTRONIKA d.o.o. za građenje, trgovinu i usluge</derivirana_varijabla>
  </DomainObject.Predmet.ProtustrankaNazivFormated>
  <DomainObject.Predmet.ProtustrankaNazivFormatedOIB>
    <izvorni_sadrzaj>DILJ ELEKTRONIKA d.o.o. za građenje, trgovinu i usluge, OIB 46091546773</izvorni_sadrzaj>
    <derivirana_varijabla naziv="DomainObject.Predmet.ProtustrankaNazivFormatedOIB_1">DILJ ELEKTRONIKA d.o.o. za građenje, trgovinu i usluge, OIB 46091546773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22503.28</izvorni_sadrzaj>
    <derivirana_varijabla naziv="DomainObject.Predmet.TrenutnaVrijednost_1">22503.28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DILJ ELEKTRONIKA d.o.o. za građenje, trgovinu i usluge zastupanog po punomoćniku Borislav Vergaš</item>
    </izvorni_sadrzaj>
    <derivirana_varijabla naziv="DomainObject.Predmet.ProtuStrankaListFormated_1">
      <item>DILJ ELEKTRONIKA d.o.o. za građenje, trgovinu i usluge zastupanog po punomoćniku Borislav Vergaš</item>
    </derivirana_varijabla>
  </DomainObject.Predmet.ProtuStrankaListFormated>
  <DomainObject.Predmet.ProtuStrankaListFormatedOIB>
    <izvorni_sadrzaj>
      <item>DILJ ELEKTRONIKA d.o.o. za građenje, trgovinu i usluge, OIB 46091546773 zastupanog po punomoćniku Borislav Vergaš</item>
    </izvorni_sadrzaj>
    <derivirana_varijabla naziv="DomainObject.Predmet.ProtuStrankaListFormatedOIB_1">
      <item>DILJ ELEKTRONIKA d.o.o. za građenje, trgovinu i usluge, OIB 46091546773 zastupanog po punomoćniku Borislav Vergaš</item>
    </derivirana_varijabla>
  </DomainObject.Predmet.ProtuStrankaListFormatedOIB>
  <DomainObject.Predmet.ProtuStrankaListFormatedWithAdress>
    <izvorni_sadrzaj>
      <item>DILJ ELEKTRONIKA d.o.o. za građenje, trgovinu i usluge, Ljudevita Gaja 34, 35000 Slavonski Brod zastupanog po punomoćniku Borislav Vergaš</item>
    </izvorni_sadrzaj>
    <derivirana_varijabla naziv="DomainObject.Predmet.ProtuStrankaListFormatedWithAdress_1">
      <item>DILJ ELEKTRONIKA d.o.o. za građenje, trgovinu i usluge, Ljudevita Gaja 34, 35000 Slavonski Brod zastupanog po punomoćniku Borislav Vergaš</item>
    </derivirana_varijabla>
  </DomainObject.Predmet.ProtuStrankaListFormatedWithAdress>
  <DomainObject.Predmet.ProtuStrankaListFormatedWithAdressOIB>
    <izvorni_sadrzaj>
      <item>DILJ ELEKTRONIKA d.o.o. za građenje, trgovinu i usluge, OIB 46091546773, Ljudevita Gaja 34, 35000 Slavonski Brod zastupanog po punomoćniku Borislav Vergaš</item>
    </izvorni_sadrzaj>
    <derivirana_varijabla naziv="DomainObject.Predmet.ProtuStrankaListFormatedWithAdressOIB_1">
      <item>DILJ ELEKTRONIKA d.o.o. za građenje, trgovinu i usluge, OIB 46091546773, Ljudevita Gaja 34, 35000 Slavonski Brod zastupanog po punomoćniku Borislav Vergaš</item>
    </derivirana_varijabla>
  </DomainObject.Predmet.ProtuStrankaListFormatedWithAdressOIB>
  <DomainObject.Predmet.ProtuStrankaListNazivFormated>
    <izvorni_sadrzaj>
      <item>DILJ ELEKTRONIKA d.o.o. za građenje, trgovinu i usluge</item>
    </izvorni_sadrzaj>
    <derivirana_varijabla naziv="DomainObject.Predmet.ProtuStrankaListNazivFormated_1">
      <item>DILJ ELEKTRONIKA d.o.o. za građenje, trgovinu i usluge</item>
    </derivirana_varijabla>
  </DomainObject.Predmet.ProtuStrankaListNazivFormated>
  <DomainObject.Predmet.ProtuStrankaListNazivFormatedOIB>
    <izvorni_sadrzaj>
      <item>DILJ ELEKTRONIKA d.o.o. za građenje, trgovinu i usluge, OIB 46091546773</item>
    </izvorni_sadrzaj>
    <derivirana_varijabla naziv="DomainObject.Predmet.ProtuStrankaListNazivFormatedOIB_1">
      <item>DILJ ELEKTRONIKA d.o.o. za građenje, trgovinu i usluge, OIB 46091546773</item>
    </derivirana_varijabla>
  </DomainObject.Predmet.ProtuStrankaListNazivFormatedOIB>
  <DomainObject.Predmet.OstaliListFormated>
    <izvorni_sadrzaj>
      <item>Borislav Vergaš punomoćnik sudionika u postupku DILJ ELEKTRONIKA d.o.o. za građenje, trgovinu i usluge</item>
      <item>Slavko Marinac</item>
    </izvorni_sadrzaj>
    <derivirana_varijabla naziv="DomainObject.Predmet.OstaliListFormated_1">
      <item>Borislav Vergaš punomoćnik sudionika u postupku DILJ ELEKTRONIKA d.o.o. za građenje, trgovinu i usluge</item>
      <item>Slavko Marinac</item>
    </derivirana_varijabla>
  </DomainObject.Predmet.OstaliListFormated>
  <DomainObject.Predmet.OstaliListFormatedOIB>
    <izvorni_sadrzaj>
      <item>Borislav Vergaš, OIB 06662484713 punomoćnik sudionika u postupku DILJ ELEKTRONIKA d.o.o. za građenje, trgovinu i usluge</item>
      <item>Slavko Marinac, OIB 37776084692</item>
    </izvorni_sadrzaj>
    <derivirana_varijabla naziv="DomainObject.Predmet.OstaliListFormatedOIB_1">
      <item>Borislav Vergaš, OIB 06662484713 punomoćnik sudionika u postupku DILJ ELEKTRONIKA d.o.o. za građenje, trgovinu i usluge</item>
      <item>Slavko Marinac, OIB 37776084692</item>
    </derivirana_varijabla>
  </DomainObject.Predmet.OstaliListFormatedOIB>
  <DomainObject.Predmet.OstaliListFormatedWithAdress>
    <izvorni_sadrzaj>
      <item>Borislav Vergaš, Ljudevita Gaja 34, 35000 Slavonski Brod punomoćnik sudionika u postupku DILJ ELEKTRONIKA d.o.o. za građenje, trgovinu i usluge</item>
      <item>Slavko Marinac, Kralja Krešimira 53, 34000 Požega</item>
    </izvorni_sadrzaj>
    <derivirana_varijabla naziv="DomainObject.Predmet.OstaliListFormatedWithAdress_1">
      <item>Borislav Vergaš, Ljudevita Gaja 34, 35000 Slavonski Brod punomoćnik sudionika u postupku DILJ ELEKTRONIKA d.o.o. za građenje, trgovinu i usluge</item>
      <item>Slavko Marinac, Kralja Krešimira 53, 34000 Požega</item>
    </derivirana_varijabla>
  </DomainObject.Predmet.OstaliListFormatedWithAdress>
  <DomainObject.Predmet.OstaliListFormatedWithAdressOIB>
    <izvorni_sadrzaj>
      <item>Borislav Vergaš, OIB 06662484713, Ljudevita Gaja 34, 35000 Slavonski Brod punomoćnik sudionika u postupku DILJ ELEKTRONIKA d.o.o. za građenje, trgovinu i usluge</item>
      <item>Slavko Marinac, OIB 37776084692, Kralja Krešimira 53, 34000 Požega</item>
    </izvorni_sadrzaj>
    <derivirana_varijabla naziv="DomainObject.Predmet.OstaliListFormatedWithAdressOIB_1">
      <item>Borislav Vergaš, OIB 06662484713, Ljudevita Gaja 34, 35000 Slavonski Brod punomoćnik sudionika u postupku DILJ ELEKTRONIKA d.o.o. za građenje, trgovinu i usluge</item>
      <item>Slavko Marinac, OIB 37776084692, Kralja Krešimira 53, 34000 Požega</item>
    </derivirana_varijabla>
  </DomainObject.Predmet.OstaliListFormatedWithAdressOIB>
  <DomainObject.Predmet.OstaliListNazivFormated>
    <izvorni_sadrzaj>
      <item>Borislav Vergaš</item>
      <item>Slavko Marinac</item>
    </izvorni_sadrzaj>
    <derivirana_varijabla naziv="DomainObject.Predmet.OstaliListNazivFormated_1">
      <item>Borislav Vergaš</item>
      <item>Slavko Marinac</item>
    </derivirana_varijabla>
  </DomainObject.Predmet.OstaliListNazivFormated>
  <DomainObject.Predmet.OstaliListNazivFormatedOIB>
    <izvorni_sadrzaj>
      <item>Borislav Vergaš, OIB 06662484713</item>
      <item>Slavko Marinac, OIB 37776084692</item>
    </izvorni_sadrzaj>
    <derivirana_varijabla naziv="DomainObject.Predmet.OstaliListNazivFormatedOIB_1">
      <item>Borislav Vergaš, OIB 06662484713</item>
      <item>Slavko Marinac, OIB 37776084692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DILJ ELEKTRONIKA d.o.o. za građenje, trgovinu i usluge</izvorni_sadrzaj>
    <derivirana_varijabla naziv="DomainObject.Predmet.ProtustrankaIDrugi_1">DILJ ELEKTRONIKA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DILJ ELEKTRONIKA d.o.o. za građenje, trgovinu i usluge, OIB 46091546773, Ljudevita Gaja 34, 35000 Slavonski Brod</izvorni_sadrzaj>
    <derivirana_varijabla naziv="DomainObject.Predmet.ProtustrankaIDrugiAdressOIB_1">DILJ ELEKTRONIKA d.o.o. za građenje, trgovinu i usluge, OIB 46091546773, Ljudevita Gaja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DILJ ELEKTRONIKA d.o.o. za građenje, trgovinu i usluge</item>
      <item>Borislav Vergaš</item>
      <item>Slavko Marinac</item>
    </izvorni_sadrzaj>
    <derivirana_varijabla naziv="DomainObject.Predmet.SudioniciListNaziv_1">
      <item>Financijska agencija</item>
      <item>DILJ ELEKTRONIKA d.o.o. za građenje, trgovinu i usluge</item>
      <item>Borislav Vergaš</item>
      <item>Slavko Marinac</item>
    </derivirana_varijabla>
  </DomainObject.Predmet.SudioniciListNaziv>
  <DomainObject.Predmet.SudioniciListAdressOIB>
    <izvorni_sadrzaj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  <item>Slavko Marinac, OIB 37776084692, Kralja Krešimira 53,34000 Požega</item>
    </izvorni_sadrzaj>
    <derivirana_varijabla naziv="DomainObject.Predmet.SudioniciListAdressOIB_1"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  <item>Slavko Marinac, OIB 37776084692,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46091546773</item>
      <item>, OIB 06662484713</item>
      <item>, OIB 37776084692</item>
    </izvorni_sadrzaj>
    <derivirana_varijabla naziv="DomainObject.Predmet.SudioniciListNazivOIB_1">
      <item>, OIB 85821130368</item>
      <item>, OIB 46091546773</item>
      <item>, OIB 06662484713</item>
      <item>, OIB 37776084692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1324</properties:Words>
  <properties:Characters>7546</properties:Characters>
  <properties:Lines>152</properties:Lines>
  <properties:Paragraphs>46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2017-03-13T07:27:00Z</dcterms:created>
  <dc:creator>wsadmin</dc:creator>
  <cp:lastModifiedBy>wsadmin</cp:lastModifiedBy>
  <cp:lastPrinted>2017-03-13T07:34:00Z</cp:lastPrinted>
  <dcterms:modified xmlns:xsi="http://www.w3.org/2001/XMLSchema-instance" xsi:type="dcterms:W3CDTF">2017-03-13T08:03:00Z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