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9ae52" w14:paraId="fe9ae52" w:rsidRDefault="00011F2C" w:rsidP="008615FD" w:rsidR="00011F2C" w:rsidRPr="00D30FEE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2A0C8C"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D27785" w:rsidP="008615FD" w:rsidR="00D27785"/>
    <w:p w:rsidRDefault="00D27785" w:rsidP="008615FD" w:rsidR="00D27785" w:rsidRPr="002A0C8C"/>
    <w:p w:rsidRDefault="00B73728" w:rsidP="00B73728" w:rsidR="00B73728" w:rsidRPr="00482210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U  I M E  R E P U B L I K E  H R V A T S K E</w:t>
      </w:r>
    </w:p>
    <w:p w:rsidRDefault="00B73728" w:rsidP="00B73728" w:rsidR="00B73728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R J E Š E N J E</w:t>
      </w:r>
    </w:p>
    <w:p w:rsidRDefault="00B73728" w:rsidP="00B73728" w:rsidR="00B73728" w:rsidRPr="00482210">
      <w:pPr>
        <w:pStyle w:val="Naslov1"/>
        <w:rPr>
          <w:b w:val="false"/>
          <w:lang w:val="es-ES"/>
        </w:rPr>
      </w:pPr>
    </w:p>
    <w:p w:rsidRDefault="00B73728" w:rsidP="00B73728" w:rsidR="00B73728">
      <w:pPr>
        <w:rPr>
          <w:b/>
          <w:bCs/>
        </w:rPr>
      </w:pPr>
    </w:p>
    <w:p w:rsidRDefault="00B73728" w:rsidP="00B73728" w:rsidR="00B73728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</w:t>
      </w:r>
      <w:r>
        <w:t xml:space="preserve">povodom prijedloga </w:t>
      </w:r>
      <w:proofErr w:type="spellStart"/>
      <w:r>
        <w:t>prijedloga</w:t>
      </w:r>
      <w:proofErr w:type="spellEnd"/>
      <w:r>
        <w:t xml:space="preserve"> FINANCIJSKE AGENCIJE Regionalni centar </w:t>
      </w:r>
      <w:r w:rsidR="009D6837">
        <w:t>Zagreb</w:t>
      </w:r>
      <w:r>
        <w:t xml:space="preserve">, Podružnica </w:t>
      </w:r>
      <w:r w:rsidR="009D6837">
        <w:t>Zagreb</w:t>
      </w:r>
      <w:r>
        <w:t xml:space="preserve">, </w:t>
      </w:r>
      <w:r w:rsidR="009D6837">
        <w:t>Trg svibanjskih žrtava 1995. 1</w:t>
      </w:r>
      <w:r>
        <w:t xml:space="preserve">, </w:t>
      </w:r>
      <w:r w:rsidR="009D6837">
        <w:t>Zagreb</w:t>
      </w:r>
      <w:r>
        <w:t xml:space="preserve">, OIB: 85821130368, za otvaranje stečajnog postupka nad dužnikom </w:t>
      </w:r>
      <w:r w:rsidR="009D6837" w:rsidRPr="009D6837">
        <w:t>NABAVNI SERVISI d.o.o.</w:t>
      </w:r>
      <w:r>
        <w:t xml:space="preserve">, </w:t>
      </w:r>
      <w:r w:rsidR="009D6837" w:rsidRPr="009D6837">
        <w:t>Ivanić-Grad</w:t>
      </w:r>
      <w:r>
        <w:t xml:space="preserve">, </w:t>
      </w:r>
      <w:proofErr w:type="spellStart"/>
      <w:r w:rsidR="009D6837" w:rsidRPr="009D6837">
        <w:t>Vulinčeva</w:t>
      </w:r>
      <w:proofErr w:type="spellEnd"/>
      <w:r w:rsidR="009D6837" w:rsidRPr="009D6837">
        <w:t xml:space="preserve"> 86</w:t>
      </w:r>
      <w:r>
        <w:t xml:space="preserve">, MBS: </w:t>
      </w:r>
      <w:r w:rsidR="009D6837" w:rsidRPr="009D6837">
        <w:t>080799281</w:t>
      </w:r>
      <w:r>
        <w:t xml:space="preserve">, OIB: </w:t>
      </w:r>
      <w:r w:rsidR="009D6837" w:rsidRPr="009D6837">
        <w:t>62217847584</w:t>
      </w:r>
      <w:r>
        <w:t xml:space="preserve">, dana </w:t>
      </w:r>
      <w:r w:rsidR="009D6837">
        <w:t>23</w:t>
      </w:r>
      <w:r>
        <w:t xml:space="preserve">. </w:t>
      </w:r>
      <w:r w:rsidR="009D6837">
        <w:t>studenog</w:t>
      </w:r>
      <w:r>
        <w:t xml:space="preserve"> 2017. godine </w:t>
      </w:r>
    </w:p>
    <w:p w:rsidRDefault="00B73728" w:rsidP="00B73728" w:rsidR="00B73728">
      <w:pPr>
        <w:ind w:firstLine="708"/>
        <w:jc w:val="both"/>
      </w:pPr>
    </w:p>
    <w:p w:rsidRDefault="00B73728" w:rsidP="00B73728" w:rsidR="00B73728">
      <w:pPr>
        <w:ind w:firstLine="708"/>
        <w:jc w:val="both"/>
      </w:pPr>
    </w:p>
    <w:p w:rsidRDefault="00B73728" w:rsidP="00B73728" w:rsidR="00B73728">
      <w:pPr>
        <w:jc w:val="center"/>
      </w:pPr>
      <w:r>
        <w:t>r i j e š i o   j e</w:t>
      </w:r>
    </w:p>
    <w:p w:rsidRDefault="00B73728" w:rsidP="00B73728" w:rsidR="00B73728">
      <w:pPr>
        <w:jc w:val="center"/>
      </w:pPr>
    </w:p>
    <w:p w:rsidRDefault="00B73728" w:rsidP="00B73728" w:rsidR="00B73728">
      <w:pPr>
        <w:jc w:val="both"/>
      </w:pPr>
    </w:p>
    <w:p w:rsidRDefault="00B73728" w:rsidP="00B73728" w:rsidR="00B73728">
      <w:pPr>
        <w:ind w:firstLine="708"/>
        <w:jc w:val="both"/>
      </w:pPr>
      <w:r>
        <w:t xml:space="preserve">I  OBUSTAVLJA SE stečajni postupak nad dužnikom </w:t>
      </w:r>
      <w:r w:rsidR="008366BD" w:rsidRPr="009D6837">
        <w:t>NABAVNI SERVISI d.o.o.</w:t>
      </w:r>
      <w:r w:rsidR="008366BD">
        <w:t xml:space="preserve">, </w:t>
      </w:r>
      <w:r w:rsidR="008366BD" w:rsidRPr="009D6837">
        <w:t>Ivanić-Grad</w:t>
      </w:r>
      <w:r w:rsidR="008366BD">
        <w:t xml:space="preserve">, </w:t>
      </w:r>
      <w:proofErr w:type="spellStart"/>
      <w:r w:rsidR="008366BD" w:rsidRPr="009D6837">
        <w:t>Vulinčeva</w:t>
      </w:r>
      <w:proofErr w:type="spellEnd"/>
      <w:r w:rsidR="008366BD" w:rsidRPr="009D6837">
        <w:t xml:space="preserve"> 86</w:t>
      </w:r>
      <w:r w:rsidR="008366BD">
        <w:t xml:space="preserve">, MBS: </w:t>
      </w:r>
      <w:r w:rsidR="008366BD" w:rsidRPr="009D6837">
        <w:t>080799281</w:t>
      </w:r>
      <w:r w:rsidR="008366BD">
        <w:t xml:space="preserve">, OIB: </w:t>
      </w:r>
      <w:r w:rsidR="008366BD" w:rsidRPr="009D6837">
        <w:t>62217847584</w:t>
      </w:r>
      <w:r>
        <w:t xml:space="preserve">. </w:t>
      </w:r>
    </w:p>
    <w:p w:rsidRDefault="00B73728" w:rsidP="00B73728" w:rsidR="00B73728">
      <w:pPr>
        <w:jc w:val="both"/>
      </w:pPr>
    </w:p>
    <w:p w:rsidRDefault="00B73728" w:rsidP="00B73728" w:rsidR="00B73728">
      <w:pPr>
        <w:jc w:val="both"/>
      </w:pPr>
      <w:r>
        <w:tab/>
      </w:r>
    </w:p>
    <w:p w:rsidRDefault="00B73728" w:rsidP="00B73728" w:rsidR="00B73728">
      <w:pPr>
        <w:jc w:val="center"/>
      </w:pPr>
      <w:r>
        <w:t>Obrazloženje</w:t>
      </w:r>
    </w:p>
    <w:p w:rsidRDefault="00B73728" w:rsidP="00B73728" w:rsidR="00B73728"/>
    <w:p w:rsidRDefault="00B73728" w:rsidP="00B73728" w:rsidR="00B73728"/>
    <w:p w:rsidRDefault="00E23106" w:rsidP="00E23106" w:rsidR="00E23106">
      <w:pPr>
        <w:ind w:firstLine="720"/>
        <w:jc w:val="both"/>
      </w:pPr>
      <w:r>
        <w:t xml:space="preserve">Predlagatelj FINA Regionalni centar Zagreb, Podružnica Zagreb, Trg svibanjskih žrtava 1995. 1, OIB 85821130368 je dana </w:t>
      </w:r>
      <w:r w:rsidR="004F2BDC">
        <w:t>24</w:t>
      </w:r>
      <w:r>
        <w:t xml:space="preserve">. travnja 2017. godine dostavila Trgovačkom sudu u Zagrebu prijedlog za otvaranje stečajnog postupka nad dužnikom </w:t>
      </w:r>
      <w:r w:rsidR="00DB5ADB">
        <w:t xml:space="preserve">NABAVNI SERVISI d.o.o., Ivanić-Grad, </w:t>
      </w:r>
      <w:proofErr w:type="spellStart"/>
      <w:r w:rsidR="00DB5ADB">
        <w:t>Vulinčeva</w:t>
      </w:r>
      <w:proofErr w:type="spellEnd"/>
      <w:r w:rsidR="00DB5ADB">
        <w:t xml:space="preserve"> 86, MBS: 080799281, OIB: 62217847584 </w:t>
      </w:r>
      <w:r>
        <w:t xml:space="preserve">temeljem odredbe članka 110. st. 1. Stečajnog zakona ("Narodne novine" </w:t>
      </w:r>
      <w:r w:rsidR="00536069">
        <w:t xml:space="preserve">broj </w:t>
      </w:r>
      <w:r>
        <w:t xml:space="preserve">71/15.; u daljnjem tekstu SZ). </w:t>
      </w:r>
    </w:p>
    <w:p w:rsidRDefault="00E23106" w:rsidP="00E23106" w:rsidR="00E23106">
      <w:pPr>
        <w:ind w:firstLine="720"/>
        <w:jc w:val="both"/>
      </w:pPr>
    </w:p>
    <w:p w:rsidRDefault="00E23106" w:rsidP="00E23106" w:rsidR="00E23106">
      <w:pPr>
        <w:ind w:firstLine="708"/>
        <w:jc w:val="both"/>
      </w:pPr>
      <w:r>
        <w:t xml:space="preserve">U prijedlogu je navela da na dan </w:t>
      </w:r>
      <w:r w:rsidR="00DB5ADB">
        <w:t>19</w:t>
      </w:r>
      <w:r>
        <w:t xml:space="preserve">. travanj 2017. godine dužnik u Očevidniku redoslijeda osnova za plaćanje ima evidentirane neizvršene osnove za plaćanje u neprekinutom razdoblju od 120 dana, u ukupnom iznosu od </w:t>
      </w:r>
      <w:r w:rsidR="009445B9">
        <w:t>11.690,97</w:t>
      </w:r>
      <w:r>
        <w:t xml:space="preserve"> kn, u koji iznos je uračunata kamata i naknada FINE za provedbe ovrhe na novčanim sredstvima dužnika. Također je navela da dužnik ima </w:t>
      </w:r>
      <w:r w:rsidR="009445B9">
        <w:t>1</w:t>
      </w:r>
      <w:r>
        <w:t xml:space="preserve"> zaposlen</w:t>
      </w:r>
      <w:r w:rsidR="009445B9">
        <w:t>og</w:t>
      </w:r>
      <w:r>
        <w:t xml:space="preserve"> radnika.</w:t>
      </w:r>
    </w:p>
    <w:p w:rsidRDefault="00E23106" w:rsidP="00E23106" w:rsidR="00E23106">
      <w:pPr>
        <w:ind w:firstLine="708"/>
        <w:jc w:val="both"/>
      </w:pPr>
    </w:p>
    <w:p w:rsidRDefault="00E23106" w:rsidP="00E23106" w:rsidR="00E23106">
      <w:pPr>
        <w:ind w:firstLine="708"/>
        <w:jc w:val="both"/>
      </w:pPr>
      <w:r>
        <w:t xml:space="preserve">FINA je dostavila popis računa i oročenih novčanih sredstava dužnika na dan </w:t>
      </w:r>
      <w:r w:rsidR="00AF450A">
        <w:t>19</w:t>
      </w:r>
      <w:r>
        <w:t xml:space="preserve">. travanj 2017. te navela da na temelju čl. 112. st. 5. SZ-a dužnik dan </w:t>
      </w:r>
      <w:r w:rsidR="00AF450A">
        <w:t>19</w:t>
      </w:r>
      <w:r>
        <w:t xml:space="preserve">. travanj 2017. na ime predujma za namirenje troškova stečajnog postupka nema zaplijenjena novčana sredstva. </w:t>
      </w:r>
    </w:p>
    <w:p w:rsidRDefault="00E23106" w:rsidP="00E23106" w:rsidR="00E23106">
      <w:pPr>
        <w:ind w:firstLine="720"/>
        <w:jc w:val="both"/>
      </w:pPr>
    </w:p>
    <w:p w:rsidRDefault="00E23106" w:rsidP="00E23106" w:rsidR="00E23106">
      <w:pPr>
        <w:ind w:firstLine="720"/>
        <w:jc w:val="both"/>
      </w:pPr>
    </w:p>
    <w:p w:rsidRDefault="00E23106" w:rsidP="00E23106" w:rsidR="00E23106">
      <w:pPr>
        <w:ind w:firstLine="720"/>
        <w:jc w:val="both"/>
      </w:pPr>
      <w:r>
        <w:lastRenderedPageBreak/>
        <w:t xml:space="preserve">Temeljem rješenja Visokog trgovačkog suda RH u Zagrebu broj 31-Su-525/17-10 od 26. lipnja 2017. određen je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E23106" w:rsidP="00E23106" w:rsidR="00E23106">
      <w:pPr>
        <w:ind w:firstLine="720"/>
        <w:jc w:val="both"/>
      </w:pPr>
    </w:p>
    <w:p w:rsidRDefault="00E23106" w:rsidP="001837B6" w:rsidR="00E23106">
      <w:pPr>
        <w:ind w:firstLine="720"/>
        <w:jc w:val="both"/>
      </w:pPr>
      <w:r>
        <w:t xml:space="preserve">U ostavljenom roku zakonski zastupnik dužnika dostavio je zahtjev za obustavu stečajnog postupka, te je u privitku dostavio dokaz o istom – </w:t>
      </w:r>
      <w:r w:rsidR="00E95EE0">
        <w:t xml:space="preserve">Očevidnik </w:t>
      </w:r>
      <w:r w:rsidR="00E953FF">
        <w:t xml:space="preserve">FINE </w:t>
      </w:r>
      <w:r w:rsidR="00E95EE0">
        <w:t xml:space="preserve">o redoslijedu </w:t>
      </w:r>
      <w:r w:rsidR="00E953FF">
        <w:t>plaćanja sa obračunatom kamatom</w:t>
      </w:r>
      <w:r>
        <w:t xml:space="preserve"> </w:t>
      </w:r>
      <w:r w:rsidR="00AE2968">
        <w:t>od 16. studenog  2017.</w:t>
      </w:r>
      <w:r>
        <w:t xml:space="preserve"> iz koje</w:t>
      </w:r>
      <w:r w:rsidR="00E953FF">
        <w:t>g</w:t>
      </w:r>
      <w:r>
        <w:t xml:space="preserve"> je </w:t>
      </w:r>
      <w:r w:rsidR="00E953FF">
        <w:t>vidljivo</w:t>
      </w:r>
      <w:r>
        <w:t xml:space="preserve"> da na računima i novčanim sredstvima stečajnog dužnika na dan izdavanja potvrde nema nepodmirenih obveza za plaćanje te da isti nije u blokadi. </w:t>
      </w:r>
    </w:p>
    <w:p w:rsidRDefault="00E23106" w:rsidP="00E23106" w:rsidR="00E23106">
      <w:pPr>
        <w:ind w:firstLine="720"/>
        <w:jc w:val="both"/>
      </w:pPr>
    </w:p>
    <w:p w:rsidRDefault="00E23106" w:rsidP="00E23106" w:rsidR="00E23106">
      <w:pPr>
        <w:ind w:firstLine="720"/>
        <w:jc w:val="both"/>
      </w:pPr>
      <w:r>
        <w:t xml:space="preserve">Sud je izvršio uvid u spis i dokumente u spisu i to </w:t>
      </w:r>
      <w:r w:rsidR="00E953FF">
        <w:t>Očevidnik FINE o redoslijedu plaćanja sa obračunatom kamatom od 16. studenog  2017.</w:t>
      </w:r>
      <w:r>
        <w:t xml:space="preserve"> te utvrdio da je dužnik postao sposoban za plaćanje pa je odlučio kao u izreci temeljem odredbe čl. 128. st. 9. </w:t>
      </w:r>
      <w:r w:rsidR="00995B72">
        <w:t>SZ-a</w:t>
      </w:r>
      <w:r w:rsidR="00171D12">
        <w:t xml:space="preserve"> ("Narodne novine" </w:t>
      </w:r>
      <w:r w:rsidR="00536069">
        <w:t xml:space="preserve">broj </w:t>
      </w:r>
      <w:r w:rsidR="00171D12">
        <w:t>71/15, 104/17).</w:t>
      </w:r>
    </w:p>
    <w:p w:rsidRDefault="00D23816" w:rsidP="00BD342F" w:rsidR="00D23816">
      <w:pPr>
        <w:jc w:val="both"/>
      </w:pPr>
    </w:p>
    <w:p w:rsidRDefault="00B73728" w:rsidP="00B73728" w:rsidR="00B73728">
      <w:pPr>
        <w:jc w:val="both"/>
      </w:pPr>
    </w:p>
    <w:p w:rsidRDefault="00B73728" w:rsidP="00B73728" w:rsidR="00B73728">
      <w:pPr>
        <w:jc w:val="center"/>
        <w:rPr>
          <w:bCs/>
        </w:rPr>
      </w:pPr>
      <w:r>
        <w:rPr>
          <w:bCs/>
        </w:rPr>
        <w:t xml:space="preserve">U Osijeku </w:t>
      </w:r>
      <w:r w:rsidR="009B09D0">
        <w:rPr>
          <w:bCs/>
        </w:rPr>
        <w:t xml:space="preserve">23. studenog </w:t>
      </w:r>
      <w:r>
        <w:rPr>
          <w:bCs/>
        </w:rPr>
        <w:t xml:space="preserve">2017.                </w:t>
      </w:r>
    </w:p>
    <w:p w:rsidRDefault="00B73728" w:rsidP="00B73728" w:rsidR="00B73728">
      <w:pPr>
        <w:jc w:val="center"/>
        <w:rPr>
          <w:bCs/>
        </w:rPr>
      </w:pPr>
    </w:p>
    <w:p w:rsidRDefault="00B73728" w:rsidP="00B73728" w:rsidR="00B73728" w:rsidRPr="00D30FEE">
      <w:pPr>
        <w:ind w:left="5580"/>
        <w:jc w:val="center"/>
      </w:pPr>
      <w:r w:rsidRPr="00D30FEE">
        <w:rPr>
          <w:bCs/>
        </w:rPr>
        <w:t>STEČAJNI SUDAC</w:t>
      </w:r>
    </w:p>
    <w:p w:rsidRDefault="00B73728" w:rsidP="00B73728" w:rsidR="00B73728">
      <w:pPr>
        <w:ind w:left="5580"/>
        <w:jc w:val="center"/>
      </w:pPr>
      <w:r>
        <w:t>mr. sc. Boris Vuković</w:t>
      </w:r>
    </w:p>
    <w:p w:rsidRDefault="00B73728" w:rsidP="00B73728" w:rsidR="00B73728">
      <w:pPr>
        <w:ind w:left="5580"/>
        <w:jc w:val="center"/>
      </w:pPr>
    </w:p>
    <w:p w:rsidRDefault="00B73728" w:rsidP="00B73728" w:rsidR="00B73728">
      <w:pPr>
        <w:ind w:left="5580"/>
        <w:jc w:val="center"/>
      </w:pPr>
    </w:p>
    <w:p w:rsidRDefault="00B73728" w:rsidP="00B73728" w:rsidR="00B73728">
      <w:pPr>
        <w:ind w:left="5580"/>
        <w:jc w:val="center"/>
      </w:pPr>
    </w:p>
    <w:p w:rsidRDefault="00B73728" w:rsidP="00B73728" w:rsidR="00B73728">
      <w:pPr>
        <w:ind w:left="5580"/>
        <w:jc w:val="center"/>
      </w:pPr>
    </w:p>
    <w:p w:rsidRDefault="00B73728" w:rsidP="00B73728" w:rsidR="00B73728">
      <w:r>
        <w:t>Zapisničar Danijela Špeletić</w:t>
      </w:r>
    </w:p>
    <w:p w:rsidRDefault="00B73728" w:rsidP="00B73728" w:rsidR="00B73728"/>
    <w:p w:rsidRDefault="003056A5" w:rsidP="003056A5" w:rsidR="003056A5">
      <w:pPr>
        <w:pStyle w:val="Tijeloteksta"/>
      </w:pPr>
      <w:r>
        <w:t>UPUTA O PRAVNOM LIJEKU:</w:t>
      </w:r>
    </w:p>
    <w:p w:rsidRDefault="003056A5" w:rsidP="003056A5" w:rsidR="003056A5" w:rsidRPr="005342B2">
      <w:pPr>
        <w:jc w:val="both"/>
        <w:rPr>
          <w:b/>
          <w:bCs/>
          <w:sz w:val="22"/>
          <w:szCs w:val="22"/>
        </w:rPr>
      </w:pPr>
      <w:r w:rsidRPr="005342B2">
        <w:rPr>
          <w:sz w:val="22"/>
          <w:szCs w:val="22"/>
        </w:rPr>
        <w:t>Protiv ovog rješenja može nezadovoljna stranka uložiti žalbu Visokom trgovačkom sudu Republike Hrvatske u Zagrebu u roku od 8 dana pismeno u 3 primjerka putem ovog suda.(čl. 19. st. 1</w:t>
      </w:r>
      <w:r w:rsidR="005342B2">
        <w:rPr>
          <w:sz w:val="22"/>
          <w:szCs w:val="22"/>
        </w:rPr>
        <w:t>.</w:t>
      </w:r>
      <w:r w:rsidRPr="005342B2">
        <w:rPr>
          <w:sz w:val="22"/>
          <w:szCs w:val="22"/>
        </w:rPr>
        <w:t xml:space="preserve"> SZ-a)</w:t>
      </w:r>
    </w:p>
    <w:p w:rsidRDefault="00B73728" w:rsidP="00B73728" w:rsidR="00B73728" w:rsidRPr="005342B2">
      <w:pPr>
        <w:ind w:left="5580"/>
        <w:jc w:val="center"/>
        <w:rPr>
          <w:sz w:val="22"/>
          <w:szCs w:val="22"/>
        </w:rPr>
      </w:pPr>
    </w:p>
    <w:p w:rsidRDefault="00B73728" w:rsidP="00B73728" w:rsidR="00B73728">
      <w:pPr>
        <w:rPr>
          <w:bCs/>
        </w:rPr>
      </w:pPr>
    </w:p>
    <w:p w:rsidRDefault="00B73728" w:rsidP="00B73728" w:rsidR="00B73728">
      <w:pPr>
        <w:rPr>
          <w:bCs/>
        </w:rPr>
      </w:pPr>
      <w:r>
        <w:rPr>
          <w:bCs/>
        </w:rPr>
        <w:t>DNA:</w:t>
      </w:r>
    </w:p>
    <w:p w:rsidRDefault="001B3239" w:rsidP="001B3239" w:rsidR="001B3239" w:rsidRPr="001B3239">
      <w:pPr>
        <w:pStyle w:val="Tijeloteksta"/>
        <w:numPr>
          <w:ilvl w:val="0"/>
          <w:numId w:val="13"/>
        </w:numPr>
        <w:rPr>
          <w:bCs/>
          <w:sz w:val="24"/>
        </w:rPr>
      </w:pPr>
      <w:r w:rsidRPr="001B3239">
        <w:rPr>
          <w:bCs/>
          <w:sz w:val="24"/>
        </w:rPr>
        <w:t xml:space="preserve">Predlagatelju na njegov </w:t>
      </w:r>
      <w:proofErr w:type="spellStart"/>
      <w:r w:rsidRPr="001B3239">
        <w:rPr>
          <w:bCs/>
          <w:sz w:val="24"/>
        </w:rPr>
        <w:t>posl</w:t>
      </w:r>
      <w:proofErr w:type="spellEnd"/>
      <w:r w:rsidR="00D76E8F">
        <w:rPr>
          <w:bCs/>
          <w:sz w:val="24"/>
        </w:rPr>
        <w:t>.</w:t>
      </w:r>
      <w:r w:rsidRPr="001B3239">
        <w:rPr>
          <w:bCs/>
          <w:sz w:val="24"/>
        </w:rPr>
        <w:t xml:space="preserve"> broj</w:t>
      </w:r>
    </w:p>
    <w:p w:rsidRDefault="001B3239" w:rsidP="001B3239" w:rsidR="001B3239" w:rsidRPr="001B3239">
      <w:pPr>
        <w:pStyle w:val="Tijeloteksta"/>
        <w:numPr>
          <w:ilvl w:val="0"/>
          <w:numId w:val="13"/>
        </w:numPr>
        <w:rPr>
          <w:bCs/>
          <w:sz w:val="24"/>
        </w:rPr>
      </w:pPr>
      <w:r w:rsidRPr="001B3239">
        <w:rPr>
          <w:bCs/>
          <w:sz w:val="24"/>
        </w:rPr>
        <w:t>Dužniku</w:t>
      </w:r>
    </w:p>
    <w:p w:rsidRDefault="001B3239" w:rsidP="001B3239" w:rsidR="001B3239" w:rsidRPr="001B3239">
      <w:pPr>
        <w:pStyle w:val="Tijeloteksta"/>
        <w:numPr>
          <w:ilvl w:val="0"/>
          <w:numId w:val="13"/>
        </w:numPr>
        <w:rPr>
          <w:bCs/>
          <w:sz w:val="24"/>
        </w:rPr>
      </w:pPr>
      <w:r w:rsidRPr="001B3239">
        <w:rPr>
          <w:bCs/>
          <w:sz w:val="24"/>
        </w:rPr>
        <w:t>e-oglasna ploča</w:t>
      </w:r>
    </w:p>
    <w:p w:rsidRDefault="001B3239" w:rsidP="001B3239" w:rsidR="001B3239" w:rsidRPr="001B3239">
      <w:pPr>
        <w:pStyle w:val="Tijeloteksta"/>
        <w:numPr>
          <w:ilvl w:val="0"/>
          <w:numId w:val="13"/>
        </w:numPr>
        <w:rPr>
          <w:bCs/>
          <w:sz w:val="24"/>
        </w:rPr>
      </w:pPr>
      <w:proofErr w:type="spellStart"/>
      <w:r w:rsidRPr="001B3239">
        <w:rPr>
          <w:bCs/>
          <w:sz w:val="24"/>
        </w:rPr>
        <w:t>Rj</w:t>
      </w:r>
      <w:proofErr w:type="spellEnd"/>
      <w:r w:rsidRPr="001B3239">
        <w:rPr>
          <w:bCs/>
          <w:sz w:val="24"/>
        </w:rPr>
        <w:t>. obustavom</w:t>
      </w:r>
    </w:p>
    <w:p w:rsidRDefault="001B3239" w:rsidP="001B3239" w:rsidR="008615FD" w:rsidRPr="002A0C8C">
      <w:pPr>
        <w:pStyle w:val="Tijeloteksta"/>
        <w:numPr>
          <w:ilvl w:val="0"/>
          <w:numId w:val="13"/>
        </w:numPr>
        <w:jc w:val="left"/>
        <w:rPr>
          <w:sz w:val="24"/>
        </w:rPr>
      </w:pPr>
      <w:r w:rsidRPr="001B3239">
        <w:rPr>
          <w:bCs/>
          <w:sz w:val="24"/>
        </w:rPr>
        <w:t>kal. 2.1.</w:t>
      </w:r>
      <w:r>
        <w:rPr>
          <w:bCs/>
          <w:sz w:val="24"/>
        </w:rPr>
        <w:t>20</w:t>
      </w:r>
      <w:r w:rsidRPr="001B3239">
        <w:rPr>
          <w:bCs/>
          <w:sz w:val="24"/>
        </w:rPr>
        <w:t>18.</w:t>
      </w: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3D2" w:rsidR="001543D2">
      <w:r>
        <w:separator/>
      </w:r>
    </w:p>
  </w:endnote>
  <w:endnote w:id="0" w:type="continuationSeparator">
    <w:p w:rsidRDefault="001543D2" w:rsidR="001543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3D2" w:rsidR="001543D2">
      <w:r>
        <w:separator/>
      </w:r>
    </w:p>
  </w:footnote>
  <w:footnote w:id="0" w:type="continuationSeparator">
    <w:p w:rsidRDefault="001543D2" w:rsidR="001543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5A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77994">
      <w:t>7 St-1289/17-4</w:t>
    </w:r>
  </w:p>
  <w:p w:rsidRDefault="00AF450A" w:rsidP="0038135F" w:rsidR="00AF450A">
    <w:pPr>
      <w:jc w:val="right"/>
    </w:pPr>
  </w:p>
  <w:p w:rsidRDefault="00AF450A" w:rsidP="0038135F" w:rsidR="00AF450A">
    <w:pPr>
      <w:jc w:val="right"/>
    </w:pPr>
  </w:p>
  <w:p w:rsidRDefault="00AF450A" w:rsidP="0038135F" w:rsidR="00AF450A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677994">
      <w:t>1289</w:t>
    </w:r>
    <w:r w:rsidR="00B73728">
      <w:t>/17-</w:t>
    </w:r>
    <w:r w:rsidR="00677994">
      <w:t>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FB44BC"/>
    <w:multiLevelType w:val="hybridMultilevel"/>
    <w:tmpl w:val="F8E073E8"/>
    <w:lvl w:tplc="E9CCCF1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153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43D2"/>
    <w:rsid w:val="0015543C"/>
    <w:rsid w:val="0015652B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1D12"/>
    <w:rsid w:val="001752DE"/>
    <w:rsid w:val="00175618"/>
    <w:rsid w:val="0017746A"/>
    <w:rsid w:val="0018135D"/>
    <w:rsid w:val="0018193E"/>
    <w:rsid w:val="00181C61"/>
    <w:rsid w:val="00183590"/>
    <w:rsid w:val="001837B6"/>
    <w:rsid w:val="00183D0B"/>
    <w:rsid w:val="0018707D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239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2CD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D29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A5"/>
    <w:rsid w:val="003056B2"/>
    <w:rsid w:val="00306AC5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6C55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6ECB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2BDC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42B2"/>
    <w:rsid w:val="00535D80"/>
    <w:rsid w:val="00536069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1DC3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99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66BD"/>
    <w:rsid w:val="00837C5B"/>
    <w:rsid w:val="00841584"/>
    <w:rsid w:val="008419D8"/>
    <w:rsid w:val="0084606E"/>
    <w:rsid w:val="008502BB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45B9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3B46"/>
    <w:rsid w:val="00995222"/>
    <w:rsid w:val="00995B72"/>
    <w:rsid w:val="009968B0"/>
    <w:rsid w:val="00996EFC"/>
    <w:rsid w:val="0099783C"/>
    <w:rsid w:val="00997C8E"/>
    <w:rsid w:val="009A0956"/>
    <w:rsid w:val="009A1504"/>
    <w:rsid w:val="009A1BF1"/>
    <w:rsid w:val="009A7277"/>
    <w:rsid w:val="009B09D0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D6837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A0B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2968"/>
    <w:rsid w:val="00AE45C0"/>
    <w:rsid w:val="00AE7D7C"/>
    <w:rsid w:val="00AF1A34"/>
    <w:rsid w:val="00AF22F6"/>
    <w:rsid w:val="00AF3ECC"/>
    <w:rsid w:val="00AF450A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28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342F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193D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381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5B6A"/>
    <w:rsid w:val="00D760F8"/>
    <w:rsid w:val="00D76E8F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ADB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826"/>
    <w:rsid w:val="00E222E3"/>
    <w:rsid w:val="00E23106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3FF"/>
    <w:rsid w:val="00E95587"/>
    <w:rsid w:val="00E95EE0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4E0E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7372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85A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85A0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85A0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A0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A0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7372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85A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85A0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85A0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A0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A0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715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477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201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975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400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835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1289</izvorni_sadrzaj>
    <derivirana_varijabla naziv="DomainObject.Predmet.Broj_1">1289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St-1289/2017</izvorni_sadrzaj>
    <derivirana_varijabla naziv="DomainObject.Predmet.OznakaBroj_1">St-1289/2017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NABAVNI SERVISI d.o.o.</izvorni_sadrzaj>
    <derivirana_varijabla naziv="DomainObject.Predmet.ProtustrankaFormated_1">  NABAVNI SERVISI d.o.o.</derivirana_varijabla>
  </DomainObject.Predmet.ProtustrankaFormated>
  <DomainObject.Predmet.ProtustrankaFormatedOIB>
    <izvorni_sadrzaj>  NABAVNI SERVISI d.o.o., OIB 62217847584</izvorni_sadrzaj>
    <derivirana_varijabla naziv="DomainObject.Predmet.ProtustrankaFormatedOIB_1">  NABAVNI SERVISI d.o.o., OIB 62217847584</derivirana_varijabla>
  </DomainObject.Predmet.ProtustrankaFormatedOIB>
  <DomainObject.Predmet.ProtustrankaFormatedWithAdress>
    <izvorni_sadrzaj> NABAVNI SERVISI d.o.o., Vulinčeva 86, 10310 Ivanić-Grad</izvorni_sadrzaj>
    <derivirana_varijabla naziv="DomainObject.Predmet.ProtustrankaFormatedWithAdress_1"> NABAVNI SERVISI d.o.o., Vulinčeva 86, 10310 Ivanić-Grad</derivirana_varijabla>
  </DomainObject.Predmet.ProtustrankaFormatedWithAdress>
  <DomainObject.Predmet.ProtustrankaFormatedWithAdressOIB>
    <izvorni_sadrzaj> NABAVNI SERVISI d.o.o., OIB 62217847584, Vulinčeva 86, 10310 Ivanić-Grad</izvorni_sadrzaj>
    <derivirana_varijabla naziv="DomainObject.Predmet.ProtustrankaFormatedWithAdressOIB_1"> NABAVNI SERVISI d.o.o., OIB 62217847584, Vulinčeva 86, 10310 Ivanić-Grad</derivirana_varijabla>
  </DomainObject.Predmet.ProtustrankaFormatedWithAdressOIB>
  <DomainObject.Predmet.ProtustrankaWithAdress>
    <izvorni_sadrzaj>NABAVNI SERVISI d.o.o. Vulinčeva 86, 10310 Ivanić-Grad</izvorni_sadrzaj>
    <derivirana_varijabla naziv="DomainObject.Predmet.ProtustrankaWithAdress_1">NABAVNI SERVISI d.o.o. Vulinčeva 86, 10310 Ivanić-Grad</derivirana_varijabla>
  </DomainObject.Predmet.ProtustrankaWithAdress>
  <DomainObject.Predmet.ProtustrankaWithAdressOIB>
    <izvorni_sadrzaj>NABAVNI SERVISI d.o.o., OIB 62217847584, Vulinčeva 86, 10310 Ivanić-Grad</izvorni_sadrzaj>
    <derivirana_varijabla naziv="DomainObject.Predmet.ProtustrankaWithAdressOIB_1">NABAVNI SERVISI d.o.o., OIB 62217847584, Vulinčeva 86, 10310 Ivanić-Grad</derivirana_varijabla>
  </DomainObject.Predmet.ProtustrankaWithAdressOIB>
  <DomainObject.Predmet.ProtustrankaNazivFormated>
    <izvorni_sadrzaj>NABAVNI SERVISI d.o.o.</izvorni_sadrzaj>
    <derivirana_varijabla naziv="DomainObject.Predmet.ProtustrankaNazivFormated_1">NABAVNI SERVISI d.o.o.</derivirana_varijabla>
  </DomainObject.Predmet.ProtustrankaNazivFormated>
  <DomainObject.Predmet.ProtustrankaNazivFormatedOIB>
    <izvorni_sadrzaj>NABAVNI SERVISI d.o.o., OIB 62217847584</izvorni_sadrzaj>
    <derivirana_varijabla naziv="DomainObject.Predmet.ProtustrankaNazivFormatedOIB_1">NABAVNI SERVISI d.o.o., OIB 62217847584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NABAVNI SERVISI d.o.o.</item>
    </izvorni_sadrzaj>
    <derivirana_varijabla naziv="DomainObject.Predmet.ProtuStrankaListFormated_1">
      <item>NABAVNI SERVISI d.o.o.</item>
    </derivirana_varijabla>
  </DomainObject.Predmet.ProtuStrankaListFormated>
  <DomainObject.Predmet.ProtuStrankaListFormatedOIB>
    <izvorni_sadrzaj>
      <item>NABAVNI SERVISI d.o.o., OIB 62217847584</item>
    </izvorni_sadrzaj>
    <derivirana_varijabla naziv="DomainObject.Predmet.ProtuStrankaListFormatedOIB_1">
      <item>NABAVNI SERVISI d.o.o., OIB 62217847584</item>
    </derivirana_varijabla>
  </DomainObject.Predmet.ProtuStrankaListFormatedOIB>
  <DomainObject.Predmet.ProtuStrankaListFormatedWithAdress>
    <izvorni_sadrzaj>
      <item>NABAVNI SERVISI d.o.o., Vulinčeva 86, 10310 Ivanić-Grad</item>
    </izvorni_sadrzaj>
    <derivirana_varijabla naziv="DomainObject.Predmet.ProtuStrankaListFormatedWithAdress_1">
      <item>NABAVNI SERVISI d.o.o., Vulinčeva 86, 10310 Ivanić-Grad</item>
    </derivirana_varijabla>
  </DomainObject.Predmet.ProtuStrankaListFormatedWithAdress>
  <DomainObject.Predmet.ProtuStrankaListFormatedWithAdressOIB>
    <izvorni_sadrzaj>
      <item>NABAVNI SERVISI d.o.o., OIB 62217847584, Vulinčeva 86, 10310 Ivanić-Grad</item>
    </izvorni_sadrzaj>
    <derivirana_varijabla naziv="DomainObject.Predmet.ProtuStrankaListFormatedWithAdressOIB_1">
      <item>NABAVNI SERVISI d.o.o., OIB 62217847584, Vulinčeva 86, 10310 Ivanić-Grad</item>
    </derivirana_varijabla>
  </DomainObject.Predmet.ProtuStrankaListFormatedWithAdressOIB>
  <DomainObject.Predmet.ProtuStrankaListNazivFormated>
    <izvorni_sadrzaj>
      <item>NABAVNI SERVISI d.o.o.</item>
    </izvorni_sadrzaj>
    <derivirana_varijabla naziv="DomainObject.Predmet.ProtuStrankaListNazivFormated_1">
      <item>NABAVNI SERVISI d.o.o.</item>
    </derivirana_varijabla>
  </DomainObject.Predmet.ProtuStrankaListNazivFormated>
  <DomainObject.Predmet.ProtuStrankaListNazivFormatedOIB>
    <izvorni_sadrzaj>
      <item>NABAVNI SERVISI d.o.o., OIB 62217847584</item>
    </izvorni_sadrzaj>
    <derivirana_varijabla naziv="DomainObject.Predmet.ProtuStrankaListNazivFormatedOIB_1">
      <item>NABAVNI SERVISI d.o.o., OIB 62217847584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NABAVNI SERVISI d.o.o.</izvorni_sadrzaj>
    <derivirana_varijabla naziv="DomainObject.Predmet.ProtustrankaIDrugi_1">NABAVNI SERVISI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NABAVNI SERVISI d.o.o., OIB 62217847584, Vulinčeva 86, 10310 Ivanić-Grad</izvorni_sadrzaj>
    <derivirana_varijabla naziv="DomainObject.Predmet.ProtustrankaIDrugiAdressOIB_1">NABAVNI SERVISI d.o.o., OIB 62217847584, Vulinčeva 86,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NABAVNI SERVISI d.o.o.</item>
      <item>FINA Regionalni centar Zagreb</item>
    </izvorni_sadrzaj>
    <derivirana_varijabla naziv="DomainObject.Predmet.SudioniciListNaziv_1">
      <item>NABAVNI SERVISI d.o.o.</item>
      <item>FINA Regionalni centar Zagreb</item>
    </derivirana_varijabla>
  </DomainObject.Predmet.SudioniciListNaziv>
  <DomainObject.Predmet.SudioniciListAdressOIB>
    <izvorni_sadrzaj>
      <item>NABAVNI SERVISI d.o.o., OIB 62217847584, Vulinčeva 86,10310 Ivanić-Grad</item>
      <item>FINA Regionalni centar Zagreb, OIB 85821130368, Trg svibanjskih žrtava 1995. br. 1,10000 Zagreb</item>
    </izvorni_sadrzaj>
    <derivirana_varijabla naziv="DomainObject.Predmet.SudioniciListAdressOIB_1">
      <item>NABAVNI SERVISI d.o.o., OIB 62217847584, Vulinčeva 86,10310 Ivanić-Grad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62217847584</item>
      <item>, OIB 85821130368</item>
    </izvorni_sadrzaj>
    <derivirana_varijabla naziv="DomainObject.Predmet.SudioniciListNazivOIB_1">
      <item>, OIB 62217847584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0B6E90-E850-47B7-A844-C2117DA21C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500</properties:Words>
  <properties:Characters>2628</properties:Characters>
  <properties:Lines>152</properties:Lines>
  <properties:Paragraphs>26</properties:Paragraphs>
  <properties:TotalTime>579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2017-11-23T13:08:00Z</cp:lastPrinted>
  <dcterms:modified xmlns:xsi="http://www.w3.org/2001/XMLSchema-instance" xsi:type="dcterms:W3CDTF">2017-11-23T13:26:00Z</dcterms:modified>
  <cp:revision>424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