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e412f" w14:paraId="9fe412f" w:rsidRDefault="003541DE" w:rsidP="003541DE" w:rsidR="003541DE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9645" cx="73152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645" cx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541DE" w:rsidP="003541DE" w:rsidR="003541DE">
      <w:pPr>
        <w:jc w:val="both"/>
      </w:pPr>
      <w:r>
        <w:t>REPUBLIKA HRVATSKA</w:t>
      </w:r>
    </w:p>
    <w:p w:rsidRDefault="003541DE" w:rsidP="003541DE" w:rsidR="009C3CBA">
      <w:pPr>
        <w:jc w:val="both"/>
      </w:pPr>
      <w:r>
        <w:t>TRGOVAČKI SUD U ZAGREBU                                                                18. St-3032/2018-</w:t>
      </w:r>
    </w:p>
    <w:p w:rsidRDefault="003541DE" w:rsidP="003541DE" w:rsidR="003541DE">
      <w:pPr>
        <w:jc w:val="both"/>
      </w:pPr>
      <w:r>
        <w:t>Amruševa 2/II</w:t>
      </w:r>
    </w:p>
    <w:p w:rsidRDefault="003541DE" w:rsidP="003541DE" w:rsidR="003541DE">
      <w:pPr>
        <w:jc w:val="both"/>
      </w:pPr>
    </w:p>
    <w:p w:rsidRDefault="009C3CBA" w:rsidP="003541DE" w:rsidR="009C3CBA">
      <w:pPr>
        <w:jc w:val="both"/>
      </w:pPr>
    </w:p>
    <w:p w:rsidRDefault="009C3CBA" w:rsidP="003541DE" w:rsidR="003541DE">
      <w:pPr>
        <w:ind w:firstLine="708" w:left="2124"/>
        <w:jc w:val="both"/>
      </w:pPr>
      <w:r>
        <w:t xml:space="preserve">   </w:t>
      </w:r>
      <w:r w:rsidR="003541DE">
        <w:t>R E P U B L I K A   H R V A T S K A</w:t>
      </w:r>
    </w:p>
    <w:p w:rsidRDefault="003541DE" w:rsidP="003541DE" w:rsidR="003541DE">
      <w:pPr>
        <w:jc w:val="both"/>
      </w:pPr>
    </w:p>
    <w:p w:rsidRDefault="009C3CBA" w:rsidP="003541DE" w:rsidR="003541DE">
      <w:pPr>
        <w:ind w:firstLine="708" w:left="2832"/>
        <w:jc w:val="both"/>
      </w:pPr>
      <w:r>
        <w:t xml:space="preserve">    </w:t>
      </w:r>
      <w:r w:rsidR="003541DE">
        <w:t>R J E Š E NJ E</w:t>
      </w:r>
    </w:p>
    <w:p w:rsidRDefault="003541DE" w:rsidP="003541DE" w:rsidR="003541DE">
      <w:pPr>
        <w:jc w:val="both"/>
      </w:pPr>
    </w:p>
    <w:p w:rsidRDefault="009C3CBA" w:rsidP="003541DE" w:rsidR="009C3CBA">
      <w:pPr>
        <w:jc w:val="both"/>
      </w:pPr>
    </w:p>
    <w:p w:rsidRDefault="003541DE" w:rsidP="003541DE" w:rsidR="003541DE">
      <w:pPr>
        <w:ind w:firstLine="708"/>
        <w:jc w:val="both"/>
      </w:pPr>
      <w:r>
        <w:t>Trgovački sud u Zagrebu, sudac Danijela Uzelac, u stečajnom postupku u povodu prijedloga predlagatelja Financijske agencije, OIB 85821130368, Zagreb, Ulica Grada Vukovara 70, za otvaranje stečajnog postupka nad dužnikom</w:t>
      </w:r>
      <w:r w:rsidR="004550D7" w:rsidRPr="004550D7">
        <w:t xml:space="preserve"> LAGERNET j.d.o.o., OIB 96470444583, Zagreb, Zagorska 35/5</w:t>
      </w:r>
      <w:r>
        <w:t>, 1</w:t>
      </w:r>
      <w:r w:rsidR="0064338B">
        <w:t>2</w:t>
      </w:r>
      <w:r>
        <w:t>. travnja 2019.</w:t>
      </w:r>
    </w:p>
    <w:p w:rsidRDefault="003541DE" w:rsidP="003541DE" w:rsidR="003541DE">
      <w:pPr>
        <w:jc w:val="both"/>
      </w:pPr>
    </w:p>
    <w:p w:rsidRDefault="003541DE" w:rsidP="003541DE" w:rsidR="003541DE">
      <w:pPr>
        <w:jc w:val="both"/>
      </w:pPr>
    </w:p>
    <w:p w:rsidRDefault="003541DE" w:rsidP="003541DE" w:rsidR="003541DE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9C3CBA">
        <w:t xml:space="preserve"> </w:t>
      </w:r>
      <w:r>
        <w:t>r i j e š i o     j e</w:t>
      </w:r>
    </w:p>
    <w:p w:rsidRDefault="003541DE" w:rsidP="003541DE" w:rsidR="003541DE">
      <w:pPr>
        <w:jc w:val="both"/>
      </w:pPr>
    </w:p>
    <w:p w:rsidRDefault="003541DE" w:rsidP="003541DE" w:rsidR="003541DE">
      <w:pPr>
        <w:jc w:val="both"/>
      </w:pPr>
    </w:p>
    <w:p w:rsidRDefault="003541DE" w:rsidP="003541DE" w:rsidR="003541DE">
      <w:pPr>
        <w:ind w:firstLine="708"/>
        <w:jc w:val="both"/>
      </w:pPr>
      <w:r>
        <w:t>I.Pozivaju se osobe koje imaju pravni interes za provedbom stečajnoga postupaka nad  dužnikom</w:t>
      </w:r>
      <w:r w:rsidR="004550D7" w:rsidRPr="004550D7">
        <w:t xml:space="preserve"> LAGERNET j.d.o.o., OIB 96470444583, Zagreb, Zagorska 35/5</w:t>
      </w:r>
      <w:r w:rsidR="004550D7">
        <w:t>,</w:t>
      </w:r>
      <w:r>
        <w:t xml:space="preserve"> u roku 15 dana predujmiti iznos od </w:t>
      </w:r>
      <w:r w:rsidR="00E90AF6">
        <w:t>5.114,55</w:t>
      </w:r>
      <w:r>
        <w:t xml:space="preserve"> kn za pokriće troškova prethodnog i stečajnog postupka na račun Trgovačkog suda u Zagrebu otvoren pri Hrvatskoj poštanskoj banci d.d. Zagreb broj IBAN HR9223900011300000460, model 05, poziv na broj 3032-2018.</w:t>
      </w:r>
    </w:p>
    <w:p w:rsidRDefault="003541DE" w:rsidP="003541DE" w:rsidR="003541DE">
      <w:pPr>
        <w:jc w:val="both"/>
      </w:pPr>
    </w:p>
    <w:p w:rsidRDefault="003541DE" w:rsidP="003541DE" w:rsidR="003541DE">
      <w:pPr>
        <w:ind w:firstLine="708"/>
        <w:jc w:val="both"/>
      </w:pPr>
      <w:r>
        <w:t>II. Ako osobe koje imaju pravni interes za provedbom stečajnoga postupaka nad dužnikom ne postupe u skladu s točkom I. ovog rješenja sud će donijeti rješenje o otvaranju i zaključenju stečajnog postupka.</w:t>
      </w:r>
    </w:p>
    <w:p w:rsidRDefault="003541DE" w:rsidP="003541DE" w:rsidR="003541DE">
      <w:pPr>
        <w:jc w:val="both"/>
      </w:pPr>
    </w:p>
    <w:p w:rsidRDefault="003541DE" w:rsidP="003541DE" w:rsidR="003541DE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9C3CBA">
        <w:t xml:space="preserve">  </w:t>
      </w:r>
      <w:r>
        <w:t>Obrazloženje</w:t>
      </w:r>
    </w:p>
    <w:p w:rsidRDefault="003541DE" w:rsidP="003541DE" w:rsidR="003541DE">
      <w:pPr>
        <w:jc w:val="both"/>
      </w:pPr>
    </w:p>
    <w:p w:rsidRDefault="003541DE" w:rsidP="003541DE" w:rsidR="003541DE">
      <w:pPr>
        <w:jc w:val="both"/>
      </w:pPr>
    </w:p>
    <w:p w:rsidRDefault="003541DE" w:rsidP="003541DE" w:rsidR="003541DE">
      <w:pPr>
        <w:ind w:firstLine="708"/>
        <w:jc w:val="both"/>
      </w:pPr>
      <w:r>
        <w:t xml:space="preserve">Na temelju prijedloga Financijske agencije za otvaranje stečajnog postupka nad dužnikom, sud je rješenjem od </w:t>
      </w:r>
      <w:r w:rsidR="00735EAE">
        <w:t>14. siječnja</w:t>
      </w:r>
      <w:r>
        <w:t xml:space="preserve"> 2019.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</w:t>
      </w:r>
      <w:r w:rsidR="00735EAE">
        <w:t xml:space="preserve">a a. </w:t>
      </w:r>
      <w:r w:rsidR="0071286D">
        <w:t>Dužnikov zastupnik po zakonu je na ročištu 11. travnja 2019. izjavio da se ne protiv</w:t>
      </w:r>
      <w:r w:rsidR="009C3CBA">
        <w:t xml:space="preserve">i otvaranju stečajnog postupka </w:t>
      </w:r>
      <w:r w:rsidR="0071286D">
        <w:t>b</w:t>
      </w:r>
      <w:r w:rsidR="004550D7">
        <w:t>udući da je dužnikov račun u blokadi.</w:t>
      </w:r>
      <w:r w:rsidR="00735EAE">
        <w:t xml:space="preserve"> </w:t>
      </w:r>
    </w:p>
    <w:p w:rsidRDefault="003541DE" w:rsidP="003541DE" w:rsidR="003541DE">
      <w:pPr>
        <w:jc w:val="both"/>
      </w:pPr>
    </w:p>
    <w:p w:rsidRDefault="003541DE" w:rsidP="003541DE" w:rsidR="003541DE">
      <w:pPr>
        <w:jc w:val="both"/>
      </w:pPr>
      <w:r>
        <w:t xml:space="preserve"> </w:t>
      </w:r>
      <w:r>
        <w:tab/>
        <w:t xml:space="preserve">Tijekom prethodnog postupka sud je temelju uvida u Zajednički informacijski sustav zemljišnih knjiga i katastra-ZIS utvrdio da dužnik nije evidentiran kao vlasnik nekretnina, dok je na temelju Uvjerenja Stanice za tehnički pregled vozila od </w:t>
      </w:r>
      <w:r w:rsidR="00735EAE">
        <w:t>18. siječnja</w:t>
      </w:r>
      <w:r>
        <w:t xml:space="preserve"> 2019. utvrdio da na dan izdavanja uvjerenja dužnik nije evidentiran kao vlasnik vozila.</w:t>
      </w:r>
      <w:r w:rsidR="00735EAE">
        <w:t xml:space="preserve"> Da dužnik nema </w:t>
      </w:r>
      <w:r w:rsidR="0071286D">
        <w:t xml:space="preserve">u </w:t>
      </w:r>
      <w:r w:rsidR="0071286D">
        <w:lastRenderedPageBreak/>
        <w:t xml:space="preserve">vlasništvu </w:t>
      </w:r>
      <w:r w:rsidR="009E417E">
        <w:t xml:space="preserve">nekretnine, pokretnine, ili koju drugu imovinu </w:t>
      </w:r>
      <w:r w:rsidR="00735EAE">
        <w:t xml:space="preserve">potvrdio je i dužnikov zastupnik po zakonu na ročištu </w:t>
      </w:r>
      <w:r w:rsidR="0071286D">
        <w:t>11. travnja 2019.</w:t>
      </w:r>
    </w:p>
    <w:p w:rsidRDefault="003541DE" w:rsidP="003541DE" w:rsidR="003541DE">
      <w:pPr>
        <w:jc w:val="both"/>
      </w:pPr>
    </w:p>
    <w:p w:rsidRDefault="003541DE" w:rsidP="003541DE" w:rsidR="003541DE">
      <w:pPr>
        <w:jc w:val="both"/>
      </w:pPr>
      <w:r>
        <w:tab/>
        <w:t xml:space="preserve">Nadalje, iz potvrde FINA-e od </w:t>
      </w:r>
      <w:r w:rsidR="00391D62">
        <w:t>4. travnja</w:t>
      </w:r>
      <w:r>
        <w:t xml:space="preserve"> 2019. utvrdio je da je dužnik na dan izdavanja potvrde imao evidentirane neizvršene osnove za plaćanje u neprekinutom razdoblju od </w:t>
      </w:r>
      <w:r w:rsidR="00391D62">
        <w:t>247</w:t>
      </w:r>
      <w:r>
        <w:t xml:space="preserve"> dana u iznosu od </w:t>
      </w:r>
      <w:r w:rsidR="00391D62">
        <w:t>15.463,41 kn</w:t>
      </w:r>
      <w:r>
        <w:t>.</w:t>
      </w:r>
    </w:p>
    <w:p w:rsidRDefault="003541DE" w:rsidP="003541DE" w:rsidR="003541DE">
      <w:pPr>
        <w:jc w:val="both"/>
      </w:pPr>
    </w:p>
    <w:p w:rsidRDefault="003541DE" w:rsidP="003541DE" w:rsidR="003541DE">
      <w:pPr>
        <w:jc w:val="both"/>
      </w:pPr>
      <w:r>
        <w:t xml:space="preserve"> </w:t>
      </w:r>
      <w:r>
        <w:tab/>
        <w:t xml:space="preserve">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3541DE" w:rsidP="003541DE" w:rsidR="003541DE">
      <w:pPr>
        <w:jc w:val="both"/>
      </w:pPr>
    </w:p>
    <w:p w:rsidRDefault="003541DE" w:rsidP="003541DE" w:rsidR="003541DE">
      <w:pPr>
        <w:jc w:val="both"/>
      </w:pPr>
      <w:r>
        <w:tab/>
        <w:t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70,00 kn mjesečno odnosno za šest mjeseci 420,00 kn, troškovi poštanskih i telefonskih usluga 70,00 kn mjesečno, odnosno 420,00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Sberbank d.d. mjesečna naknada za održavanje računa poslovnih subjekata iznosi 20,00 kn (a što proizlazi iz Odluka o naknadama za poslovne subjekte javno objavljenima na web stranicama banaka), dakle minimalno 120,00 kn za šest mjeseci, a troškovi dostave izvatka na adresu u Zagrebačkoj banci d.d. iznose 3,50 kn po izvatku, odnosno 21,00 kn za šest mjeseci, troškovi zatvaranja računa razlikuju se od banke do banke, tako primjerice, u Sberbank d.d. iznose 150,00 kn, a troškovi izdavanja potvrde o izvršenju naloga u navedenoj banci iznose 10,00 kn po potvrdi, dakle 20,00 kn mjesečno za dvije potvrde, a za šest mjeseci 120,00 kn, troškovi promjene podataka u Državnom zavodu za statistiku 60,00 kn.</w:t>
      </w:r>
    </w:p>
    <w:p w:rsidRDefault="003541DE" w:rsidP="003541DE" w:rsidR="003541DE">
      <w:pPr>
        <w:jc w:val="both"/>
      </w:pPr>
    </w:p>
    <w:p w:rsidRDefault="003541DE" w:rsidP="003541DE" w:rsidR="003541DE">
      <w:pPr>
        <w:jc w:val="both"/>
      </w:pPr>
      <w:r>
        <w:tab/>
      </w:r>
      <w:r w:rsidRPr="00E90AF6">
        <w:t xml:space="preserve">Slijedom navedenog, ukupni troškovi prethodnoga i otvorenoga stečajnog postupka utemeljeni na trajanju postupka od 6 mjeseci  iznosi bi 6.331,00 kn. Budući da iz obavijesti Financijske agencije sadržane u podnesku od </w:t>
      </w:r>
      <w:r w:rsidR="00627ACB" w:rsidRPr="00E90AF6">
        <w:t xml:space="preserve">14. veljače 2019. (list 22. spisa) proizlazi da </w:t>
      </w:r>
      <w:r w:rsidRPr="00E90AF6">
        <w:t>su zaplijenjena sredstava na ime predujma za namirenje troškova stečajnog postupka u smislu odredbe čl. 112. st. 5. SZ-a</w:t>
      </w:r>
      <w:r w:rsidR="00627ACB" w:rsidRPr="00E90AF6">
        <w:t xml:space="preserve"> u iznosu od 1.216,45 kn</w:t>
      </w:r>
      <w:r w:rsidRPr="00E90AF6">
        <w:t>, nap</w:t>
      </w:r>
      <w:r w:rsidR="00627ACB" w:rsidRPr="00E90AF6">
        <w:t xml:space="preserve">rijed navedeni iznos troškova </w:t>
      </w:r>
      <w:r w:rsidRPr="00E90AF6">
        <w:t>je umanjen</w:t>
      </w:r>
      <w:r w:rsidR="00627ACB" w:rsidRPr="00E90AF6">
        <w:t xml:space="preserve"> za taj iznos</w:t>
      </w:r>
      <w:r w:rsidR="000A4E06">
        <w:t xml:space="preserve"> pa su </w:t>
      </w:r>
      <w:r w:rsidR="000A4E06" w:rsidRPr="000A4E06">
        <w:t xml:space="preserve">osobe koje imaju pravni interes za provedbom stečajnoga postupaka nad  dužnikom </w:t>
      </w:r>
      <w:r w:rsidR="000A4E06">
        <w:t>pozvane</w:t>
      </w:r>
      <w:r w:rsidR="000A4E06" w:rsidRPr="000A4E06">
        <w:t xml:space="preserve"> predujmiti iznos od 5.114,55 kn za pokriće troškova prethodnog i stečajnog postupka</w:t>
      </w:r>
      <w:r w:rsidRPr="000A4E06">
        <w:t>.</w:t>
      </w:r>
    </w:p>
    <w:p w:rsidRDefault="003541DE" w:rsidP="003541DE" w:rsidR="003541DE">
      <w:pPr>
        <w:jc w:val="both"/>
      </w:pPr>
      <w:r>
        <w:t xml:space="preserve"> </w:t>
      </w:r>
    </w:p>
    <w:p w:rsidRDefault="003541DE" w:rsidP="003541DE" w:rsidR="003541DE">
      <w:pPr>
        <w:jc w:val="both"/>
      </w:pPr>
      <w:r>
        <w:tab/>
        <w:t xml:space="preserve">Imajući u vidu da dužnik nema imovinu koja bi ušla u stečajnu masu, odnosno da imovina nije dostatna za namirenje troškova prethodnog i stečajnog postupka, u smislu odredbe čl. 132. st. 1. SZ-a pozvane su osobe koje imaju pravni interes za provedbu stečajnog postupka na predujmljivanje iznosa troškova prethodnog i otvorenoga stečajnog postupka (točka I. izreke). Navedene osobe upozorene su na pravne posljedice ne postupanja u skladu s točkom I. izreke sukladno odredbi čl.132. st. 2. SZ-a (točka II. izreke). </w:t>
      </w:r>
    </w:p>
    <w:p w:rsidRDefault="003541DE" w:rsidP="003541DE" w:rsidR="003541DE">
      <w:pPr>
        <w:jc w:val="both"/>
      </w:pPr>
    </w:p>
    <w:p w:rsidRDefault="009C3CBA" w:rsidP="003541DE" w:rsidR="003541DE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 w:rsidR="0064338B">
        <w:t xml:space="preserve">     </w:t>
      </w:r>
      <w:r w:rsidR="003541DE">
        <w:t xml:space="preserve"> U Zagrebu 1</w:t>
      </w:r>
      <w:r w:rsidR="0064338B">
        <w:t>2</w:t>
      </w:r>
      <w:r w:rsidR="003541DE">
        <w:t>. travnja 2019.</w:t>
      </w:r>
    </w:p>
    <w:p w:rsidRDefault="003541DE" w:rsidP="003541DE" w:rsidR="003541DE">
      <w:pPr>
        <w:jc w:val="both"/>
      </w:pPr>
    </w:p>
    <w:p w:rsidRDefault="003541DE" w:rsidP="003541DE" w:rsidR="003541DE">
      <w:pPr>
        <w:jc w:val="both"/>
      </w:pPr>
    </w:p>
    <w:p w:rsidRDefault="003541DE" w:rsidP="004550D7" w:rsidR="003541DE">
      <w:pPr>
        <w:ind w:firstLine="708" w:left="7080"/>
        <w:jc w:val="both"/>
      </w:pPr>
      <w:r>
        <w:t xml:space="preserve">Sudac </w:t>
      </w:r>
    </w:p>
    <w:p w:rsidRDefault="003541DE" w:rsidP="003541DE" w:rsidR="003541D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3541DE" w:rsidP="003541DE" w:rsidR="003541DE">
      <w:pPr>
        <w:jc w:val="both"/>
      </w:pPr>
    </w:p>
    <w:p w:rsidRDefault="003541DE" w:rsidP="003541DE" w:rsidR="003541DE">
      <w:pPr>
        <w:jc w:val="both"/>
      </w:pPr>
      <w:r>
        <w:t>Uputa o pravnom lijeku: Protiv ovog rješenja može se izjaviti žalba u roku od 8 dana od dana dostave rješenja s time da se dostava smatra obavljenom istekom osmoga dana od dana objave ovog rješenja na mrežnoj stranici e-oglasna ploča (čl. 12. st. 1. SZ).  Žalba se podnosi ovom</w:t>
      </w:r>
      <w:r w:rsidR="00C37881">
        <w:t xml:space="preserve">e sudu u 2 primjerka, a o žalbi odlučuje </w:t>
      </w:r>
      <w:r>
        <w:t>Visoki trgovački sud Republike Hrvatske.</w:t>
      </w:r>
    </w:p>
    <w:p w:rsidRDefault="003541DE" w:rsidP="003541DE" w:rsidR="003541DE">
      <w:pPr>
        <w:jc w:val="both"/>
      </w:pPr>
    </w:p>
    <w:p w:rsidRDefault="00822FA6" w:rsidP="0064338B" w:rsidR="003541DE">
      <w:pPr>
        <w:ind w:firstLine="708" w:left="5664"/>
        <w:jc w:val="both"/>
      </w:pPr>
      <w:r>
        <w:t xml:space="preserve">           </w:t>
      </w:r>
      <w:r w:rsidR="003541DE">
        <w:t>Za točnost otpravka:</w:t>
      </w:r>
    </w:p>
    <w:p w:rsidRDefault="00822FA6" w:rsidP="0064338B" w:rsidR="003541DE">
      <w:pPr>
        <w:ind w:firstLine="708" w:left="5664"/>
        <w:jc w:val="both"/>
      </w:pPr>
      <w:r>
        <w:t xml:space="preserve">               </w:t>
      </w:r>
      <w:r w:rsidR="003541DE">
        <w:t>Katarina Franjić</w:t>
      </w:r>
    </w:p>
    <w:p w:rsidRDefault="003541DE" w:rsidP="003541DE" w:rsidR="003541DE">
      <w:pPr>
        <w:jc w:val="both"/>
      </w:pPr>
    </w:p>
    <w:p w:rsidRDefault="008265A5" w:rsidP="003541DE" w:rsidR="008265A5">
      <w:pPr>
        <w:jc w:val="both"/>
      </w:pPr>
    </w:p>
    <w:sectPr w:rsidR="008265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9F2"/>
    <w:rsid w:val="000A4E06"/>
    <w:rsid w:val="003541DE"/>
    <w:rsid w:val="00391D62"/>
    <w:rsid w:val="003A2EE1"/>
    <w:rsid w:val="004550D7"/>
    <w:rsid w:val="00627ACB"/>
    <w:rsid w:val="0064338B"/>
    <w:rsid w:val="0071286D"/>
    <w:rsid w:val="00735EAE"/>
    <w:rsid w:val="00822FA6"/>
    <w:rsid w:val="008265A5"/>
    <w:rsid w:val="009509F2"/>
    <w:rsid w:val="009C3CBA"/>
    <w:rsid w:val="009E417E"/>
    <w:rsid w:val="00C37881"/>
    <w:rsid w:val="00E9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22F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2F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2E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E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E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E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E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22F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2F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2E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E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E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E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E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3032</izvorni_sadrzaj>
    <derivirana_varijabla naziv="DomainObject.Predmet.Broj_1">3032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St-3032/2018</izvorni_sadrzaj>
    <derivirana_varijabla naziv="DomainObject.Predmet.OznakaBroj_1">St-3032/2018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LAGERNET j.d.o.o. za trgovinu i usluge zastupanog po punomoćniku Miroslav Obradović</izvorni_sadrzaj>
    <derivirana_varijabla naziv="DomainObject.Predmet.ProtustrankaFormated_1">  LAGERNET j.d.o.o. za trgovinu i usluge zastupanog po punomoćniku Miroslav Obradović</derivirana_varijabla>
  </DomainObject.Predmet.ProtustrankaFormated>
  <DomainObject.Predmet.ProtustrankaFormatedOIB>
    <izvorni_sadrzaj>  LAGERNET j.d.o.o. za trgovinu i usluge, OIB 96470444583 zastupanog po punomoćniku Miroslav Obradović</izvorni_sadrzaj>
    <derivirana_varijabla naziv="DomainObject.Predmet.ProtustrankaFormatedOIB_1">  LAGERNET j.d.o.o. za trgovinu i usluge, OIB 96470444583 zastupanog po punomoćniku Miroslav Obradović</derivirana_varijabla>
  </DomainObject.Predmet.ProtustrankaFormatedOIB>
  <DomainObject.Predmet.ProtustrankaFormatedWithAdress>
    <izvorni_sadrzaj> LAGERNET j.d.o.o. za trgovinu i usluge, Zagorska 35/5, 10000 Zagreb zastupanog po punomoćniku Miroslav Obradović</izvorni_sadrzaj>
    <derivirana_varijabla naziv="DomainObject.Predmet.ProtustrankaFormatedWithAdress_1"> LAGERNET j.d.o.o. za trgovinu i usluge, Zagorska 35/5, 10000 Zagreb zastupanog po punomoćniku Miroslav Obradović</derivirana_varijabla>
  </DomainObject.Predmet.ProtustrankaFormatedWithAdress>
  <DomainObject.Predmet.ProtustrankaFormatedWithAdressOIB>
    <izvorni_sadrzaj> LAGERNET j.d.o.o. za trgovinu i usluge, OIB 96470444583, Zagorska 35/5, 10000 Zagreb zastupanog po punomoćniku Miroslav Obradović</izvorni_sadrzaj>
    <derivirana_varijabla naziv="DomainObject.Predmet.ProtustrankaFormatedWithAdressOIB_1"> LAGERNET j.d.o.o. za trgovinu i usluge, OIB 96470444583, Zagorska 35/5, 10000 Zagreb zastupanog po punomoćniku Miroslav Obradović</derivirana_varijabla>
  </DomainObject.Predmet.ProtustrankaFormatedWithAdressOIB>
  <DomainObject.Predmet.ProtustrankaWithAdress>
    <izvorni_sadrzaj>LAGERNET j.d.o.o. za trgovinu i usluge Zagorska 35/5, 10000 Zagreb</izvorni_sadrzaj>
    <derivirana_varijabla naziv="DomainObject.Predmet.ProtustrankaWithAdress_1">LAGERNET j.d.o.o. za trgovinu i usluge Zagorska 35/5, 10000 Zagreb</derivirana_varijabla>
  </DomainObject.Predmet.ProtustrankaWithAdress>
  <DomainObject.Predmet.ProtustrankaWithAdressOIB>
    <izvorni_sadrzaj>LAGERNET j.d.o.o. za trgovinu i usluge, OIB 96470444583, Zagorska 35/5, 10000 Zagreb</izvorni_sadrzaj>
    <derivirana_varijabla naziv="DomainObject.Predmet.ProtustrankaWithAdressOIB_1">LAGERNET j.d.o.o. za trgovinu i usluge, OIB 96470444583, Zagorska 35/5, 10000 Zagreb</derivirana_varijabla>
  </DomainObject.Predmet.ProtustrankaWithAdressOIB>
  <DomainObject.Predmet.ProtustrankaNazivFormated>
    <izvorni_sadrzaj>LAGERNET j.d.o.o. za trgovinu i usluge</izvorni_sadrzaj>
    <derivirana_varijabla naziv="DomainObject.Predmet.ProtustrankaNazivFormated_1">LAGERNET j.d.o.o. za trgovinu i usluge</derivirana_varijabla>
  </DomainObject.Predmet.ProtustrankaNazivFormated>
  <DomainObject.Predmet.ProtustrankaNazivFormatedOIB>
    <izvorni_sadrzaj>LAGERNET j.d.o.o. za trgovinu i usluge, OIB 96470444583</izvorni_sadrzaj>
    <derivirana_varijabla naziv="DomainObject.Predmet.ProtustrankaNazivFormatedOIB_1">LAGERNET j.d.o.o. za trgovinu i usluge, OIB 96470444583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LAGERNET j.d.o.o. za trgovinu i usluge zastupanog po punomoćniku Miroslav Obradović</item>
    </izvorni_sadrzaj>
    <derivirana_varijabla naziv="DomainObject.Predmet.ProtuStrankaListFormated_1">
      <item>LAGERNET j.d.o.o. za trgovinu i usluge zastupanog po punomoćniku Miroslav Obradović</item>
    </derivirana_varijabla>
  </DomainObject.Predmet.ProtuStrankaListFormated>
  <DomainObject.Predmet.ProtuStrankaListFormatedOIB>
    <izvorni_sadrzaj>
      <item>LAGERNET j.d.o.o. za trgovinu i usluge, OIB 96470444583 zastupanog po punomoćniku Miroslav Obradović</item>
    </izvorni_sadrzaj>
    <derivirana_varijabla naziv="DomainObject.Predmet.ProtuStrankaListFormatedOIB_1">
      <item>LAGERNET j.d.o.o. za trgovinu i usluge, OIB 96470444583 zastupanog po punomoćniku Miroslav Obradović</item>
    </derivirana_varijabla>
  </DomainObject.Predmet.ProtuStrankaListFormatedOIB>
  <DomainObject.Predmet.ProtuStrankaListFormatedWithAdress>
    <izvorni_sadrzaj>
      <item>LAGERNET j.d.o.o. za trgovinu i usluge, Zagorska 35/5, 10000 Zagreb zastupanog po punomoćniku Miroslav Obradović</item>
    </izvorni_sadrzaj>
    <derivirana_varijabla naziv="DomainObject.Predmet.ProtuStrankaListFormatedWithAdress_1">
      <item>LAGERNET j.d.o.o. za trgovinu i usluge, Zagorska 35/5, 10000 Zagreb zastupanog po punomoćniku Miroslav Obradović</item>
    </derivirana_varijabla>
  </DomainObject.Predmet.ProtuStrankaListFormatedWithAdress>
  <DomainObject.Predmet.ProtuStrankaListFormatedWithAdressOIB>
    <izvorni_sadrzaj>
      <item>LAGERNET j.d.o.o. za trgovinu i usluge, OIB 96470444583, Zagorska 35/5, 10000 Zagreb zastupanog po punomoćniku Miroslav Obradović</item>
    </izvorni_sadrzaj>
    <derivirana_varijabla naziv="DomainObject.Predmet.ProtuStrankaListFormatedWithAdressOIB_1">
      <item>LAGERNET j.d.o.o. za trgovinu i usluge, OIB 96470444583, Zagorska 35/5, 10000 Zagreb zastupanog po punomoćniku Miroslav Obradović</item>
    </derivirana_varijabla>
  </DomainObject.Predmet.ProtuStrankaListFormatedWithAdressOIB>
  <DomainObject.Predmet.ProtuStrankaListNazivFormated>
    <izvorni_sadrzaj>
      <item>LAGERNET j.d.o.o. za trgovinu i usluge</item>
    </izvorni_sadrzaj>
    <derivirana_varijabla naziv="DomainObject.Predmet.ProtuStrankaListNazivFormated_1">
      <item>LAGERNET j.d.o.o. za trgovinu i usluge</item>
    </derivirana_varijabla>
  </DomainObject.Predmet.ProtuStrankaListNazivFormated>
  <DomainObject.Predmet.ProtuStrankaListNazivFormatedOIB>
    <izvorni_sadrzaj>
      <item>LAGERNET j.d.o.o. za trgovinu i usluge, OIB 96470444583</item>
    </izvorni_sadrzaj>
    <derivirana_varijabla naziv="DomainObject.Predmet.ProtuStrankaListNazivFormatedOIB_1">
      <item>LAGERNET j.d.o.o. za trgovinu i usluge, OIB 96470444583</item>
    </derivirana_varijabla>
  </DomainObject.Predmet.ProtuStrankaListNazivFormatedOIB>
  <DomainObject.Predmet.OstaliListFormated>
    <izvorni_sadrzaj>
      <item>Miroslav Obradović punomoćnik sudionika u postupku LAGERNET j.d.o.o. za trgovinu i usluge</item>
      <item>Hrvatska poštanska banka d.d.</item>
    </izvorni_sadrzaj>
    <derivirana_varijabla naziv="DomainObject.Predmet.OstaliListFormated_1">
      <item>Miroslav Obradović punomoćnik sudionika u postupku LAGERNET j.d.o.o. za trgovinu i usluge</item>
      <item>Hrvatska poštanska banka d.d.</item>
    </derivirana_varijabla>
  </DomainObject.Predmet.OstaliListFormated>
  <DomainObject.Predmet.OstaliListFormatedOIB>
    <izvorni_sadrzaj>
      <item>Miroslav Obradović punomoćnik sudionika u postupku LAGERNET j.d.o.o. za trgovinu i usluge</item>
      <item>Hrvatska poštanska banka d.d.</item>
    </izvorni_sadrzaj>
    <derivirana_varijabla naziv="DomainObject.Predmet.OstaliListFormatedOIB_1">
      <item>Miroslav Obradović punomoćnik sudionika u postupku LAGERNET j.d.o.o. za trgovinu i usluge</item>
      <item>Hrvatska poštanska banka d.d.</item>
    </derivirana_varijabla>
  </DomainObject.Predmet.OstaliListFormatedOIB>
  <DomainObject.Predmet.OstaliListFormatedWithAdress>
    <izvorni_sadrzaj>
      <item>Miroslav Obradović, Trnsko 33d, 10000 Zagreb punomoćnik sudionika u postupku LAGERNET j.d.o.o. za trgovinu i usluge</item>
      <item>Hrvatska poštanska banka d.d., Jurišićeva 4, 10000 Zagreb</item>
    </izvorni_sadrzaj>
    <derivirana_varijabla naziv="DomainObject.Predmet.OstaliListFormatedWithAdress_1">
      <item>Miroslav Obradović, Trnsko 33d, 10000 Zagreb punomoćnik sudionika u postupku LAGERNET j.d.o.o. za trgovinu i usluge</item>
      <item>Hrvatska poštanska banka d.d., Jurišićeva 4, 10000 Zagreb</item>
    </derivirana_varijabla>
  </DomainObject.Predmet.OstaliListFormatedWithAdress>
  <DomainObject.Predmet.OstaliListFormatedWithAdressOIB>
    <izvorni_sadrzaj>
      <item>Miroslav Obradović, Trnsko 33d, 10000 Zagreb punomoćnik sudionika u postupku LAGERNET j.d.o.o. za trgovinu i usluge</item>
      <item>Hrvatska poštanska banka d.d., Jurišićeva 4, 10000 Zagreb</item>
    </izvorni_sadrzaj>
    <derivirana_varijabla naziv="DomainObject.Predmet.OstaliListFormatedWithAdressOIB_1">
      <item>Miroslav Obradović, Trnsko 33d, 10000 Zagreb punomoćnik sudionika u postupku LAGERNET j.d.o.o. za trgovinu i usluge</item>
      <item>Hrvatska poštanska banka d.d., Jurišićeva 4, 10000 Zagreb</item>
    </derivirana_varijabla>
  </DomainObject.Predmet.OstaliListFormatedWithAdressOIB>
  <DomainObject.Predmet.OstaliListNazivFormated>
    <izvorni_sadrzaj>
      <item>Miroslav Obradović</item>
      <item>Hrvatska poštanska banka d.d.</item>
    </izvorni_sadrzaj>
    <derivirana_varijabla naziv="DomainObject.Predmet.OstaliListNazivFormated_1">
      <item>Miroslav Obradović</item>
      <item>Hrvatska poštanska banka d.d.</item>
    </derivirana_varijabla>
  </DomainObject.Predmet.OstaliListNazivFormated>
  <DomainObject.Predmet.OstaliListNazivFormatedOIB>
    <izvorni_sadrzaj>
      <item>Miroslav Obradović</item>
      <item>Hrvatska poštanska banka d.d.</item>
    </izvorni_sadrzaj>
    <derivirana_varijabla naziv="DomainObject.Predmet.OstaliListNazivFormatedOIB_1">
      <item>Miroslav Obradović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LAGERNET j.d.o.o. za trgovinu i usluge</izvorni_sadrzaj>
    <derivirana_varijabla naziv="DomainObject.Predmet.ProtustrankaIDrugi_1">LAGERNET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LAGERNET j.d.o.o. za trgovinu i usluge, OIB 96470444583, Zagorska 35/5, 10000 Zagreb</izvorni_sadrzaj>
    <derivirana_varijabla naziv="DomainObject.Predmet.ProtustrankaIDrugiAdressOIB_1">LAGERNET j.d.o.o. za trgovinu i usluge, OIB 96470444583, Zagorska 35/5,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LAGERNET j.d.o.o. za trgovinu i usluge</item>
      <item>Miroslav Obradović</item>
      <item>Hrvatska poštanska banka d.d.</item>
    </izvorni_sadrzaj>
    <derivirana_varijabla naziv="DomainObject.Predmet.SudioniciListNaziv_1">
      <item>FINA Regionalni centar Zagreb</item>
      <item>LAGERNET j.d.o.o. za trgovinu i usluge</item>
      <item>Miroslav Obradović</item>
      <item>Hrvatska poštanska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LAGERNET j.d.o.o. za trgovinu i usluge, OIB 96470444583, Zagorska 35/5,10000 Zagreb</item>
      <item>Miroslav Obradović, Trnsko 33d,10000 Zagreb</item>
      <item>Hrvatska poštanska banka d.d., Jurišićeva 4,10000 Zagreb</item>
    </izvorni_sadrzaj>
    <derivirana_varijabla naziv="DomainObject.Predmet.SudioniciListAdressOIB_1">
      <item>FINA Regionalni centar Zagreb, OIB 85821130368, Trg svibanjskih žrtava 1995. 1,10000 Zagreb</item>
      <item>LAGERNET j.d.o.o. za trgovinu i usluge, OIB 96470444583, Zagorska 35/5,10000 Zagreb</item>
      <item>Miroslav Obradović, Trnsko 33d,10000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96470444583</item>
      <item>, OIB null</item>
      <item>, OIB null</item>
    </izvorni_sadrzaj>
    <derivirana_varijabla naziv="DomainObject.Predmet.SudioniciListNazivOIB_1">
      <item>, OIB 85821130368</item>
      <item>, OIB 96470444583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2019.</izvorni_sadrzaj>
    <derivirana_varijabla naziv="DomainObject.Predmet.DatumZadnjeOdrzaneSudskeRadnje_1">11. travnja 2019.</derivirana_varijabla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St-3032/2018-14</izvorni_sadrzaj>
    <derivirana_varijabla naziv="DomainObject.PredzadnjaOdlukaIzPredmeta.Oznaka_1">St-3032/2018-14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964</properties:Words>
  <properties:Characters>5261</properties:Characters>
  <properties:Lines>110</properties:Lines>
  <properties:Paragraphs>23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2019-04-11T10:49:00Z</dcterms:created>
  <dc:creator>Danijela Uzelac</dc:creator>
  <dc:description/>
  <cp:keywords/>
  <cp:lastModifiedBy>Katarina Franjić</cp:lastModifiedBy>
  <cp:lastPrinted>2019-04-12T10:39:00Z</cp:lastPrinted>
  <dcterms:modified xmlns:xsi="http://www.w3.org/2001/XMLSchema-instance" xsi:type="dcterms:W3CDTF">2019-04-12T10:42:00Z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(st-3032-18 rješenje predujam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