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a3b3" w14:paraId="bb4a3b3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3FC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133FC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VITAE NATURALE j.d.o.o. za trgovinu i usluge</izvorni_sadrzaj>
    <derivirana_varijabla naziv="DomainObject.Predmet.ProtustrankaFormated_1">  VITAE NATURALE j.d.o.o. za trgovinu i usluge</derivirana_varijabla>
  </DomainObject.Predmet.ProtustrankaFormated>
  <DomainObject.Predmet.ProtustrankaFormatedOIB>
    <izvorni_sadrzaj>  VITAE NATURALE j.d.o.o. za trgovinu i usluge, OIB 09298866609</izvorni_sadrzaj>
    <derivirana_varijabla naziv="DomainObject.Predmet.ProtustrankaFormatedOIB_1">  VITAE NATURALE j.d.o.o. za trgovinu i usluge, OIB 09298866609</derivirana_varijabla>
  </DomainObject.Predmet.ProtustrankaFormatedOIB>
  <DomainObject.Predmet.ProtustrankaFormatedWithAdress>
    <izvorni_sadrzaj> VITAE NATURALE j.d.o.o. za trgovinu i usluge, Nikole Tesle 12, 42202 Trnovec</izvorni_sadrzaj>
    <derivirana_varijabla naziv="DomainObject.Predmet.ProtustrankaFormatedWithAdress_1"> VITAE NATURALE j.d.o.o. za trgovinu i usluge, Nikole Tesle 12, 42202 Trnovec</derivirana_varijabla>
  </DomainObject.Predmet.ProtustrankaFormatedWithAdress>
  <DomainObject.Predmet.ProtustrankaFormatedWithAdressOIB>
    <izvorni_sadrzaj> VITAE NATURALE j.d.o.o. za trgovinu i usluge, OIB 09298866609, Nikole Tesle 12, 42202 Trnovec</izvorni_sadrzaj>
    <derivirana_varijabla naziv="DomainObject.Predmet.ProtustrankaFormatedWithAdressOIB_1"> VITAE NATURALE j.d.o.o. za trgovinu i usluge, OIB 09298866609, Nikole Tesle 12, 42202 Trnovec</derivirana_varijabla>
  </DomainObject.Predmet.ProtustrankaFormatedWithAdressOIB>
  <DomainObject.Predmet.ProtustrankaWithAdress>
    <izvorni_sadrzaj>VITAE NATURALE j.d.o.o. za trgovinu i usluge Nikole Tesle 12, 42202 Trnovec</izvorni_sadrzaj>
    <derivirana_varijabla naziv="DomainObject.Predmet.ProtustrankaWithAdress_1">VITAE NATURALE j.d.o.o. za trgovinu i usluge Nikole Tesle 12, 42202 Trnovec</derivirana_varijabla>
  </DomainObject.Predmet.ProtustrankaWithAdress>
  <DomainObject.Predmet.ProtustrankaWithAdressOIB>
    <izvorni_sadrzaj>VITAE NATURALE j.d.o.o. za trgovinu i usluge, OIB 09298866609, Nikole Tesle 12, 42202 Trnovec</izvorni_sadrzaj>
    <derivirana_varijabla naziv="DomainObject.Predmet.ProtustrankaWithAdressOIB_1">VITAE NATURALE j.d.o.o. za trgovinu i usluge, OIB 09298866609, Nikole Tesle 12, 42202 Trnovec</derivirana_varijabla>
  </DomainObject.Predmet.ProtustrankaWithAdressOIB>
  <DomainObject.Predmet.ProtustrankaNazivFormated>
    <izvorni_sadrzaj>VITAE NATURALE j.d.o.o. za trgovinu i usluge</izvorni_sadrzaj>
    <derivirana_varijabla naziv="DomainObject.Predmet.ProtustrankaNazivFormated_1">VITAE NATURALE j.d.o.o. za trgovinu i usluge</derivirana_varijabla>
  </DomainObject.Predmet.ProtustrankaNazivFormated>
  <DomainObject.Predmet.ProtustrankaNazivFormatedOIB>
    <izvorni_sadrzaj>VITAE NATURALE j.d.o.o. za trgovinu i usluge, OIB 09298866609</izvorni_sadrzaj>
    <derivirana_varijabla naziv="DomainObject.Predmet.ProtustrankaNazivFormatedOIB_1">VITAE NATURALE j.d.o.o. za trgovinu i usluge, OIB 09298866609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7568.01</izvorni_sadrzaj>
    <derivirana_varijabla naziv="DomainObject.Predmet.TrenutnaVrijednost_1">7568.01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VITAE NATURALE j.d.o.o. za trgovinu i usluge</item>
    </izvorni_sadrzaj>
    <derivirana_varijabla naziv="DomainObject.Predmet.ProtuStrankaListFormated_1">
      <item>VITAE NATURALE j.d.o.o. za trgovinu i usluge</item>
    </derivirana_varijabla>
  </DomainObject.Predmet.ProtuStrankaListFormated>
  <DomainObject.Predmet.ProtuStrankaListFormatedOIB>
    <izvorni_sadrzaj>
      <item>VITAE NATURALE j.d.o.o. za trgovinu i usluge, OIB 09298866609</item>
    </izvorni_sadrzaj>
    <derivirana_varijabla naziv="DomainObject.Predmet.ProtuStrankaListFormatedOIB_1">
      <item>VITAE NATURALE j.d.o.o. za trgovinu i usluge, OIB 09298866609</item>
    </derivirana_varijabla>
  </DomainObject.Predmet.ProtuStrankaListFormatedOIB>
  <DomainObject.Predmet.ProtuStrankaListFormatedWithAdress>
    <izvorni_sadrzaj>
      <item>VITAE NATURALE j.d.o.o. za trgovinu i usluge, Nikole Tesle 12, 42202 Trnovec</item>
    </izvorni_sadrzaj>
    <derivirana_varijabla naziv="DomainObject.Predmet.ProtuStrankaListFormatedWithAdress_1">
      <item>VITAE NATURALE j.d.o.o. za trgovinu i usluge, Nikole Tesle 12, 42202 Trnovec</item>
    </derivirana_varijabla>
  </DomainObject.Predmet.ProtuStrankaListFormatedWithAdress>
  <DomainObject.Predmet.ProtuStrankaListFormatedWithAdressOIB>
    <izvorni_sadrzaj>
      <item>VITAE NATURALE j.d.o.o. za trgovinu i usluge, OIB 09298866609, Nikole Tesle 12, 42202 Trnovec</item>
    </izvorni_sadrzaj>
    <derivirana_varijabla naziv="DomainObject.Predmet.ProtuStrankaListFormatedWithAdressOIB_1">
      <item>VITAE NATURALE j.d.o.o. za trgovinu i usluge, OIB 09298866609, Nikole Tesle 12, 42202 Trnovec</item>
    </derivirana_varijabla>
  </DomainObject.Predmet.ProtuStrankaListFormatedWithAdressOIB>
  <DomainObject.Predmet.ProtuStrankaListNazivFormated>
    <izvorni_sadrzaj>
      <item>VITAE NATURALE j.d.o.o. za trgovinu i usluge</item>
    </izvorni_sadrzaj>
    <derivirana_varijabla naziv="DomainObject.Predmet.ProtuStrankaListNazivFormated_1">
      <item>VITAE NATURALE j.d.o.o. za trgovinu i usluge</item>
    </derivirana_varijabla>
  </DomainObject.Predmet.ProtuStrankaListNazivFormated>
  <DomainObject.Predmet.ProtuStrankaListNazivFormatedOIB>
    <izvorni_sadrzaj>
      <item>VITAE NATURALE j.d.o.o. za trgovinu i usluge, OIB 09298866609</item>
    </izvorni_sadrzaj>
    <derivirana_varijabla naziv="DomainObject.Predmet.ProtuStrankaListNazivFormatedOIB_1">
      <item>VITAE NATURALE j.d.o.o. za trgovinu i usluge, OIB 09298866609</item>
    </derivirana_varijabla>
  </DomainObject.Predmet.ProtuStrankaListNazivFormatedOIB>
  <DomainObject.Predmet.OstaliListFormated>
    <izvorni_sadrzaj>
      <item>Sudski registar</item>
      <item>Sabina Kocijan</item>
      <item>Mirjana Kocijan</item>
    </izvorni_sadrzaj>
    <derivirana_varijabla naziv="DomainObject.Predmet.OstaliListFormated_1">
      <item>Sudski registar</item>
      <item>Sabina Kocijan</item>
      <item>Mirjana Kocijan</item>
    </derivirana_varijabla>
  </DomainObject.Predmet.OstaliListFormated>
  <DomainObject.Predmet.OstaliListFormatedOIB>
    <izvorni_sadrzaj>
      <item>Sudski registar</item>
      <item>Sabina Kocijan, OIB 62712960443</item>
      <item>Mirjana Kocijan, OIB 19081751099</item>
    </izvorni_sadrzaj>
    <derivirana_varijabla naziv="DomainObject.Predmet.OstaliListFormatedOIB_1">
      <item>Sudski registar</item>
      <item>Sabina Kocijan, OIB 62712960443</item>
      <item>Mirjana Kocijan, OIB 19081751099</item>
    </derivirana_varijabla>
  </DomainObject.Predmet.OstaliListFormatedOIB>
  <DomainObject.Predmet.OstaliListFormatedWithAdress>
    <izvorni_sadrzaj>
      <item>Sudski registar</item>
      <item>Sabina Kocijan, Frana Supila 18a, 42000 Varaždin</item>
      <item>Mirjana Kocijan, Nikole Tesle 12, 42202 Trnovec</item>
    </izvorni_sadrzaj>
    <derivirana_varijabla naziv="DomainObject.Predmet.OstaliListFormatedWithAdress_1">
      <item>Sudski registar</item>
      <item>Sabina Kocijan, Frana Supila 18a, 42000 Varaždin</item>
      <item>Mirjana Kocijan, Nikole Tesle 12, 42202 Trnovec</item>
    </derivirana_varijabla>
  </DomainObject.Predmet.OstaliListFormatedWithAdress>
  <DomainObject.Predmet.OstaliListFormatedWithAdressOIB>
    <izvorni_sadrzaj>
      <item>Sudski registar</item>
      <item>Sabina Kocijan, OIB 62712960443, Frana Supila 18a, 42000 Varaždin</item>
      <item>Mirjana Kocijan, OIB 19081751099, Nikole Tesle 12, 42202 Trnovec</item>
    </izvorni_sadrzaj>
    <derivirana_varijabla naziv="DomainObject.Predmet.OstaliListFormatedWithAdressOIB_1">
      <item>Sudski registar</item>
      <item>Sabina Kocijan, OIB 62712960443, Frana Supila 18a, 42000 Varaždin</item>
      <item>Mirjana Kocijan, OIB 19081751099, Nikole Tesle 12, 42202 Trnovec</item>
    </derivirana_varijabla>
  </DomainObject.Predmet.OstaliListFormatedWithAdressOIB>
  <DomainObject.Predmet.OstaliListNazivFormated>
    <izvorni_sadrzaj>
      <item>Sudski registar</item>
      <item>Sabina Kocijan</item>
      <item>Mirjana Kocijan</item>
    </izvorni_sadrzaj>
    <derivirana_varijabla naziv="DomainObject.Predmet.OstaliListNazivFormated_1">
      <item>Sudski registar</item>
      <item>Sabina Kocijan</item>
      <item>Mirjana Kocijan</item>
    </derivirana_varijabla>
  </DomainObject.Predmet.OstaliListNazivFormated>
  <DomainObject.Predmet.OstaliListNazivFormatedOIB>
    <izvorni_sadrzaj>
      <item>Sudski registar</item>
      <item>Sabina Kocijan, OIB 62712960443</item>
      <item>Mirjana Kocijan, OIB 19081751099</item>
    </izvorni_sadrzaj>
    <derivirana_varijabla naziv="DomainObject.Predmet.OstaliListNazivFormatedOIB_1">
      <item>Sudski registar</item>
      <item>Sabina Kocijan, OIB 62712960443</item>
      <item>Mirjana Kocijan, OIB 19081751099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VITAE NATURALE j.d.o.o. za trgovinu i usluge</izvorni_sadrzaj>
    <derivirana_varijabla naziv="DomainObject.Predmet.ProtustrankaIDrugi_1">VITAE NATURALE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VITAE NATURALE j.d.o.o. za trgovinu i usluge, OIB 09298866609, Nikole Tesle 12, 42202 Trnovec</izvorni_sadrzaj>
    <derivirana_varijabla naziv="DomainObject.Predmet.ProtustrankaIDrugiAdressOIB_1">VITAE NATURALE j.d.o.o. za trgovinu i usluge, OIB 09298866609, Nikole Tesle 12,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VITAE NATURALE j.d.o.o. za trgovinu i usluge</item>
      <item>Sudski registar</item>
      <item>Sabina Kocijan</item>
      <item>Mirjana Kocijan</item>
    </izvorni_sadrzaj>
    <derivirana_varijabla naziv="DomainObject.Predmet.SudioniciListNaziv_1">
      <item>Financijska agencija</item>
      <item>VITAE NATURALE j.d.o.o. za trgovinu i usluge</item>
      <item>Sudski registar</item>
      <item>Sabina Kocijan</item>
      <item>Mirjana Kocijan</item>
    </derivirana_varijabla>
  </DomainObject.Predmet.SudioniciListNaziv>
  <DomainObject.Predmet.SudioniciListAdressOIB>
    <izvorni_sadrzaj>
      <item>Financijska agencija, OIB 85821130368, Ulica grada Vukovara 70,10000 Zagreb</item>
      <item>VITAE NATURALE j.d.o.o. za trgovinu i usluge, OIB 09298866609, Nikole Tesle 12,42202 Trnovec</item>
      <item>Sudski registar</item>
      <item>Sabina Kocijan, OIB 62712960443, Frana Supila 18a,42000 Varaždin</item>
      <item>Mirjana Kocijan, OIB 19081751099, Nikole Tesle 12,42202 Trnovec</item>
    </izvorni_sadrzaj>
    <derivirana_varijabla naziv="DomainObject.Predmet.SudioniciListAdressOIB_1">
      <item>Financijska agencija, OIB 85821130368, Ulica grada Vukovara 70,10000 Zagreb</item>
      <item>VITAE NATURALE j.d.o.o. za trgovinu i usluge, OIB 09298866609, Nikole Tesle 12,42202 Trnovec</item>
      <item>Sudski registar</item>
      <item>Sabina Kocijan, OIB 62712960443, Frana Supila 18a,42000 Varaždin</item>
      <item>Mirjana Kocijan, OIB 19081751099, Nikole Tesle 12,42202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09298866609</item>
      <item>, OIB 62712960443</item>
      <item>, OIB 19081751099</item>
    </izvorni_sadrzaj>
    <derivirana_varijabla naziv="DomainObject.Predmet.SudioniciListNazivOIB_1">
      <item>, OIB null</item>
      <item>, OIB 85821130368</item>
      <item>, OIB 09298866609</item>
      <item>, OIB 62712960443</item>
      <item>, OIB 19081751099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