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d1260" w14:paraId="a9d126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A0F1E">
        <w:rPr>
          <w:b/>
          <w:lang w:val="hr-HR"/>
        </w:rPr>
        <w:t>416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FE628B" w:rsidP="00FE628B" w:rsidR="00FE628B">
      <w:pPr>
        <w:pStyle w:val="Naslov1"/>
      </w:pPr>
      <w:r>
        <w:t>U 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A0F1E">
        <w:rPr>
          <w:lang w:val="hr-HR"/>
        </w:rPr>
        <w:t>GRITEN d.o.o. Split, Poljička cesta 39, OIB: 17351724822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 w:rsidRPr="00585735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CA0F1E">
        <w:rPr>
          <w:lang w:val="hr-HR"/>
        </w:rPr>
        <w:t>GRITEN d.o.o. Split, OIB: 17351724822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585735">
      <w:pPr>
        <w:rPr>
          <w:sz w:val="28"/>
          <w:szCs w:val="28"/>
          <w:lang w:val="hr-HR"/>
        </w:rPr>
      </w:pPr>
    </w:p>
    <w:p w:rsidRDefault="00CA0F1E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CA0F1E">
        <w:rPr>
          <w:lang w:val="hr-HR"/>
        </w:rPr>
        <w:t>23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CA0F1E">
        <w:rPr>
          <w:lang w:val="hr-HR"/>
        </w:rPr>
        <w:t>GRITEN d.o.o. Split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CA0F1E" w:rsidP="00D4418F" w:rsidR="00CA0F1E">
      <w:pPr>
        <w:jc w:val="both"/>
        <w:rPr>
          <w:lang w:val="hr-HR"/>
        </w:rPr>
      </w:pPr>
    </w:p>
    <w:p w:rsidRDefault="00D4418F" w:rsidP="00585735" w:rsidR="00585735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585735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585735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585735">
        <w:rPr>
          <w:lang w:val="hr-HR"/>
        </w:rPr>
        <w:t xml:space="preserve">da za mirovinsko osiguranje koji </w:t>
      </w:r>
      <w:r w:rsidR="00A31ADC">
        <w:rPr>
          <w:lang w:val="hr-HR"/>
        </w:rPr>
        <w:t xml:space="preserve">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585735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 w:rsidRPr="00585735">
      <w:pPr>
        <w:jc w:val="both"/>
        <w:rPr>
          <w:sz w:val="8"/>
          <w:szCs w:val="8"/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18E6" w:rsidRPr="004918E6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CA0F1E">
      <w:t>416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918E6"/>
    <w:rsid w:val="004A6CA0"/>
    <w:rsid w:val="00585735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A0F1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E628B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8E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18E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18E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18E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8E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18E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18E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18E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38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1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GRITEN, građevinarstvo, trgovina i usluge d.o.o.</izvorni_sadrzaj>
    <derivirana_varijabla naziv="DomainObject.Predmet.ProtustrankaFormated_1">  GRITEN, građevinarstvo, trgovina i usluge d.o.o.</derivirana_varijabla>
  </DomainObject.Predmet.ProtustrankaFormated>
  <DomainObject.Predmet.ProtustrankaFormatedOIB>
    <izvorni_sadrzaj>  GRITEN, građevinarstvo, trgovina i usluge d.o.o., OIB 17351724822</izvorni_sadrzaj>
    <derivirana_varijabla naziv="DomainObject.Predmet.ProtustrankaFormatedOIB_1">  GRITEN, građevinarstvo, trgovina i usluge d.o.o., OIB 17351724822</derivirana_varijabla>
  </DomainObject.Predmet.ProtustrankaFormatedOIB>
  <DomainObject.Predmet.ProtustrankaFormatedWithAdress>
    <izvorni_sadrzaj> GRITEN, građevinarstvo, trgovina i usluge d.o.o., Poljička Cesta 39, 21000 Split</izvorni_sadrzaj>
    <derivirana_varijabla naziv="DomainObject.Predmet.ProtustrankaFormatedWithAdress_1"> GRITEN, građevinarstvo, trgovina i usluge d.o.o., Poljička Cesta 39, 21000 Split</derivirana_varijabla>
  </DomainObject.Predmet.ProtustrankaFormatedWithAdress>
  <DomainObject.Predmet.ProtustrankaFormatedWithAdressOIB>
    <izvorni_sadrzaj> GRITEN, građevinarstvo, trgovina i usluge d.o.o., OIB 17351724822, Poljička Cesta 39, 21000 Split</izvorni_sadrzaj>
    <derivirana_varijabla naziv="DomainObject.Predmet.ProtustrankaFormatedWithAdressOIB_1"> GRITEN, građevinarstvo, trgovina i usluge d.o.o., OIB 17351724822, Poljička Cesta 39, 21000 Split</derivirana_varijabla>
  </DomainObject.Predmet.ProtustrankaFormatedWithAdressOIB>
  <DomainObject.Predmet.ProtustrankaWithAdress>
    <izvorni_sadrzaj>GRITEN, građevinarstvo, trgovina i usluge d.o.o. Poljička Cesta 39, 21000 Split</izvorni_sadrzaj>
    <derivirana_varijabla naziv="DomainObject.Predmet.ProtustrankaWithAdress_1">GRITEN, građevinarstvo, trgovina i usluge d.o.o. Poljička Cesta 39, 21000 Split</derivirana_varijabla>
  </DomainObject.Predmet.ProtustrankaWithAdress>
  <DomainObject.Predmet.ProtustrankaWithAdressOIB>
    <izvorni_sadrzaj>GRITEN, građevinarstvo, trgovina i usluge d.o.o., OIB 17351724822, Poljička Cesta 39, 21000 Split</izvorni_sadrzaj>
    <derivirana_varijabla naziv="DomainObject.Predmet.ProtustrankaWithAdressOIB_1">GRITEN, građevinarstvo, trgovina i usluge d.o.o., OIB 17351724822, Poljička Cesta 39, 21000 Split</derivirana_varijabla>
  </DomainObject.Predmet.ProtustrankaWithAdressOIB>
  <DomainObject.Predmet.ProtustrankaNazivFormated>
    <izvorni_sadrzaj>GRITEN, građevinarstvo, trgovina i usluge d.o.o.</izvorni_sadrzaj>
    <derivirana_varijabla naziv="DomainObject.Predmet.ProtustrankaNazivFormated_1">GRITEN, građevinarstvo, trgovina i usluge d.o.o.</derivirana_varijabla>
  </DomainObject.Predmet.ProtustrankaNazivFormated>
  <DomainObject.Predmet.ProtustrankaNazivFormatedOIB>
    <izvorni_sadrzaj>GRITEN, građevinarstvo, trgovina i usluge d.o.o., OIB 17351724822</izvorni_sadrzaj>
    <derivirana_varijabla naziv="DomainObject.Predmet.ProtustrankaNazivFormatedOIB_1">GRITEN, građevinarstvo, trgovina i usluge d.o.o., OIB 17351724822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63480.69</izvorni_sadrzaj>
    <derivirana_varijabla naziv="DomainObject.Predmet.TrenutnaVrijednost_1">63480.69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GRITEN, građevinarstvo, trgovina i usluge d.o.o.</item>
    </izvorni_sadrzaj>
    <derivirana_varijabla naziv="DomainObject.Predmet.ProtuStrankaListFormated_1">
      <item>GRITEN, građevinarstvo, trgovina i usluge d.o.o.</item>
    </derivirana_varijabla>
  </DomainObject.Predmet.ProtuStrankaListFormated>
  <DomainObject.Predmet.ProtuStrankaListFormatedOIB>
    <izvorni_sadrzaj>
      <item>GRITEN, građevinarstvo, trgovina i usluge d.o.o., OIB 17351724822</item>
    </izvorni_sadrzaj>
    <derivirana_varijabla naziv="DomainObject.Predmet.ProtuStrankaListFormatedOIB_1">
      <item>GRITEN, građevinarstvo, trgovina i usluge d.o.o., OIB 17351724822</item>
    </derivirana_varijabla>
  </DomainObject.Predmet.ProtuStrankaListFormatedOIB>
  <DomainObject.Predmet.ProtuStrankaListFormatedWithAdress>
    <izvorni_sadrzaj>
      <item>GRITEN, građevinarstvo, trgovina i usluge d.o.o., Poljička Cesta 39, 21000 Split</item>
    </izvorni_sadrzaj>
    <derivirana_varijabla naziv="DomainObject.Predmet.ProtuStrankaListFormatedWithAdress_1">
      <item>GRITEN, građevinarstvo, trgovina i usluge d.o.o., Poljička Cesta 39, 21000 Split</item>
    </derivirana_varijabla>
  </DomainObject.Predmet.ProtuStrankaListFormatedWithAdress>
  <DomainObject.Predmet.ProtuStrankaListFormatedWithAdressOIB>
    <izvorni_sadrzaj>
      <item>GRITEN, građevinarstvo, trgovina i usluge d.o.o., OIB 17351724822, Poljička Cesta 39, 21000 Split</item>
    </izvorni_sadrzaj>
    <derivirana_varijabla naziv="DomainObject.Predmet.ProtuStrankaListFormatedWithAdressOIB_1">
      <item>GRITEN, građevinarstvo, trgovina i usluge d.o.o., OIB 17351724822, Poljička Cesta 39, 21000 Split</item>
    </derivirana_varijabla>
  </DomainObject.Predmet.ProtuStrankaListFormatedWithAdressOIB>
  <DomainObject.Predmet.ProtuStrankaListNazivFormated>
    <izvorni_sadrzaj>
      <item>GRITEN, građevinarstvo, trgovina i usluge d.o.o.</item>
    </izvorni_sadrzaj>
    <derivirana_varijabla naziv="DomainObject.Predmet.ProtuStrankaListNazivFormated_1">
      <item>GRITEN, građevinarstvo, trgovina i usluge d.o.o.</item>
    </derivirana_varijabla>
  </DomainObject.Predmet.ProtuStrankaListNazivFormated>
  <DomainObject.Predmet.ProtuStrankaListNazivFormatedOIB>
    <izvorni_sadrzaj>
      <item>GRITEN, građevinarstvo, trgovina i usluge d.o.o., OIB 17351724822</item>
    </izvorni_sadrzaj>
    <derivirana_varijabla naziv="DomainObject.Predmet.ProtuStrankaListNazivFormatedOIB_1">
      <item>GRITEN, građevinarstvo, trgovina i usluge d.o.o., OIB 17351724822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GRITEN, građevinarstvo, trgovina i usluge d.o.o.</izvorni_sadrzaj>
    <derivirana_varijabla naziv="DomainObject.Predmet.ProtustrankaIDrugi_1">GRITEN, građevinarstvo, trgovina i usluge d.o.o.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GRITEN, građevinarstvo, trgovina i usluge d.o.o., OIB 17351724822, Poljička Cesta 39, 21000 Split</izvorni_sadrzaj>
    <derivirana_varijabla naziv="DomainObject.Predmet.ProtustrankaIDrugiAdressOIB_1">GRITEN, građevinarstvo, trgovina i usluge d.o.o., OIB 17351724822,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GRITEN, građevinarstvo, trgovina i usluge d.o.o.</item>
    </izvorni_sadrzaj>
    <derivirana_varijabla naziv="DomainObject.Predmet.SudioniciListNaziv_1">
      <item>FINANCIJSKA AGENCIJA, RC SPLIT</item>
      <item>GRITEN, građevinarstvo, trgovina i usluge d.o.o.</item>
    </derivirana_varijabla>
  </DomainObject.Predmet.SudioniciListNaziv>
  <DomainObject.Predmet.SudioniciListAdressOIB>
    <izvorni_sadrzaj>
      <item>FINANCIJSKA AGENCIJA, RC SPLIT, OIB 85821130368, Mažur. šet. 24b,21000 Split</item>
      <item>GRITEN, građevinarstvo, trgovina i usluge d.o.o., OIB 17351724822, Poljička Cesta 39,21000 Split</item>
    </izvorni_sadrzaj>
    <derivirana_varijabla naziv="DomainObject.Predmet.SudioniciListAdressOIB_1">
      <item>FINANCIJSKA AGENCIJA, RC SPLIT, OIB 85821130368, Mažur. šet. 24b,21000 Split</item>
      <item>GRITEN, građevinarstvo, trgovina i usluge d.o.o., OIB 17351724822, Poljička Cesta 39,21000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17351724822</item>
    </izvorni_sadrzaj>
    <derivirana_varijabla naziv="DomainObject.Predmet.SudioniciListNazivOIB_1">
      <item>, OIB 85821130368</item>
      <item>, OIB 17351724822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B8CF58-DFC6-4074-ABC5-B9594BB712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4205</properties:Characters>
  <properties:Lines>105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