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cd19" w14:paraId="bc1cd19" w:rsidRDefault="003362EB" w:rsidP="009D0C7D" w:rsidR="009D0C7D">
      <w:pPr>
        <w15:collapsed w:val="false"/>
      </w:pPr>
      <w:bookmarkStart w:name="_GoBack" w:id="0"/>
      <w:bookmarkEnd w:id="0"/>
      <w:r>
        <w:t xml:space="preserve">            </w:t>
      </w:r>
      <w:r w:rsidR="009D0C7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712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</w:t>
      </w:r>
      <w:proofErr w:type="spellStart"/>
      <w:r w:rsidRPr="00A626FA">
        <w:rPr>
          <w:sz w:val="24"/>
          <w:szCs w:val="24"/>
        </w:rPr>
        <w:t>Amruševa</w:t>
      </w:r>
      <w:proofErr w:type="spellEnd"/>
      <w:r w:rsidRPr="00A626FA">
        <w:rPr>
          <w:sz w:val="24"/>
          <w:szCs w:val="24"/>
        </w:rPr>
        <w:t xml:space="preserve">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86177D">
        <w:rPr>
          <w:sz w:val="24"/>
          <w:szCs w:val="24"/>
        </w:rPr>
        <w:t xml:space="preserve">  </w:t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3362EB">
        <w:rPr>
          <w:sz w:val="24"/>
          <w:szCs w:val="24"/>
        </w:rPr>
        <w:t>694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34E32">
        <w:rPr>
          <w:sz w:val="24"/>
          <w:szCs w:val="24"/>
        </w:rPr>
        <w:t>4</w:t>
      </w:r>
    </w:p>
    <w:p w:rsidRDefault="00415712" w:rsidP="00D009D9" w:rsidR="00415712" w:rsidRPr="00335AF5">
      <w:pPr>
        <w:rPr>
          <w:sz w:val="24"/>
          <w:szCs w:val="24"/>
        </w:rPr>
      </w:pPr>
    </w:p>
    <w:p w:rsidRDefault="00415712" w:rsidP="00D009D9" w:rsidR="00415712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415712">
      <w:pPr>
        <w:jc w:val="center"/>
        <w:rPr>
          <w:sz w:val="24"/>
          <w:szCs w:val="24"/>
        </w:rPr>
      </w:pPr>
      <w:r w:rsidRPr="00415712">
        <w:rPr>
          <w:sz w:val="24"/>
          <w:szCs w:val="24"/>
        </w:rPr>
        <w:t>R J E Š E N J E</w:t>
      </w:r>
    </w:p>
    <w:p w:rsidRDefault="00F41F5E" w:rsidP="000A28F2" w:rsidR="00F41F5E" w:rsidRPr="00415712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E03F3" w:rsidRPr="002E03F3">
        <w:rPr>
          <w:sz w:val="24"/>
          <w:szCs w:val="24"/>
        </w:rPr>
        <w:t xml:space="preserve">GP RAD d.o.o. za trgovinu i usluge, u stečaju, Zagreb, </w:t>
      </w:r>
      <w:proofErr w:type="spellStart"/>
      <w:r w:rsidR="002E03F3" w:rsidRPr="002E03F3">
        <w:rPr>
          <w:sz w:val="24"/>
          <w:szCs w:val="24"/>
        </w:rPr>
        <w:t>Mendlova</w:t>
      </w:r>
      <w:proofErr w:type="spellEnd"/>
      <w:r w:rsidR="002E03F3" w:rsidRPr="002E03F3">
        <w:rPr>
          <w:sz w:val="24"/>
          <w:szCs w:val="24"/>
        </w:rPr>
        <w:t xml:space="preserve"> 9, </w:t>
      </w:r>
      <w:proofErr w:type="spellStart"/>
      <w:r w:rsidR="002E03F3" w:rsidRPr="002E03F3">
        <w:rPr>
          <w:sz w:val="24"/>
          <w:szCs w:val="24"/>
        </w:rPr>
        <w:t>MBS</w:t>
      </w:r>
      <w:proofErr w:type="spellEnd"/>
      <w:r w:rsidR="002E03F3" w:rsidRPr="002E03F3">
        <w:rPr>
          <w:sz w:val="24"/>
          <w:szCs w:val="24"/>
        </w:rPr>
        <w:t xml:space="preserve">:080572675, </w:t>
      </w:r>
      <w:proofErr w:type="spellStart"/>
      <w:r w:rsidR="002E03F3" w:rsidRPr="002E03F3">
        <w:rPr>
          <w:sz w:val="24"/>
          <w:szCs w:val="24"/>
        </w:rPr>
        <w:t>OIB</w:t>
      </w:r>
      <w:proofErr w:type="spellEnd"/>
      <w:r w:rsidR="002E03F3" w:rsidRPr="002E03F3">
        <w:rPr>
          <w:sz w:val="24"/>
          <w:szCs w:val="24"/>
        </w:rPr>
        <w:t>:86367463909</w:t>
      </w:r>
      <w:r w:rsidRPr="00A626FA">
        <w:rPr>
          <w:sz w:val="24"/>
          <w:szCs w:val="24"/>
        </w:rPr>
        <w:t xml:space="preserve">, </w:t>
      </w:r>
      <w:r w:rsidR="0086177D">
        <w:rPr>
          <w:sz w:val="24"/>
          <w:szCs w:val="24"/>
        </w:rPr>
        <w:t>6</w:t>
      </w:r>
      <w:r w:rsidRPr="00A626FA">
        <w:rPr>
          <w:sz w:val="24"/>
          <w:szCs w:val="24"/>
        </w:rPr>
        <w:t xml:space="preserve">. </w:t>
      </w:r>
      <w:r w:rsidR="0086177D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86177D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415712">
      <w:pPr>
        <w:jc w:val="center"/>
        <w:rPr>
          <w:sz w:val="24"/>
          <w:szCs w:val="24"/>
        </w:rPr>
      </w:pPr>
      <w:r w:rsidRPr="00415712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3362EB" w:rsidP="003362EB" w:rsidR="003362EB" w:rsidRPr="003362EB">
      <w:pPr>
        <w:ind w:left="720"/>
        <w:jc w:val="both"/>
        <w:rPr>
          <w:sz w:val="24"/>
          <w:szCs w:val="24"/>
        </w:rPr>
      </w:pPr>
      <w:r w:rsidRPr="003362EB"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3362EB">
        <w:rPr>
          <w:sz w:val="24"/>
          <w:szCs w:val="24"/>
        </w:rPr>
        <w:t>viši isplatni red</w:t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  <w:r w:rsidRPr="003362EB">
        <w:rPr>
          <w:sz w:val="24"/>
          <w:szCs w:val="24"/>
        </w:rPr>
        <w:tab/>
      </w:r>
    </w:p>
    <w:p w:rsidRDefault="00933466" w:rsidP="00933466" w:rsidR="003362EB" w:rsidRPr="003362EB">
      <w:pPr>
        <w:ind w:left="720"/>
        <w:jc w:val="both"/>
        <w:rPr>
          <w:sz w:val="24"/>
          <w:szCs w:val="24"/>
        </w:rPr>
      </w:pPr>
      <w:r w:rsidRPr="0093346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933466">
        <w:rPr>
          <w:sz w:val="24"/>
          <w:szCs w:val="24"/>
        </w:rPr>
        <w:tab/>
        <w:t>ZAGREBAČKI HOLDING d.o.o.</w:t>
      </w:r>
      <w:r>
        <w:rPr>
          <w:sz w:val="24"/>
          <w:szCs w:val="24"/>
        </w:rPr>
        <w:t xml:space="preserve"> </w:t>
      </w:r>
      <w:r w:rsidRPr="00933466">
        <w:rPr>
          <w:sz w:val="24"/>
          <w:szCs w:val="24"/>
        </w:rPr>
        <w:t>Podružnica ZAGREBPARKING</w:t>
      </w:r>
      <w:r>
        <w:rPr>
          <w:sz w:val="24"/>
          <w:szCs w:val="24"/>
        </w:rPr>
        <w:t xml:space="preserve">, </w:t>
      </w:r>
      <w:r w:rsidRPr="00933466">
        <w:rPr>
          <w:sz w:val="24"/>
          <w:szCs w:val="24"/>
        </w:rPr>
        <w:t>ZAGREB, ŠUBIĆEVA 40/III</w:t>
      </w:r>
      <w:r>
        <w:rPr>
          <w:sz w:val="24"/>
          <w:szCs w:val="24"/>
        </w:rPr>
        <w:t xml:space="preserve">, u iznosu od </w:t>
      </w:r>
      <w:r w:rsidRPr="00933466">
        <w:rPr>
          <w:sz w:val="24"/>
          <w:szCs w:val="24"/>
        </w:rPr>
        <w:t>701,74</w:t>
      </w:r>
      <w:r>
        <w:rPr>
          <w:sz w:val="24"/>
          <w:szCs w:val="24"/>
        </w:rPr>
        <w:t xml:space="preserve"> kn.</w:t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Pr="00933466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  <w:r w:rsidR="003362EB" w:rsidRPr="003362EB">
        <w:rPr>
          <w:sz w:val="24"/>
          <w:szCs w:val="24"/>
        </w:rPr>
        <w:tab/>
      </w:r>
    </w:p>
    <w:p w:rsidRDefault="003D1C90" w:rsidP="0086177D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86177D">
        <w:rPr>
          <w:sz w:val="24"/>
          <w:szCs w:val="24"/>
        </w:rPr>
        <w:t>poseb</w:t>
      </w:r>
      <w:r w:rsidR="00933466">
        <w:rPr>
          <w:sz w:val="24"/>
          <w:szCs w:val="24"/>
        </w:rPr>
        <w:t>n</w:t>
      </w:r>
      <w:r w:rsidR="0086177D">
        <w:rPr>
          <w:sz w:val="24"/>
          <w:szCs w:val="24"/>
        </w:rPr>
        <w:t>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86177D">
        <w:rPr>
          <w:sz w:val="24"/>
          <w:szCs w:val="24"/>
        </w:rPr>
        <w:t>23</w:t>
      </w:r>
      <w:r w:rsidR="0048769A" w:rsidRPr="00A626FA">
        <w:rPr>
          <w:sz w:val="24"/>
          <w:szCs w:val="24"/>
        </w:rPr>
        <w:t xml:space="preserve">. </w:t>
      </w:r>
      <w:r w:rsidR="0086177D">
        <w:rPr>
          <w:sz w:val="24"/>
          <w:szCs w:val="24"/>
        </w:rPr>
        <w:t>veljače</w:t>
      </w:r>
      <w:r w:rsidR="0048769A" w:rsidRPr="00A626FA">
        <w:rPr>
          <w:sz w:val="24"/>
          <w:szCs w:val="24"/>
        </w:rPr>
        <w:t xml:space="preserve"> 201</w:t>
      </w:r>
      <w:r w:rsidR="0086177D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933466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933466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86177D">
        <w:rPr>
          <w:sz w:val="24"/>
          <w:szCs w:val="24"/>
        </w:rPr>
        <w:t>6</w:t>
      </w:r>
      <w:r w:rsidR="00204A07" w:rsidRPr="00204A07">
        <w:rPr>
          <w:sz w:val="24"/>
          <w:szCs w:val="24"/>
        </w:rPr>
        <w:t xml:space="preserve">. </w:t>
      </w:r>
      <w:r w:rsidR="0086177D">
        <w:rPr>
          <w:sz w:val="24"/>
          <w:szCs w:val="24"/>
        </w:rPr>
        <w:t>travnja</w:t>
      </w:r>
      <w:r w:rsidR="00204A07" w:rsidRPr="00204A07">
        <w:rPr>
          <w:sz w:val="24"/>
          <w:szCs w:val="24"/>
        </w:rPr>
        <w:t xml:space="preserve"> 201</w:t>
      </w:r>
      <w:r w:rsidR="0086177D">
        <w:rPr>
          <w:sz w:val="24"/>
          <w:szCs w:val="24"/>
        </w:rPr>
        <w:t>6</w:t>
      </w:r>
      <w:r w:rsidR="00204A07" w:rsidRPr="00204A07">
        <w:rPr>
          <w:sz w:val="24"/>
          <w:szCs w:val="24"/>
        </w:rPr>
        <w:t>.</w:t>
      </w: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BF3F9A" w:rsidR="00BF3F9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E87785">
        <w:rPr>
          <w:sz w:val="24"/>
          <w:szCs w:val="24"/>
        </w:rPr>
        <w:t xml:space="preserve"> v.r.</w:t>
      </w:r>
    </w:p>
    <w:p w:rsidRDefault="003D1C90" w:rsidP="00BF3F9A" w:rsidR="003D1C90" w:rsidRPr="00A626FA">
      <w:pPr>
        <w:ind w:hanging="504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591F89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A626FA">
        <w:rPr>
          <w:sz w:val="24"/>
          <w:szCs w:val="24"/>
        </w:rPr>
        <w:t>otpravka</w:t>
      </w:r>
      <w:proofErr w:type="spellEnd"/>
      <w:r w:rsidRPr="00A626FA">
        <w:rPr>
          <w:sz w:val="24"/>
          <w:szCs w:val="24"/>
        </w:rPr>
        <w:t xml:space="preserve">, odnosno izvatka iz rješenja. Žalba se podnosi ovom sudu u </w:t>
      </w:r>
      <w:r w:rsidR="00415712">
        <w:rPr>
          <w:sz w:val="24"/>
          <w:szCs w:val="24"/>
        </w:rPr>
        <w:t>3</w:t>
      </w:r>
      <w:r w:rsidRPr="00A626FA">
        <w:rPr>
          <w:sz w:val="24"/>
          <w:szCs w:val="24"/>
        </w:rPr>
        <w:t xml:space="preserve"> primjerka ovom sudu za Visoki trgovački sud Republike Hrvatske.</w:t>
      </w:r>
    </w:p>
    <w:p w:rsidRDefault="00E87785" w:rsidP="007A1486" w:rsidR="00E8778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87785" w:rsidP="007A1486" w:rsidR="00E8778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BF3F9A" w:rsidR="00E87785" w:rsidRPr="007A1486">
      <w:headerReference w:type="even" r:id="rId10"/>
      <w:headerReference w:type="default" r:id="rId11"/>
      <w:pgSz w:h="15840" w:w="12240"/>
      <w:pgMar w:gutter="0" w:footer="708" w:header="708" w:left="1800" w:bottom="1440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9D9" w:rsidR="00D009D9">
      <w:r>
        <w:separator/>
      </w:r>
    </w:p>
  </w:endnote>
  <w:endnote w:id="0" w:type="continuationSeparator">
    <w:p w:rsidRDefault="00D009D9" w:rsidR="00D00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9D9" w:rsidR="00D009D9">
      <w:r>
        <w:separator/>
      </w:r>
    </w:p>
  </w:footnote>
  <w:footnote w:id="0" w:type="continuationSeparator">
    <w:p w:rsidRDefault="00D009D9" w:rsidR="00D00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7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3362EB">
      <w:t>694</w:t>
    </w:r>
    <w:r>
      <w:t>/1</w:t>
    </w:r>
    <w:r w:rsidR="00034E3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8C25642"/>
    <w:multiLevelType w:val="hybridMultilevel"/>
    <w:tmpl w:val="9302563E"/>
    <w:lvl w:tplc="AF1A2F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EA97245"/>
    <w:multiLevelType w:val="hybridMultilevel"/>
    <w:tmpl w:val="5972C85E"/>
    <w:lvl w:tplc="3B92E2A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4E32"/>
    <w:rsid w:val="00060DB6"/>
    <w:rsid w:val="0006669D"/>
    <w:rsid w:val="00077D88"/>
    <w:rsid w:val="00095A3B"/>
    <w:rsid w:val="000A28F2"/>
    <w:rsid w:val="000A290F"/>
    <w:rsid w:val="000B1EB5"/>
    <w:rsid w:val="00122A13"/>
    <w:rsid w:val="001332FD"/>
    <w:rsid w:val="0015028B"/>
    <w:rsid w:val="00187783"/>
    <w:rsid w:val="0019333D"/>
    <w:rsid w:val="0019520E"/>
    <w:rsid w:val="001A1774"/>
    <w:rsid w:val="001F058C"/>
    <w:rsid w:val="001F34C2"/>
    <w:rsid w:val="00204A07"/>
    <w:rsid w:val="00205AC1"/>
    <w:rsid w:val="0026114D"/>
    <w:rsid w:val="002B5C8B"/>
    <w:rsid w:val="002D2C12"/>
    <w:rsid w:val="002E03F3"/>
    <w:rsid w:val="00300E56"/>
    <w:rsid w:val="00302BA7"/>
    <w:rsid w:val="00320B26"/>
    <w:rsid w:val="00324694"/>
    <w:rsid w:val="00335765"/>
    <w:rsid w:val="003362EB"/>
    <w:rsid w:val="00347BB4"/>
    <w:rsid w:val="00354CC8"/>
    <w:rsid w:val="00363B59"/>
    <w:rsid w:val="003820F1"/>
    <w:rsid w:val="003A1E63"/>
    <w:rsid w:val="003B59C7"/>
    <w:rsid w:val="003D1C90"/>
    <w:rsid w:val="00415712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91F89"/>
    <w:rsid w:val="005A6091"/>
    <w:rsid w:val="005A6E06"/>
    <w:rsid w:val="005C5CBA"/>
    <w:rsid w:val="005E569C"/>
    <w:rsid w:val="0067303F"/>
    <w:rsid w:val="00696D41"/>
    <w:rsid w:val="006C7322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7E6019"/>
    <w:rsid w:val="00856387"/>
    <w:rsid w:val="00856D15"/>
    <w:rsid w:val="0086177D"/>
    <w:rsid w:val="008659F3"/>
    <w:rsid w:val="0087387F"/>
    <w:rsid w:val="008B05F8"/>
    <w:rsid w:val="008D76E4"/>
    <w:rsid w:val="008F011C"/>
    <w:rsid w:val="009074C8"/>
    <w:rsid w:val="00933466"/>
    <w:rsid w:val="0095233C"/>
    <w:rsid w:val="009C40D2"/>
    <w:rsid w:val="009D0C7D"/>
    <w:rsid w:val="009D1393"/>
    <w:rsid w:val="009E7596"/>
    <w:rsid w:val="00A042A5"/>
    <w:rsid w:val="00A34454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D0678"/>
    <w:rsid w:val="00BF3F9A"/>
    <w:rsid w:val="00C03133"/>
    <w:rsid w:val="00C24F31"/>
    <w:rsid w:val="00CD05A8"/>
    <w:rsid w:val="00CE7262"/>
    <w:rsid w:val="00D009D9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05BBF"/>
    <w:rsid w:val="00E14407"/>
    <w:rsid w:val="00E178DA"/>
    <w:rsid w:val="00E17B8F"/>
    <w:rsid w:val="00E2642A"/>
    <w:rsid w:val="00E42BCF"/>
    <w:rsid w:val="00E5455E"/>
    <w:rsid w:val="00E74EEB"/>
    <w:rsid w:val="00E87785"/>
    <w:rsid w:val="00E91F5C"/>
    <w:rsid w:val="00EC1F8D"/>
    <w:rsid w:val="00F30BEA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E03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E03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1594</properties:Characters>
  <properties:Lines>43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2016-04-06T11:04:00Z</dcterms:created>
  <dc:creator>nmarkovic</dc:creator>
  <cp:lastModifiedBy>Ivana Stampf</cp:lastModifiedBy>
  <cp:lastPrinted>2013-05-16T11:33:00Z</cp:lastPrinted>
  <dcterms:modified xmlns:xsi="http://www.w3.org/2001/XMLSchema-instance" xsi:type="dcterms:W3CDTF">2016-04-06T12:25:00Z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