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01da" w14:paraId="12001da" w:rsidRDefault="00854846" w:rsidP="00854846" w:rsidR="00854846" w:rsidRPr="000B0B67">
      <w:pPr>
        <w:pStyle w:val="Standard"/>
        <w15:collapsed w:val="false"/>
        <w:rPr>
          <w:rFonts w:cs="Times New Roman"/>
          <w:b/>
          <w:bCs/>
        </w:rPr>
      </w:pPr>
      <w:bookmarkStart w:name="_GoBack" w:id="0"/>
      <w:bookmarkEnd w:id="0"/>
      <w:r w:rsidRPr="000B0B67">
        <w:rPr>
          <w:rFonts w:cs="Times New Roman"/>
          <w:b/>
          <w:bCs/>
        </w:rPr>
        <w:t>KOM.-ING d.o.o. u stečaju</w:t>
      </w: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Ledinska ulica 35</w:t>
      </w: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Donji Stupnik</w:t>
      </w: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 xml:space="preserve">OIB: </w:t>
      </w:r>
      <w:r w:rsidR="00AF4920" w:rsidRPr="000B0B67">
        <w:rPr>
          <w:rFonts w:cs="Times New Roman"/>
          <w:b/>
          <w:bCs/>
        </w:rPr>
        <w:t>09601780516</w:t>
      </w: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 xml:space="preserve">Stečajna upraviteljica </w:t>
      </w: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Marija Vujčić Turkulin</w:t>
      </w: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Vrtlarska 3, p.p. 881</w:t>
      </w: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Zagreb</w:t>
      </w: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</w:p>
    <w:p w:rsidRDefault="00854846" w:rsidP="00854846" w:rsidR="00854846" w:rsidRPr="000B0B67">
      <w:pPr>
        <w:pStyle w:val="Standard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Tel/Fax: +385 (0) 1 6113 225, 6119 692</w:t>
      </w:r>
    </w:p>
    <w:p w:rsidRDefault="006E41ED" w:rsidP="00104CC2" w:rsidR="00854846" w:rsidRPr="000B0B67">
      <w:pPr>
        <w:pStyle w:val="Standard"/>
        <w:jc w:val="right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Posl.broj. 7 St-432/15</w:t>
      </w:r>
    </w:p>
    <w:p w:rsidRDefault="006E41ED" w:rsidP="00104CC2" w:rsidR="006E41ED" w:rsidRPr="000B0B67">
      <w:pPr>
        <w:pStyle w:val="Standard"/>
        <w:jc w:val="right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TRGOVAČKI</w:t>
      </w:r>
      <w:r w:rsidR="000B0B67">
        <w:rPr>
          <w:rFonts w:cs="Times New Roman"/>
          <w:b/>
          <w:bCs/>
        </w:rPr>
        <w:t xml:space="preserve"> </w:t>
      </w:r>
      <w:r w:rsidRPr="000B0B67">
        <w:rPr>
          <w:rFonts w:cs="Times New Roman"/>
          <w:b/>
          <w:bCs/>
        </w:rPr>
        <w:t xml:space="preserve"> SUD U ZAGREBU</w:t>
      </w:r>
    </w:p>
    <w:p w:rsidRDefault="006E41ED" w:rsidP="00104CC2" w:rsidR="006E41ED" w:rsidRPr="000B0B67">
      <w:pPr>
        <w:pStyle w:val="Standard"/>
        <w:jc w:val="right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Sudac Vesna Malenica,</w:t>
      </w:r>
    </w:p>
    <w:p w:rsidRDefault="000B0B67" w:rsidP="00104CC2" w:rsidR="006E41ED" w:rsidRPr="000B0B67">
      <w:pPr>
        <w:pStyle w:val="Standard"/>
        <w:jc w:val="right"/>
        <w:rPr>
          <w:rFonts w:cs="Times New Roman"/>
          <w:b/>
          <w:bCs/>
        </w:rPr>
      </w:pPr>
      <w:r>
        <w:rPr>
          <w:rFonts w:cs="Times New Roman"/>
          <w:b/>
          <w:bCs/>
        </w:rPr>
        <w:t>k</w:t>
      </w:r>
      <w:r w:rsidR="006E41ED" w:rsidRPr="000B0B67">
        <w:rPr>
          <w:rFonts w:cs="Times New Roman"/>
          <w:b/>
          <w:bCs/>
        </w:rPr>
        <w:t>ao stečajni sudac</w:t>
      </w:r>
    </w:p>
    <w:p w:rsidRDefault="006E41ED" w:rsidP="00104CC2" w:rsidR="006E41ED" w:rsidRPr="000B0B67">
      <w:pPr>
        <w:pStyle w:val="Standard"/>
        <w:jc w:val="right"/>
        <w:rPr>
          <w:rFonts w:cs="Times New Roman"/>
          <w:b/>
          <w:bCs/>
        </w:rPr>
      </w:pPr>
      <w:r w:rsidRPr="000B0B67">
        <w:rPr>
          <w:rFonts w:cs="Times New Roman"/>
          <w:b/>
          <w:bCs/>
        </w:rPr>
        <w:t>Amruševa 2/II, Zagreb</w:t>
      </w:r>
    </w:p>
    <w:p w:rsidRDefault="006E41ED" w:rsidP="00104CC2" w:rsidR="006E41ED">
      <w:pPr>
        <w:pStyle w:val="Standard"/>
        <w:jc w:val="right"/>
        <w:rPr>
          <w:rFonts w:cs="Times New Roman"/>
          <w:bCs/>
        </w:rPr>
      </w:pPr>
    </w:p>
    <w:p w:rsidRDefault="006E41ED" w:rsidP="00F12CF6" w:rsidR="006E41ED">
      <w:pPr>
        <w:pStyle w:val="Standard"/>
        <w:jc w:val="both"/>
        <w:rPr>
          <w:rFonts w:cs="Times New Roman"/>
          <w:bCs/>
        </w:rPr>
      </w:pPr>
    </w:p>
    <w:p w:rsidRDefault="00F12CF6" w:rsidP="00F12CF6" w:rsidR="00F12CF6" w:rsidRPr="00F12CF6">
      <w:pPr>
        <w:pStyle w:val="Standard"/>
        <w:jc w:val="center"/>
        <w:rPr>
          <w:rFonts w:cs="Times New Roman"/>
          <w:b/>
          <w:bCs/>
        </w:rPr>
      </w:pPr>
      <w:r w:rsidRPr="00F12CF6">
        <w:rPr>
          <w:rFonts w:cs="Times New Roman"/>
          <w:b/>
          <w:bCs/>
        </w:rPr>
        <w:t>PODNESAK</w:t>
      </w:r>
    </w:p>
    <w:p w:rsidRDefault="00F12CF6" w:rsidP="00F12CF6" w:rsidR="00F12CF6">
      <w:pPr>
        <w:pStyle w:val="Standard"/>
        <w:jc w:val="both"/>
        <w:rPr>
          <w:rFonts w:cs="Times New Roman"/>
          <w:bCs/>
        </w:rPr>
      </w:pPr>
    </w:p>
    <w:p w:rsidRDefault="00F12CF6" w:rsidP="00F12CF6" w:rsidR="00F12CF6">
      <w:pPr>
        <w:pStyle w:val="Standard"/>
        <w:jc w:val="both"/>
        <w:rPr>
          <w:rFonts w:cs="Times New Roman"/>
          <w:bCs/>
        </w:rPr>
      </w:pPr>
      <w:r>
        <w:rPr>
          <w:rFonts w:cs="Times New Roman"/>
          <w:bCs/>
        </w:rPr>
        <w:t>Predmet: DIOBENI POPIS</w:t>
      </w:r>
    </w:p>
    <w:p w:rsidRDefault="00F12CF6" w:rsidP="00F12CF6" w:rsidR="00F12CF6">
      <w:pPr>
        <w:pStyle w:val="Standard"/>
        <w:jc w:val="both"/>
        <w:rPr>
          <w:rFonts w:cs="Times New Roman"/>
          <w:bCs/>
        </w:rPr>
      </w:pPr>
    </w:p>
    <w:p w:rsidRDefault="00F12CF6" w:rsidP="00F12CF6" w:rsidR="00F12CF6" w:rsidRPr="00854846">
      <w:pPr>
        <w:pStyle w:val="Standard"/>
        <w:jc w:val="both"/>
        <w:rPr>
          <w:rFonts w:cs="Times New Roman"/>
          <w:bCs/>
        </w:rPr>
      </w:pPr>
      <w:r>
        <w:rPr>
          <w:rFonts w:cs="Times New Roman"/>
          <w:bCs/>
        </w:rPr>
        <w:t>Pr</w:t>
      </w:r>
      <w:r w:rsidR="00774E33">
        <w:rPr>
          <w:rFonts w:cs="Times New Roman"/>
          <w:bCs/>
        </w:rPr>
        <w:t>ivitak uz Podnesak od 11. listo</w:t>
      </w:r>
      <w:r>
        <w:rPr>
          <w:rFonts w:cs="Times New Roman"/>
          <w:bCs/>
        </w:rPr>
        <w:t>p</w:t>
      </w:r>
      <w:r w:rsidR="00774E33">
        <w:rPr>
          <w:rFonts w:cs="Times New Roman"/>
          <w:bCs/>
        </w:rPr>
        <w:t>a</w:t>
      </w:r>
      <w:r>
        <w:rPr>
          <w:rFonts w:cs="Times New Roman"/>
          <w:bCs/>
        </w:rPr>
        <w:t xml:space="preserve">da 2017. godine </w:t>
      </w:r>
    </w:p>
    <w:p w:rsidRDefault="00780849" w:rsidP="00780849" w:rsidR="00780849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216300" w:rsidP="00216300" w:rsidR="00216300" w:rsidRPr="007F5685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>DIOB</w:t>
      </w:r>
      <w:r>
        <w:rPr>
          <w:rFonts w:hAnsi="Times New Roman" w:ascii="Times New Roman"/>
          <w:sz w:val="24"/>
          <w:szCs w:val="24"/>
        </w:rPr>
        <w:t>E</w:t>
      </w:r>
      <w:r w:rsidRPr="007F5685">
        <w:rPr>
          <w:rFonts w:hAnsi="Times New Roman" w:ascii="Times New Roman"/>
          <w:sz w:val="24"/>
          <w:szCs w:val="24"/>
        </w:rPr>
        <w:t>NI POPIS</w:t>
      </w:r>
    </w:p>
    <w:p w:rsidRDefault="00216300" w:rsidP="00216300" w:rsidR="00216300" w:rsidRPr="007F5685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 xml:space="preserve">Za </w:t>
      </w:r>
      <w:r>
        <w:rPr>
          <w:rFonts w:hAnsi="Times New Roman" w:ascii="Times New Roman"/>
          <w:sz w:val="24"/>
          <w:szCs w:val="24"/>
        </w:rPr>
        <w:t>1</w:t>
      </w:r>
      <w:r w:rsidRPr="007F5685">
        <w:rPr>
          <w:rFonts w:hAnsi="Times New Roman" w:ascii="Times New Roman"/>
          <w:sz w:val="24"/>
          <w:szCs w:val="24"/>
        </w:rPr>
        <w:t>. djelomič</w:t>
      </w:r>
      <w:r>
        <w:rPr>
          <w:rFonts w:hAnsi="Times New Roman" w:ascii="Times New Roman"/>
          <w:sz w:val="24"/>
          <w:szCs w:val="24"/>
        </w:rPr>
        <w:t>nu diobu sukladno članku 184. Stečajnog zakona</w:t>
      </w:r>
    </w:p>
    <w:p w:rsidRDefault="00216300" w:rsidP="00216300" w:rsidR="00216300" w:rsidRPr="007F5685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216300" w:rsidP="00216300" w:rsidR="00216300" w:rsidRPr="007F56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 xml:space="preserve">Vjerovnicima će se pri ovoj diobi iz stečajne mase raspodijeliti iznos od </w:t>
      </w:r>
      <w:r>
        <w:rPr>
          <w:rFonts w:hAnsi="Times New Roman" w:ascii="Times New Roman"/>
          <w:sz w:val="24"/>
          <w:szCs w:val="24"/>
        </w:rPr>
        <w:t>388.456,00</w:t>
      </w:r>
      <w:r w:rsidRPr="007F5685">
        <w:rPr>
          <w:rFonts w:hAnsi="Times New Roman" w:ascii="Times New Roman"/>
          <w:sz w:val="24"/>
          <w:szCs w:val="24"/>
        </w:rPr>
        <w:t xml:space="preserve"> kn.</w:t>
      </w:r>
    </w:p>
    <w:p w:rsidRDefault="00216300" w:rsidP="00216300" w:rsidR="00216300" w:rsidRPr="007F56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 xml:space="preserve">Zbroj tražbina koje se uzimaju u obzir pri </w:t>
      </w:r>
      <w:r>
        <w:rPr>
          <w:rFonts w:hAnsi="Times New Roman" w:ascii="Times New Roman"/>
          <w:sz w:val="24"/>
          <w:szCs w:val="24"/>
        </w:rPr>
        <w:t>1</w:t>
      </w:r>
      <w:r w:rsidRPr="007F5685">
        <w:rPr>
          <w:rFonts w:hAnsi="Times New Roman" w:ascii="Times New Roman"/>
          <w:sz w:val="24"/>
          <w:szCs w:val="24"/>
        </w:rPr>
        <w:t>. d</w:t>
      </w:r>
      <w:r>
        <w:rPr>
          <w:rFonts w:hAnsi="Times New Roman" w:ascii="Times New Roman"/>
          <w:sz w:val="24"/>
          <w:szCs w:val="24"/>
        </w:rPr>
        <w:t>jelomičnoj diobi iznosi 1.294.853,34</w:t>
      </w:r>
      <w:r w:rsidRPr="007F5685">
        <w:rPr>
          <w:rFonts w:hAnsi="Times New Roman" w:ascii="Times New Roman"/>
          <w:sz w:val="24"/>
          <w:szCs w:val="24"/>
        </w:rPr>
        <w:t xml:space="preserve"> kn.</w:t>
      </w:r>
    </w:p>
    <w:p w:rsidRDefault="00216300" w:rsidP="00B90F77" w:rsidR="006A52F5" w:rsidRPr="000D00F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F5685">
        <w:rPr>
          <w:rFonts w:hAnsi="Times New Roman" w:ascii="Times New Roman"/>
          <w:sz w:val="24"/>
          <w:szCs w:val="24"/>
        </w:rPr>
        <w:t>Popis tražbina koje se pri diobi uzimaju u obzir:</w:t>
      </w:r>
    </w:p>
    <w:p w:rsidRDefault="006A52F5" w:rsidP="00B90F77" w:rsidR="006A52F5">
      <w:pPr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EF2AC0" w:rsidP="00B90F77" w:rsidR="00B90F77" w:rsidRPr="008E24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8E2474">
        <w:rPr>
          <w:rFonts w:cs="Times New Roman" w:hAnsi="Times New Roman" w:ascii="Times New Roman"/>
          <w:sz w:val="24"/>
          <w:szCs w:val="24"/>
          <w:u w:val="single"/>
        </w:rPr>
        <w:t>1</w:t>
      </w:r>
      <w:r w:rsidR="00B90F77" w:rsidRPr="008E24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7F5685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</w:p>
    <w:tbl>
      <w:tblPr>
        <w:tblW w:type="dxa" w:w="10207"/>
        <w:tblInd w:type="dxa" w:w="-885"/>
        <w:tblBorders>
          <w:top w:space="0" w:sz="8" w:color="auto" w:val="single"/>
          <w:left w:space="0" w:sz="8" w:color="auto" w:val="single"/>
          <w:bottom w:space="0" w:sz="8" w:color="auto" w:val="single"/>
          <w:right w:space="0" w:sz="8" w:color="auto" w:val="single"/>
          <w:insideH w:space="0" w:sz="8" w:color="auto" w:val="single"/>
          <w:insideV w:space="0" w:sz="8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41"/>
        <w:gridCol w:w="1560"/>
        <w:gridCol w:w="3260"/>
        <w:gridCol w:w="1611"/>
        <w:gridCol w:w="1418"/>
        <w:gridCol w:w="1417"/>
      </w:tblGrid>
      <w:tr w:rsidTr="00010DD8" w:rsidR="000F3D6B" w:rsidRPr="007F5685">
        <w:trPr>
          <w:trHeight w:val="300"/>
        </w:trPr>
        <w:tc>
          <w:tcPr>
            <w:tcW w:type="dxa" w:w="941"/>
            <w:noWrap/>
            <w:vAlign w:val="bottom"/>
          </w:tcPr>
          <w:p w:rsidRDefault="000F3D6B" w:rsidP="00554FC3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Red. broj</w:t>
            </w:r>
          </w:p>
          <w:p w:rsidRDefault="000F3D6B" w:rsidP="00554FC3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type="dxa" w:w="1560"/>
            <w:noWrap/>
            <w:vAlign w:val="center"/>
          </w:tcPr>
          <w:p w:rsidRDefault="000F3D6B" w:rsidP="00143F1B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OIB</w:t>
            </w:r>
          </w:p>
        </w:tc>
        <w:tc>
          <w:tcPr>
            <w:tcW w:type="dxa" w:w="3260"/>
            <w:vAlign w:val="center"/>
          </w:tcPr>
          <w:p w:rsidRDefault="000F3D6B" w:rsidP="00143F1B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1611"/>
            <w:noWrap/>
            <w:vAlign w:val="center"/>
          </w:tcPr>
          <w:p w:rsidRDefault="000F3D6B" w:rsidP="00143F1B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Iznos</w:t>
            </w:r>
            <w:r w:rsidR="00713623"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 </w:t>
            </w:r>
            <w:r w:rsidR="007B1A71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utvrđene</w:t>
            </w:r>
            <w:r w:rsidR="00713623"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 </w:t>
            </w:r>
            <w:r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tražbine</w:t>
            </w:r>
          </w:p>
          <w:p w:rsidRDefault="000F3D6B" w:rsidP="00143F1B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(bruto)</w:t>
            </w:r>
          </w:p>
        </w:tc>
        <w:tc>
          <w:tcPr>
            <w:tcW w:type="dxa" w:w="1418"/>
            <w:vAlign w:val="center"/>
          </w:tcPr>
          <w:p w:rsidRDefault="000F3D6B" w:rsidP="00143F1B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0F3D6B" w:rsidP="00143F1B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1.dioba</w:t>
            </w:r>
          </w:p>
          <w:p w:rsidRDefault="00713623" w:rsidP="00143F1B" w:rsidR="000F3D6B" w:rsidRPr="002D3102">
            <w:pPr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      </w:t>
            </w:r>
            <w:r w:rsidR="002A0208"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30</w:t>
            </w:r>
            <w:r w:rsidR="000F3D6B" w:rsidRPr="002D3102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%</w:t>
            </w:r>
          </w:p>
          <w:p w:rsidRDefault="007B1A71" w:rsidP="00143F1B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(bruto)</w:t>
            </w:r>
          </w:p>
        </w:tc>
        <w:tc>
          <w:tcPr>
            <w:tcW w:type="dxa" w:w="1417"/>
            <w:vAlign w:val="center"/>
          </w:tcPr>
          <w:p w:rsidRDefault="008E2474" w:rsidP="00143F1B" w:rsidR="000F3D6B" w:rsidRPr="002D310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Nenamireno</w:t>
            </w:r>
            <w:r w:rsidR="007B1A71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 (bruto)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2A0208" w:rsidP="00267F61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20555000126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2A0208" w:rsidP="005D45CE" w:rsidR="000F3D6B" w:rsidRPr="002D3102">
            <w:pPr>
              <w:pStyle w:val="TableContents"/>
              <w:rPr>
                <w:rFonts w:cs="Times New Roman"/>
              </w:rPr>
            </w:pPr>
            <w:r w:rsidRPr="002D3102">
              <w:rPr>
                <w:rFonts w:cs="Times New Roman"/>
                <w:bCs/>
              </w:rPr>
              <w:t>BELOVIĆ DARKO, Zagreb, Miljackina 42</w:t>
            </w:r>
          </w:p>
        </w:tc>
        <w:tc>
          <w:tcPr>
            <w:tcW w:type="dxa" w:w="1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A0208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</w:t>
            </w:r>
            <w:r w:rsidR="009C57AF"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311,47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5.193,44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12.118,03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86615042285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pStyle w:val="TableContents"/>
              <w:rPr>
                <w:rFonts w:cs="Times New Roman"/>
              </w:rPr>
            </w:pPr>
            <w:r w:rsidRPr="002D3102">
              <w:rPr>
                <w:rFonts w:cs="Times New Roman"/>
                <w:bCs/>
              </w:rPr>
              <w:t>CVJETKO TOMISLAV, Velika Gorica, Nikole Škrleca 5</w:t>
            </w: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55.253,00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62D3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16.5</w:t>
            </w:r>
            <w:r w:rsidR="009C57AF"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75,90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38.677,10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9C57AF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44936866001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pStyle w:val="TableContents"/>
              <w:rPr>
                <w:rFonts w:cs="Times New Roman"/>
              </w:rPr>
            </w:pPr>
            <w:r w:rsidRPr="002D3102">
              <w:rPr>
                <w:rFonts w:cs="Times New Roman"/>
                <w:bCs/>
              </w:rPr>
              <w:t>DEGAČ KREŠIMIR, Zagreb, Supleti 2</w:t>
            </w: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67.412,38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20.223,71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47.188,67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82980891619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pStyle w:val="TableContents"/>
              <w:rPr>
                <w:rFonts w:cs="Times New Roman"/>
                <w:bCs/>
              </w:rPr>
            </w:pPr>
            <w:r w:rsidRPr="002D3102">
              <w:rPr>
                <w:rFonts w:cs="Times New Roman"/>
                <w:bCs/>
              </w:rPr>
              <w:t>DLESK DANIJEL, Sv. Križ Začretje, Kozjak začretski 22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6</w:t>
            </w:r>
            <w:r w:rsidR="00A17108"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.</w:t>
            </w: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753,07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2.025,92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4.727,15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18096479963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</w:rPr>
              <w:t>FABIJANIĆ FRANJO, Kuče –Vukovina, Kneje 6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17.507,92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5.252,37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12.255,55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62169193281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sz w:val="24"/>
                <w:szCs w:val="24"/>
              </w:rPr>
              <w:t>HANŽEK VLADIMIR, Bistra, Hrastinska 48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31.239,71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9.371,91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21.867,80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746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27543013925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C57AF" w:rsidP="005D45CE" w:rsidR="000F3D6B" w:rsidRPr="002D3102">
            <w:pPr>
              <w:pStyle w:val="TableContents"/>
              <w:rPr>
                <w:rFonts w:cs="Times New Roman"/>
                <w:bCs/>
              </w:rPr>
            </w:pPr>
            <w:r w:rsidRPr="002D3102">
              <w:rPr>
                <w:rFonts w:cs="Times New Roman"/>
                <w:bCs/>
              </w:rPr>
              <w:t>IVIĆ MARIJAN, Zagreb, Raška 2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36.535,22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C57AF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10.960,56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25.574,66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2D3102">
              <w:rPr>
                <w:rFonts w:cs="Times New Roman"/>
                <w:bCs/>
              </w:rPr>
              <w:t>18688730075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pStyle w:val="TableContents"/>
              <w:rPr>
                <w:rFonts w:cs="Times New Roman"/>
                <w:bCs/>
              </w:rPr>
            </w:pPr>
            <w:r w:rsidRPr="002D3102">
              <w:rPr>
                <w:rFonts w:cs="Times New Roman"/>
                <w:bCs/>
              </w:rPr>
              <w:t>JAGARINEC DAVOR, Zagreb, Đure Prejca 5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37.360,33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11.208,09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26.152,24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26796039130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pStyle w:val="TableContents"/>
              <w:rPr>
                <w:rFonts w:cs="Times New Roman"/>
                <w:bCs/>
              </w:rPr>
            </w:pPr>
            <w:r w:rsidRPr="002D3102">
              <w:rPr>
                <w:rFonts w:cs="Times New Roman"/>
                <w:bCs/>
              </w:rPr>
              <w:t>JANUŠEC DRAŽEN, Zagreb, Čret 21b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63.271,18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18.981,35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44.289,83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370E2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32509310911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JURENIĆ ŽELJKO, Velika Gorica, Kobilić 11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49.944,17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14.983,25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34.960,92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23078776618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0D1530" w:rsidR="000F3D6B" w:rsidRPr="002D3102">
            <w:pPr>
              <w:pStyle w:val="TableContents"/>
              <w:rPr>
                <w:rFonts w:cs="Times New Roman"/>
                <w:bCs/>
              </w:rPr>
            </w:pPr>
            <w:r w:rsidRPr="002D3102">
              <w:rPr>
                <w:rFonts w:cs="Times New Roman"/>
                <w:bCs/>
              </w:rPr>
              <w:t>KORDIĆ BORIS, Zagreb, Dvorničićeva 20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253.029,90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75.908,97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177.120,93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99017507433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pStyle w:val="TableContents"/>
              <w:rPr>
                <w:rFonts w:cs="Times New Roman"/>
              </w:rPr>
            </w:pPr>
            <w:r w:rsidRPr="002D3102">
              <w:rPr>
                <w:rFonts w:cs="Times New Roman"/>
                <w:bCs/>
              </w:rPr>
              <w:t>KORDIĆ KREŠIMIR, Kravarsko, Gornji Hruševec 5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64.488,02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B1A71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19.346,51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45.141,</w:t>
            </w:r>
            <w:r w:rsidR="007B1A7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0D1530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95251366381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0D1530" w:rsidR="000F3D6B" w:rsidRPr="002D3102">
            <w:pPr>
              <w:pStyle w:val="TableContents"/>
              <w:rPr>
                <w:rFonts w:cs="Times New Roman"/>
                <w:bCs/>
              </w:rPr>
            </w:pPr>
            <w:r w:rsidRPr="002D3102">
              <w:rPr>
                <w:rFonts w:cs="Times New Roman"/>
                <w:bCs/>
              </w:rPr>
              <w:t>KOSTENJŠEK MARINA, Zagreb, Karela Zahradnika 17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93B51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72.169,43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93B51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21.650,82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93B51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50.518,61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5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9935D5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19862854652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pStyle w:val="TableContents"/>
              <w:rPr>
                <w:rFonts w:cs="Times New Roman"/>
                <w:bCs/>
              </w:rPr>
            </w:pPr>
            <w:r w:rsidRPr="002D3102">
              <w:rPr>
                <w:rFonts w:cs="Times New Roman"/>
                <w:bCs/>
              </w:rPr>
              <w:t>KOVAČIĆ IVAN, Velika Gorica, Kozjača 52a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64.458,63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19.337,58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45.121,05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550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26003662431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5370E2" w:rsidP="005D45C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LUCIN BRANIMIR, Velika Gorica, Trnje 4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370E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7.484,73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2.245,41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5.239,32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5D45CE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656823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31181223110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D125B1" w:rsidP="005D45C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LULIĆ DARIO, Zagreb</w:t>
            </w:r>
            <w:r w:rsidR="009E6EC2" w:rsidRPr="002D3102">
              <w:rPr>
                <w:rFonts w:cs="Times New Roman" w:hAnsi="Times New Roman" w:ascii="Times New Roman"/>
                <w:sz w:val="24"/>
                <w:szCs w:val="24"/>
              </w:rPr>
              <w:t>, Trg Ivana Kukuljevića 5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37.931,46</w:t>
            </w:r>
          </w:p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11.379,43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26.552,03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02490276190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MAĐAREVIĆ TOMISLAV, Zagreb, Meksička 7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61.689,46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18.506,83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43.182,63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22392839913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MARKOVIĆ SLAVICA, Zagreb, Vranička 31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13.252,97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3.975,89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9.277,08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68346656964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POSLEK ANĐELKO, Klanjec, A.Šenoe 1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93B51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60.095,60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93B51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  <w:r w:rsidR="002F64B2" w:rsidRPr="002D3102">
              <w:rPr>
                <w:rFonts w:cs="Times New Roman" w:hAnsi="Times New Roman" w:ascii="Times New Roman"/>
                <w:sz w:val="24"/>
                <w:szCs w:val="24"/>
              </w:rPr>
              <w:t>028,68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93B51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42.066,92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94259133695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RAKO DINKO, Zagreb, Nikole Pavića 19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C60F9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62.4</w:t>
            </w:r>
            <w:r w:rsidR="009E6EC2" w:rsidRPr="002D3102">
              <w:rPr>
                <w:rFonts w:cs="Times New Roman" w:hAnsi="Times New Roman" w:ascii="Times New Roman"/>
                <w:sz w:val="24"/>
                <w:szCs w:val="24"/>
              </w:rPr>
              <w:t>17,08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2F64B2" w:rsidRPr="002D3102">
              <w:rPr>
                <w:rFonts w:cs="Times New Roman" w:hAnsi="Times New Roman" w:ascii="Times New Roman"/>
                <w:sz w:val="24"/>
                <w:szCs w:val="24"/>
              </w:rPr>
              <w:t>8.725,12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F64B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43.69</w:t>
            </w:r>
            <w:r w:rsidR="009E6EC2" w:rsidRPr="002D3102">
              <w:rPr>
                <w:rFonts w:cs="Times New Roman" w:hAnsi="Times New Roman" w:ascii="Times New Roman"/>
                <w:sz w:val="24"/>
                <w:szCs w:val="24"/>
              </w:rPr>
              <w:t>1,96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44776354264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SKOZRIT ZORAN, Zagreb, graberje 145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48.169,98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14.450,99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33.718,99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09099528296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SLADOVIĆ STJEPAN, Zagorska sela, Zagorska sela 124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763,77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229,13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6EC2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534,64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58613949600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9E6EC2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SMAJLOVIĆ ELVIR, Zagreb, VII Retkovec</w:t>
            </w:r>
            <w:r w:rsidR="00D26C43" w:rsidRPr="002D3102">
              <w:rPr>
                <w:rFonts w:cs="Times New Roman" w:hAnsi="Times New Roman" w:ascii="Times New Roman"/>
                <w:sz w:val="24"/>
                <w:szCs w:val="24"/>
              </w:rPr>
              <w:t xml:space="preserve"> 124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6C43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17.615,57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6C43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5.284,67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  <w:r w:rsidR="00D26C43" w:rsidRPr="002D3102">
              <w:rPr>
                <w:rFonts w:cs="Times New Roman" w:hAnsi="Times New Roman" w:ascii="Times New Roman"/>
                <w:sz w:val="24"/>
                <w:szCs w:val="24"/>
              </w:rPr>
              <w:t>330,90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D26C43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47295245290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D26C43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ŠTIH MARIJAN, Klanjec, Gredice bb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6C43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3.040,31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6C43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912,09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F3D6B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D26C43" w:rsidRPr="002D3102">
              <w:rPr>
                <w:rFonts w:cs="Times New Roman" w:hAnsi="Times New Roman" w:ascii="Times New Roman"/>
                <w:sz w:val="24"/>
                <w:szCs w:val="24"/>
              </w:rPr>
              <w:t>.128,22</w:t>
            </w:r>
          </w:p>
        </w:tc>
      </w:tr>
      <w:tr w:rsidTr="00010DD8" w:rsidR="000F3D6B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F3D6B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D26C43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98134198423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D26C43" w:rsidP="00146DDE" w:rsidR="000F3D6B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VUKOJE MARIJAN, Zagreb, Lendavska 18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C60F9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64.04</w:t>
            </w:r>
            <w:r w:rsidR="00D34762" w:rsidRPr="002D3102">
              <w:rPr>
                <w:rFonts w:cs="Times New Roman" w:hAnsi="Times New Roman" w:ascii="Times New Roman"/>
                <w:sz w:val="24"/>
                <w:szCs w:val="24"/>
              </w:rPr>
              <w:t>5,26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C60F9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19.213</w:t>
            </w:r>
            <w:r w:rsidR="00D34762" w:rsidRPr="002D3102">
              <w:rPr>
                <w:rFonts w:cs="Times New Roman" w:hAnsi="Times New Roman" w:ascii="Times New Roman"/>
                <w:sz w:val="24"/>
                <w:szCs w:val="24"/>
              </w:rPr>
              <w:t>,57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C60F9" w:rsidP="00AF4920" w:rsidR="000F3D6B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44.831</w:t>
            </w:r>
            <w:r w:rsidR="00D34762" w:rsidRPr="002D3102">
              <w:rPr>
                <w:rFonts w:cs="Times New Roman" w:hAnsi="Times New Roman" w:ascii="Times New Roman"/>
                <w:sz w:val="24"/>
                <w:szCs w:val="24"/>
              </w:rPr>
              <w:t>,69</w:t>
            </w:r>
          </w:p>
        </w:tc>
      </w:tr>
      <w:tr w:rsidTr="00010DD8" w:rsidR="003D1CB6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26C43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 xml:space="preserve">26.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3D1CB6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D26C43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34762" w:rsidP="00AF4920" w:rsidR="003D1CB6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60.188,64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34762" w:rsidP="00AF4920" w:rsidR="003D1CB6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18.056.59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34762" w:rsidP="00AF4920" w:rsidR="003D1CB6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42.132,05</w:t>
            </w:r>
          </w:p>
        </w:tc>
      </w:tr>
      <w:tr w:rsidTr="00010DD8" w:rsidR="003D1CB6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26C43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AC5420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04323472109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D26C43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AGENCIJA ZA OSIGURANJE RADNIČKIH POTRAŽIVANJA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93B51" w:rsidP="00AF4920" w:rsidR="003D1CB6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21.424,08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93B51" w:rsidP="00AF4920" w:rsidR="003D1CB6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6.427,22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93B51" w:rsidP="00AF4920" w:rsidR="003D1CB6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14.996,86</w:t>
            </w:r>
          </w:p>
        </w:tc>
      </w:tr>
      <w:tr w:rsidTr="00010DD8" w:rsidR="003D1CB6" w:rsidRPr="007F5685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3D1CB6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3D1CB6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3D1CB6" w:rsidP="00A777EE" w:rsidR="003D1CB6" w:rsidRPr="002D310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6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34762" w:rsidP="00AF4920" w:rsidR="003D1CB6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1.294.853,34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34762" w:rsidP="00AF4920" w:rsidR="003D1CB6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388.45</w:t>
            </w:r>
            <w:r w:rsidR="007B1A71">
              <w:rPr>
                <w:rFonts w:cs="Times New Roman" w:hAnsi="Times New Roman" w:ascii="Times New Roman"/>
                <w:sz w:val="24"/>
                <w:szCs w:val="24"/>
              </w:rPr>
              <w:t>6,00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34762" w:rsidP="00AF4920" w:rsidR="000F62D3" w:rsidRPr="002D310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D3102">
              <w:rPr>
                <w:rFonts w:cs="Times New Roman" w:hAnsi="Times New Roman" w:ascii="Times New Roman"/>
                <w:sz w:val="24"/>
                <w:szCs w:val="24"/>
              </w:rPr>
              <w:t>906.397</w:t>
            </w:r>
            <w:r w:rsidR="000F62D3" w:rsidRPr="002D3102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7B1A71">
              <w:rPr>
                <w:rFonts w:cs="Times New Roman" w:hAnsi="Times New Roman" w:ascii="Times New Roman"/>
                <w:sz w:val="24"/>
                <w:szCs w:val="24"/>
              </w:rPr>
              <w:t>34</w:t>
            </w:r>
          </w:p>
        </w:tc>
      </w:tr>
    </w:tbl>
    <w:p w:rsidRDefault="00AC6DCA" w:rsidP="00656823" w:rsidR="00AC6D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00FC" w:rsidP="00656823" w:rsidR="000D00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00FC" w:rsidP="000D00FC" w:rsidR="000D00FC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</w:t>
      </w:r>
    </w:p>
    <w:p w:rsidRDefault="000D00FC" w:rsidP="000D00FC" w:rsidR="000D00FC" w:rsidRPr="007F5685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 Vujčić Turkulin</w:t>
      </w:r>
    </w:p>
    <w:sectPr w:rsidSect="005D45CE" w:rsidR="000D00FC" w:rsidRPr="007F5685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18" w:bottom="426" w:right="153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466" w:rsidR="004B3466">
      <w:r>
        <w:separator/>
      </w:r>
    </w:p>
  </w:endnote>
  <w:endnote w:id="0" w:type="continuationSeparator">
    <w:p w:rsidRDefault="004B3466" w:rsidR="004B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466" w:rsidR="004B3466">
      <w:r>
        <w:separator/>
      </w:r>
    </w:p>
  </w:footnote>
  <w:footnote w:id="0" w:type="continuationSeparator">
    <w:p w:rsidRDefault="004B3466" w:rsidR="004B3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06F" w:rsidP="00FB64FF" w:rsidR="00B46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6E9A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6E9A" w:rsidR="00B46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E9A" w:rsidP="002916D5" w:rsidR="00B46E9A" w:rsidRPr="00AB3065">
    <w:pPr>
      <w:jc w:val="right"/>
      <w:rPr>
        <w:rFonts w:hAnsi="Calibri" w:ascii="Calibri"/>
      </w:rPr>
    </w:pPr>
  </w:p>
  <w:p w:rsidRDefault="00B46E9A" w:rsidR="00B46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E9A" w:rsidR="00B46E9A">
    <w:pPr>
      <w:pStyle w:val="Zaglavlje"/>
    </w:pPr>
  </w:p>
  <w:p w:rsidRDefault="00B46E9A" w:rsidR="00B46E9A">
    <w:pPr>
      <w:pStyle w:val="Zaglavlje"/>
    </w:pPr>
  </w:p>
  <w:p w:rsidRDefault="00B46E9A" w:rsidR="00B46E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81246BD"/>
    <w:multiLevelType w:val="hybridMultilevel"/>
    <w:tmpl w:val="E68E708E"/>
    <w:lvl w:tplc="ABC8CDC8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8FC"/>
    <w:rsid w:val="00002E94"/>
    <w:rsid w:val="00005F46"/>
    <w:rsid w:val="00010DD8"/>
    <w:rsid w:val="00020BA4"/>
    <w:rsid w:val="000215C7"/>
    <w:rsid w:val="0002450A"/>
    <w:rsid w:val="00027233"/>
    <w:rsid w:val="0003267D"/>
    <w:rsid w:val="000405E7"/>
    <w:rsid w:val="0004428D"/>
    <w:rsid w:val="00055F16"/>
    <w:rsid w:val="00060788"/>
    <w:rsid w:val="000637B9"/>
    <w:rsid w:val="0006417A"/>
    <w:rsid w:val="0006505A"/>
    <w:rsid w:val="000664AF"/>
    <w:rsid w:val="00071D41"/>
    <w:rsid w:val="00082920"/>
    <w:rsid w:val="00082C5D"/>
    <w:rsid w:val="00082E7D"/>
    <w:rsid w:val="00083474"/>
    <w:rsid w:val="00085434"/>
    <w:rsid w:val="00093B25"/>
    <w:rsid w:val="00096FF5"/>
    <w:rsid w:val="000A1BFF"/>
    <w:rsid w:val="000A3AC6"/>
    <w:rsid w:val="000A4DA8"/>
    <w:rsid w:val="000A6EDF"/>
    <w:rsid w:val="000A7E76"/>
    <w:rsid w:val="000B0A5A"/>
    <w:rsid w:val="000B0B67"/>
    <w:rsid w:val="000D00FC"/>
    <w:rsid w:val="000D1530"/>
    <w:rsid w:val="000D34A4"/>
    <w:rsid w:val="000D642A"/>
    <w:rsid w:val="000E786A"/>
    <w:rsid w:val="000F279B"/>
    <w:rsid w:val="000F3D6B"/>
    <w:rsid w:val="000F62D3"/>
    <w:rsid w:val="00104CC2"/>
    <w:rsid w:val="00106248"/>
    <w:rsid w:val="00110294"/>
    <w:rsid w:val="00110987"/>
    <w:rsid w:val="001141F9"/>
    <w:rsid w:val="00114D82"/>
    <w:rsid w:val="00134265"/>
    <w:rsid w:val="00143F1B"/>
    <w:rsid w:val="0014428C"/>
    <w:rsid w:val="00145935"/>
    <w:rsid w:val="00146DDE"/>
    <w:rsid w:val="001524EA"/>
    <w:rsid w:val="00152BDA"/>
    <w:rsid w:val="00156E75"/>
    <w:rsid w:val="001734F5"/>
    <w:rsid w:val="00173990"/>
    <w:rsid w:val="001834AE"/>
    <w:rsid w:val="001918F3"/>
    <w:rsid w:val="0019658F"/>
    <w:rsid w:val="00197A2C"/>
    <w:rsid w:val="001A04D0"/>
    <w:rsid w:val="001A122C"/>
    <w:rsid w:val="001D2FA0"/>
    <w:rsid w:val="001E4E5F"/>
    <w:rsid w:val="001F2F12"/>
    <w:rsid w:val="00207B14"/>
    <w:rsid w:val="00216300"/>
    <w:rsid w:val="00220562"/>
    <w:rsid w:val="00224D2A"/>
    <w:rsid w:val="002268F7"/>
    <w:rsid w:val="00235343"/>
    <w:rsid w:val="00235AAE"/>
    <w:rsid w:val="00241F04"/>
    <w:rsid w:val="0025654A"/>
    <w:rsid w:val="002638EC"/>
    <w:rsid w:val="002653B1"/>
    <w:rsid w:val="002654CD"/>
    <w:rsid w:val="002663C6"/>
    <w:rsid w:val="00267F61"/>
    <w:rsid w:val="002715EE"/>
    <w:rsid w:val="002751F1"/>
    <w:rsid w:val="00286FBB"/>
    <w:rsid w:val="002916D5"/>
    <w:rsid w:val="002A0208"/>
    <w:rsid w:val="002A74CB"/>
    <w:rsid w:val="002B0024"/>
    <w:rsid w:val="002B02A5"/>
    <w:rsid w:val="002B3843"/>
    <w:rsid w:val="002B3948"/>
    <w:rsid w:val="002D0C0B"/>
    <w:rsid w:val="002D3102"/>
    <w:rsid w:val="002D3B6B"/>
    <w:rsid w:val="002E0B4C"/>
    <w:rsid w:val="002F64B2"/>
    <w:rsid w:val="002F7F96"/>
    <w:rsid w:val="003003D2"/>
    <w:rsid w:val="00302EBD"/>
    <w:rsid w:val="00320107"/>
    <w:rsid w:val="00341100"/>
    <w:rsid w:val="0036341C"/>
    <w:rsid w:val="003B13AF"/>
    <w:rsid w:val="003B300A"/>
    <w:rsid w:val="003B63FD"/>
    <w:rsid w:val="003C6959"/>
    <w:rsid w:val="003D1CB6"/>
    <w:rsid w:val="003D31E5"/>
    <w:rsid w:val="003E7EDE"/>
    <w:rsid w:val="00405993"/>
    <w:rsid w:val="00407AA2"/>
    <w:rsid w:val="0041022D"/>
    <w:rsid w:val="00413263"/>
    <w:rsid w:val="00416DB1"/>
    <w:rsid w:val="0042001C"/>
    <w:rsid w:val="00421DF0"/>
    <w:rsid w:val="004233F7"/>
    <w:rsid w:val="004316B9"/>
    <w:rsid w:val="00433051"/>
    <w:rsid w:val="00435DB6"/>
    <w:rsid w:val="00446967"/>
    <w:rsid w:val="00456235"/>
    <w:rsid w:val="0046106F"/>
    <w:rsid w:val="00472414"/>
    <w:rsid w:val="00473DB3"/>
    <w:rsid w:val="00475E64"/>
    <w:rsid w:val="00483BC5"/>
    <w:rsid w:val="00490A69"/>
    <w:rsid w:val="0049526A"/>
    <w:rsid w:val="004976A1"/>
    <w:rsid w:val="004A0079"/>
    <w:rsid w:val="004A01AE"/>
    <w:rsid w:val="004B2BFA"/>
    <w:rsid w:val="004B3466"/>
    <w:rsid w:val="004C0ED9"/>
    <w:rsid w:val="004C6B88"/>
    <w:rsid w:val="004E0BFA"/>
    <w:rsid w:val="004F69EE"/>
    <w:rsid w:val="0050243E"/>
    <w:rsid w:val="00503AC5"/>
    <w:rsid w:val="005272EF"/>
    <w:rsid w:val="005370E2"/>
    <w:rsid w:val="00540967"/>
    <w:rsid w:val="00551629"/>
    <w:rsid w:val="00554FC3"/>
    <w:rsid w:val="00575AA2"/>
    <w:rsid w:val="005764D5"/>
    <w:rsid w:val="005774B3"/>
    <w:rsid w:val="00594FEE"/>
    <w:rsid w:val="005A1CAA"/>
    <w:rsid w:val="005B0C7E"/>
    <w:rsid w:val="005C0A9D"/>
    <w:rsid w:val="005C329D"/>
    <w:rsid w:val="005C3453"/>
    <w:rsid w:val="005C7A9C"/>
    <w:rsid w:val="005D45CE"/>
    <w:rsid w:val="005D5865"/>
    <w:rsid w:val="005E696D"/>
    <w:rsid w:val="005E772C"/>
    <w:rsid w:val="005F0F0D"/>
    <w:rsid w:val="005F358B"/>
    <w:rsid w:val="005F3910"/>
    <w:rsid w:val="00604D90"/>
    <w:rsid w:val="00606C8F"/>
    <w:rsid w:val="006070F9"/>
    <w:rsid w:val="0061156F"/>
    <w:rsid w:val="006211EC"/>
    <w:rsid w:val="006235E3"/>
    <w:rsid w:val="00625439"/>
    <w:rsid w:val="00625BC2"/>
    <w:rsid w:val="0062775C"/>
    <w:rsid w:val="006368F5"/>
    <w:rsid w:val="00656823"/>
    <w:rsid w:val="006578D5"/>
    <w:rsid w:val="0066488A"/>
    <w:rsid w:val="00676A07"/>
    <w:rsid w:val="006824AB"/>
    <w:rsid w:val="00685DD9"/>
    <w:rsid w:val="006A5049"/>
    <w:rsid w:val="006A52F5"/>
    <w:rsid w:val="006B2568"/>
    <w:rsid w:val="006B427D"/>
    <w:rsid w:val="006B5783"/>
    <w:rsid w:val="006C03AD"/>
    <w:rsid w:val="006C081D"/>
    <w:rsid w:val="006C422B"/>
    <w:rsid w:val="006C60F9"/>
    <w:rsid w:val="006E32AF"/>
    <w:rsid w:val="006E3E04"/>
    <w:rsid w:val="006E41ED"/>
    <w:rsid w:val="006E7063"/>
    <w:rsid w:val="006F2A7E"/>
    <w:rsid w:val="007025A1"/>
    <w:rsid w:val="00713623"/>
    <w:rsid w:val="00720B5C"/>
    <w:rsid w:val="0072695E"/>
    <w:rsid w:val="00727277"/>
    <w:rsid w:val="007278DD"/>
    <w:rsid w:val="00731D64"/>
    <w:rsid w:val="007451CB"/>
    <w:rsid w:val="007478AE"/>
    <w:rsid w:val="007519B3"/>
    <w:rsid w:val="007627B3"/>
    <w:rsid w:val="00764AEE"/>
    <w:rsid w:val="00767483"/>
    <w:rsid w:val="00767D67"/>
    <w:rsid w:val="007730EB"/>
    <w:rsid w:val="00774E33"/>
    <w:rsid w:val="00780849"/>
    <w:rsid w:val="00797367"/>
    <w:rsid w:val="007A1294"/>
    <w:rsid w:val="007A6703"/>
    <w:rsid w:val="007B1A71"/>
    <w:rsid w:val="007B23AE"/>
    <w:rsid w:val="007B5A38"/>
    <w:rsid w:val="007C37C9"/>
    <w:rsid w:val="007C3E6D"/>
    <w:rsid w:val="007C422F"/>
    <w:rsid w:val="007C444B"/>
    <w:rsid w:val="007E3E9B"/>
    <w:rsid w:val="007E687B"/>
    <w:rsid w:val="007E6B57"/>
    <w:rsid w:val="007F3EB9"/>
    <w:rsid w:val="007F5685"/>
    <w:rsid w:val="0080660B"/>
    <w:rsid w:val="00811661"/>
    <w:rsid w:val="00816948"/>
    <w:rsid w:val="00821FF3"/>
    <w:rsid w:val="00822439"/>
    <w:rsid w:val="00841F3D"/>
    <w:rsid w:val="00854846"/>
    <w:rsid w:val="00854BE1"/>
    <w:rsid w:val="00862700"/>
    <w:rsid w:val="00875068"/>
    <w:rsid w:val="00881589"/>
    <w:rsid w:val="00887AF7"/>
    <w:rsid w:val="00887D6E"/>
    <w:rsid w:val="00890596"/>
    <w:rsid w:val="00890B59"/>
    <w:rsid w:val="00896490"/>
    <w:rsid w:val="008A1B6B"/>
    <w:rsid w:val="008A1B79"/>
    <w:rsid w:val="008B2551"/>
    <w:rsid w:val="008C304C"/>
    <w:rsid w:val="008C7042"/>
    <w:rsid w:val="008C71D0"/>
    <w:rsid w:val="008D355A"/>
    <w:rsid w:val="008E13C9"/>
    <w:rsid w:val="008E2474"/>
    <w:rsid w:val="008E2A0B"/>
    <w:rsid w:val="008F0CB4"/>
    <w:rsid w:val="008F2A58"/>
    <w:rsid w:val="008F569D"/>
    <w:rsid w:val="0090223B"/>
    <w:rsid w:val="00902FE2"/>
    <w:rsid w:val="00923B8F"/>
    <w:rsid w:val="009247E0"/>
    <w:rsid w:val="00927031"/>
    <w:rsid w:val="009348FC"/>
    <w:rsid w:val="00950CBF"/>
    <w:rsid w:val="00950EFB"/>
    <w:rsid w:val="00953DED"/>
    <w:rsid w:val="00957111"/>
    <w:rsid w:val="00963F34"/>
    <w:rsid w:val="009655BD"/>
    <w:rsid w:val="00967689"/>
    <w:rsid w:val="00981BDB"/>
    <w:rsid w:val="00987533"/>
    <w:rsid w:val="009935D5"/>
    <w:rsid w:val="009A4C3B"/>
    <w:rsid w:val="009A647D"/>
    <w:rsid w:val="009B749B"/>
    <w:rsid w:val="009C06B7"/>
    <w:rsid w:val="009C1009"/>
    <w:rsid w:val="009C4A6A"/>
    <w:rsid w:val="009C57AF"/>
    <w:rsid w:val="009C6833"/>
    <w:rsid w:val="009D0ED3"/>
    <w:rsid w:val="009D767A"/>
    <w:rsid w:val="009E0912"/>
    <w:rsid w:val="009E0DB5"/>
    <w:rsid w:val="009E6EC2"/>
    <w:rsid w:val="009E7F17"/>
    <w:rsid w:val="00A00E54"/>
    <w:rsid w:val="00A03F84"/>
    <w:rsid w:val="00A07BFC"/>
    <w:rsid w:val="00A140F3"/>
    <w:rsid w:val="00A17108"/>
    <w:rsid w:val="00A21522"/>
    <w:rsid w:val="00A24F25"/>
    <w:rsid w:val="00A26151"/>
    <w:rsid w:val="00A26EAF"/>
    <w:rsid w:val="00A35CBA"/>
    <w:rsid w:val="00A41D55"/>
    <w:rsid w:val="00A45008"/>
    <w:rsid w:val="00A56F4A"/>
    <w:rsid w:val="00A6541F"/>
    <w:rsid w:val="00A709F0"/>
    <w:rsid w:val="00A76E40"/>
    <w:rsid w:val="00A936D7"/>
    <w:rsid w:val="00AA0C7F"/>
    <w:rsid w:val="00AA754E"/>
    <w:rsid w:val="00AB3065"/>
    <w:rsid w:val="00AB314A"/>
    <w:rsid w:val="00AB6AF8"/>
    <w:rsid w:val="00AC3305"/>
    <w:rsid w:val="00AC4626"/>
    <w:rsid w:val="00AC494F"/>
    <w:rsid w:val="00AC5420"/>
    <w:rsid w:val="00AC6DCA"/>
    <w:rsid w:val="00AD14C3"/>
    <w:rsid w:val="00AE0DDB"/>
    <w:rsid w:val="00AF0A39"/>
    <w:rsid w:val="00AF4920"/>
    <w:rsid w:val="00B06605"/>
    <w:rsid w:val="00B067BF"/>
    <w:rsid w:val="00B102E6"/>
    <w:rsid w:val="00B31372"/>
    <w:rsid w:val="00B330D1"/>
    <w:rsid w:val="00B3404E"/>
    <w:rsid w:val="00B41C63"/>
    <w:rsid w:val="00B46E9A"/>
    <w:rsid w:val="00B472C2"/>
    <w:rsid w:val="00B52A3A"/>
    <w:rsid w:val="00B6554E"/>
    <w:rsid w:val="00B70980"/>
    <w:rsid w:val="00B723DA"/>
    <w:rsid w:val="00B74D7B"/>
    <w:rsid w:val="00B759BA"/>
    <w:rsid w:val="00B80644"/>
    <w:rsid w:val="00B80712"/>
    <w:rsid w:val="00B87552"/>
    <w:rsid w:val="00B90F77"/>
    <w:rsid w:val="00B96157"/>
    <w:rsid w:val="00BA1B69"/>
    <w:rsid w:val="00BB128D"/>
    <w:rsid w:val="00BB40FF"/>
    <w:rsid w:val="00BB7A7C"/>
    <w:rsid w:val="00BC01F7"/>
    <w:rsid w:val="00BD0112"/>
    <w:rsid w:val="00BF1856"/>
    <w:rsid w:val="00BF3CF4"/>
    <w:rsid w:val="00C02BC7"/>
    <w:rsid w:val="00C056B7"/>
    <w:rsid w:val="00C1589C"/>
    <w:rsid w:val="00C16795"/>
    <w:rsid w:val="00C34FDD"/>
    <w:rsid w:val="00C52954"/>
    <w:rsid w:val="00C646FF"/>
    <w:rsid w:val="00C671CF"/>
    <w:rsid w:val="00C73B25"/>
    <w:rsid w:val="00C871C3"/>
    <w:rsid w:val="00C917C5"/>
    <w:rsid w:val="00C925B2"/>
    <w:rsid w:val="00CA22FE"/>
    <w:rsid w:val="00CA4547"/>
    <w:rsid w:val="00CA4666"/>
    <w:rsid w:val="00CB1462"/>
    <w:rsid w:val="00CE6259"/>
    <w:rsid w:val="00CF47DD"/>
    <w:rsid w:val="00CF5032"/>
    <w:rsid w:val="00D00B0D"/>
    <w:rsid w:val="00D125B1"/>
    <w:rsid w:val="00D201DE"/>
    <w:rsid w:val="00D26C43"/>
    <w:rsid w:val="00D32F2E"/>
    <w:rsid w:val="00D34762"/>
    <w:rsid w:val="00D373D4"/>
    <w:rsid w:val="00D41D05"/>
    <w:rsid w:val="00D41EC4"/>
    <w:rsid w:val="00D4738F"/>
    <w:rsid w:val="00D52FB2"/>
    <w:rsid w:val="00D61D33"/>
    <w:rsid w:val="00D74871"/>
    <w:rsid w:val="00D84175"/>
    <w:rsid w:val="00DA0460"/>
    <w:rsid w:val="00DA1F68"/>
    <w:rsid w:val="00DA4B1B"/>
    <w:rsid w:val="00DA7E6F"/>
    <w:rsid w:val="00DB085A"/>
    <w:rsid w:val="00DB2769"/>
    <w:rsid w:val="00DD7B24"/>
    <w:rsid w:val="00DF0FBE"/>
    <w:rsid w:val="00DF3E9A"/>
    <w:rsid w:val="00DF55D9"/>
    <w:rsid w:val="00E007E1"/>
    <w:rsid w:val="00E116B2"/>
    <w:rsid w:val="00E21B3F"/>
    <w:rsid w:val="00E33D47"/>
    <w:rsid w:val="00E46B2C"/>
    <w:rsid w:val="00E57229"/>
    <w:rsid w:val="00E617D8"/>
    <w:rsid w:val="00E66B4A"/>
    <w:rsid w:val="00E726D3"/>
    <w:rsid w:val="00E74E73"/>
    <w:rsid w:val="00E8366C"/>
    <w:rsid w:val="00E90960"/>
    <w:rsid w:val="00E97100"/>
    <w:rsid w:val="00EA7127"/>
    <w:rsid w:val="00EB1EE5"/>
    <w:rsid w:val="00EB5BE3"/>
    <w:rsid w:val="00EC63A0"/>
    <w:rsid w:val="00EC6731"/>
    <w:rsid w:val="00EF165D"/>
    <w:rsid w:val="00EF2AC0"/>
    <w:rsid w:val="00EF59C6"/>
    <w:rsid w:val="00EF7C47"/>
    <w:rsid w:val="00F06F7D"/>
    <w:rsid w:val="00F128F9"/>
    <w:rsid w:val="00F12CF6"/>
    <w:rsid w:val="00F206F2"/>
    <w:rsid w:val="00F257A7"/>
    <w:rsid w:val="00F30C56"/>
    <w:rsid w:val="00F561DF"/>
    <w:rsid w:val="00F56F74"/>
    <w:rsid w:val="00F65BED"/>
    <w:rsid w:val="00F849E3"/>
    <w:rsid w:val="00F93B51"/>
    <w:rsid w:val="00FB062E"/>
    <w:rsid w:val="00FB46C8"/>
    <w:rsid w:val="00FB64FF"/>
    <w:rsid w:val="00FB718B"/>
    <w:rsid w:val="00FC5A4F"/>
    <w:rsid w:val="00FD2F97"/>
    <w:rsid w:val="00FD427D"/>
    <w:rsid w:val="00FD5646"/>
    <w:rsid w:val="00FD5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80849"/>
    <w:pPr>
      <w:spacing w:lineRule="auto" w:line="276" w:after="200"/>
      <w:ind w:left="720"/>
      <w:contextualSpacing/>
    </w:pPr>
    <w:rPr>
      <w:rFonts w:cs="Times New Roman" w:eastAsia="Calibri" w:hAnsi="Calibri" w:ascii="Calibri"/>
      <w:lang w:eastAsia="en-US"/>
    </w:rPr>
  </w:style>
  <w:style w:customStyle="true" w:styleId="Standard" w:type="paragraph">
    <w:name w:val="Standard"/>
    <w:rsid w:val="002A74CB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Standard"/>
    <w:rsid w:val="00A03F84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9E7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1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17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1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1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80849"/>
    <w:pPr>
      <w:spacing w:after="200" w:line="276" w:lineRule="auto"/>
      <w:ind w:left="720"/>
      <w:contextualSpacing/>
    </w:pPr>
    <w:rPr>
      <w:rFonts w:ascii="Calibri" w:cs="Times New Roman" w:eastAsia="Calibri" w:hAnsi="Calibri"/>
      <w:lang w:eastAsia="en-US"/>
    </w:rPr>
  </w:style>
  <w:style w:customStyle="1" w:styleId="Standard" w:type="paragraph">
    <w:name w:val="Standard"/>
    <w:rsid w:val="002A74CB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Standard"/>
    <w:rsid w:val="00A03F84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9E7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1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17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1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1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2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05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83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010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6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74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26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94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9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1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12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20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50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8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959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9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4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8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8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9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473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2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2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71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3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29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05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4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63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60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3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543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67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77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St-432/2015-44</izvorni_sadrzaj>
    <derivirana_varijabla naziv="DomainObject.Oznaka_1">St-432/2015-44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0201C-5706-4BA5-B332-AFDCF8990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2766</properties:Characters>
  <properties:Lines>283</properties:Lines>
  <properties:Paragraphs>199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2017-10-26T12:16:00Z</dcterms:created>
  <dc:creator>M</dc:creator>
  <cp:lastModifiedBy>Kristina Švajger</cp:lastModifiedBy>
  <cp:lastPrinted>2017-10-25T10:40:00Z</cp:lastPrinted>
  <dcterms:modified xmlns:xsi="http://www.w3.org/2001/XMLSchema-instance" xsi:type="dcterms:W3CDTF">2017-10-26T12:16:00Z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St-432/2015-44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