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2c5b" w14:paraId="f622c5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545DF">
        <w:rPr>
          <w:lang w:val="hr-HR"/>
        </w:rPr>
        <w:t>827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545DF">
        <w:rPr>
          <w:lang w:val="hr-HR"/>
        </w:rPr>
        <w:t>LAUDO USLUGE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5D2C38">
        <w:rPr>
          <w:lang w:val="hr-HR"/>
        </w:rPr>
        <w:t>proizvodnju</w:t>
      </w:r>
      <w:r w:rsidR="00E33528">
        <w:rPr>
          <w:lang w:val="hr-HR"/>
        </w:rPr>
        <w:t>, trgovinu</w:t>
      </w:r>
      <w:r w:rsidR="00CD55C0">
        <w:rPr>
          <w:lang w:val="hr-HR"/>
        </w:rPr>
        <w:t xml:space="preserve"> i </w:t>
      </w:r>
      <w:r w:rsidR="00EA01CB">
        <w:rPr>
          <w:lang w:val="hr-HR"/>
        </w:rPr>
        <w:t>usluge,</w:t>
      </w:r>
      <w:r w:rsidR="00A67EF5">
        <w:rPr>
          <w:lang w:val="hr-HR"/>
        </w:rPr>
        <w:t xml:space="preserve"> </w:t>
      </w:r>
      <w:r w:rsidR="00420914">
        <w:rPr>
          <w:lang w:val="hr-HR"/>
        </w:rPr>
        <w:t>Zagreb</w:t>
      </w:r>
      <w:r w:rsidR="00B545DF">
        <w:rPr>
          <w:lang w:val="hr-HR"/>
        </w:rPr>
        <w:t>, 8. Podbrežje 30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B545DF">
        <w:rPr>
          <w:lang w:val="hr-HR"/>
        </w:rPr>
        <w:t xml:space="preserve"> 080480919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B545DF">
        <w:rPr>
          <w:lang w:val="hr-HR"/>
        </w:rPr>
        <w:t>66969933810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545DF">
        <w:rPr>
          <w:lang w:val="hr-HR"/>
        </w:rPr>
        <w:t>827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545DF">
        <w:rPr>
          <w:lang w:val="hr-HR"/>
        </w:rPr>
        <w:t>74</w:t>
      </w:r>
      <w:r w:rsidR="00763668">
        <w:rPr>
          <w:lang w:val="hr-HR"/>
        </w:rPr>
        <w:t>.</w:t>
      </w:r>
      <w:r w:rsidR="00B545DF">
        <w:rPr>
          <w:lang w:val="hr-HR"/>
        </w:rPr>
        <w:t>178</w:t>
      </w:r>
      <w:r w:rsidR="00763668">
        <w:rPr>
          <w:lang w:val="hr-HR"/>
        </w:rPr>
        <w:t>,</w:t>
      </w:r>
      <w:r w:rsidR="00B545DF">
        <w:rPr>
          <w:lang w:val="hr-HR"/>
        </w:rPr>
        <w:t>96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545DF">
        <w:rPr>
          <w:lang w:val="hr-HR"/>
        </w:rPr>
        <w:t>Jadranko Popržan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763668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B545DF">
        <w:rPr>
          <w:lang w:val="hr-HR"/>
        </w:rPr>
        <w:t>8. Podbrežje 30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545DF">
        <w:rPr>
          <w:lang w:val="hr-HR"/>
        </w:rPr>
        <w:t>43960995672</w:t>
      </w:r>
      <w:r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CB466C">
        <w:rPr>
          <w:lang w:val="hr-HR"/>
        </w:rPr>
        <w:t xml:space="preserve">Vlasta Popržan iz Zagreba, 8. Podbrežje 30, OIB:00206287421,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B466C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B466C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CB466C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CB466C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931" w:rsidR="006B0931">
      <w:r>
        <w:separator/>
      </w:r>
    </w:p>
  </w:endnote>
  <w:endnote w:id="0" w:type="continuationSeparator">
    <w:p w:rsidRDefault="006B0931" w:rsidR="006B0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931" w:rsidR="006B0931">
      <w:r>
        <w:separator/>
      </w:r>
    </w:p>
  </w:footnote>
  <w:footnote w:id="0" w:type="continuationSeparator">
    <w:p w:rsidRDefault="006B0931" w:rsidR="006B0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486B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B0931"/>
    <w:rsid w:val="006B32F7"/>
    <w:rsid w:val="006E7557"/>
    <w:rsid w:val="00763668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975BE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435AB"/>
    <w:rsid w:val="00C47897"/>
    <w:rsid w:val="00C560A8"/>
    <w:rsid w:val="00C765CD"/>
    <w:rsid w:val="00CA6057"/>
    <w:rsid w:val="00CB466C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33528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6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6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LAUDO USLUGE d.o.o. zastupanog po punomoćniku Vlasta Popržan; Jadranko Popržan</izvorni_sadrzaj>
    <derivirana_varijabla naziv="DomainObject.Predmet.ProtustrankaFormated_1">  LAUDO USLUGE d.o.o. zastupanog po punomoćniku Vlasta Popržan; Jadranko Popržan</derivirana_varijabla>
  </DomainObject.Predmet.ProtustrankaFormated>
  <DomainObject.Predmet.ProtustrankaFormatedOIB>
    <izvorni_sadrzaj>  LAUDO USLUGE d.o.o., OIB 66969933810 zastupanog po punomoćniku Vlasta Popržan; Jadranko Popržan</izvorni_sadrzaj>
    <derivirana_varijabla naziv="DomainObject.Predmet.ProtustrankaFormatedOIB_1">  LAUDO USLUGE d.o.o., OIB 66969933810 zastupanog po punomoćniku Vlasta Popržan; Jadranko Popržan</derivirana_varijabla>
  </DomainObject.Predmet.ProtustrankaFormatedOIB>
  <DomainObject.Predmet.ProtustrankaFormatedWithAdress>
    <izvorni_sadrzaj> LAUDO USLUGE d.o.o., 8. Podbrežje 30, 10000 Zagreb zastupanog po punomoćniku Vlasta Popržan; Jadranko Popržan</izvorni_sadrzaj>
    <derivirana_varijabla naziv="DomainObject.Predmet.ProtustrankaFormatedWithAdress_1"> LAUDO USLUGE d.o.o., 8. Podbrežje 30, 10000 Zagreb zastupanog po punomoćniku Vlasta Popržan; Jadranko Popržan</derivirana_varijabla>
  </DomainObject.Predmet.ProtustrankaFormatedWithAdress>
  <DomainObject.Predmet.ProtustrankaFormatedWithAdressOIB>
    <izvorni_sadrzaj> LAUDO USLUGE d.o.o., OIB 66969933810, 8. Podbrežje 30, 10000 Zagreb zastupanog po punomoćniku Vlasta Popržan; Jadranko Popržan</izvorni_sadrzaj>
    <derivirana_varijabla naziv="DomainObject.Predmet.ProtustrankaFormatedWithAdressOIB_1"> LAUDO USLUGE d.o.o., OIB 66969933810, 8. Podbrežje 30, 10000 Zagreb zastupanog po punomoćniku Vlasta Popržan; Jadranko Popržan</derivirana_varijabla>
  </DomainObject.Predmet.ProtustrankaFormatedWithAdressOIB>
  <DomainObject.Predmet.ProtustrankaWithAdress>
    <izvorni_sadrzaj>LAUDO USLUGE d.o.o. 8. Podbrežje 30, 10000 Zagreb</izvorni_sadrzaj>
    <derivirana_varijabla naziv="DomainObject.Predmet.ProtustrankaWithAdress_1">LAUDO USLUGE d.o.o. 8. Podbrežje 30, 10000 Zagreb</derivirana_varijabla>
  </DomainObject.Predmet.ProtustrankaWithAdress>
  <DomainObject.Predmet.ProtustrankaWithAdressOIB>
    <izvorni_sadrzaj>LAUDO USLUGE d.o.o., OIB 66969933810, 8. Podbrežje 30, 10000 Zagreb</izvorni_sadrzaj>
    <derivirana_varijabla naziv="DomainObject.Predmet.ProtustrankaWithAdressOIB_1">LAUDO USLUGE d.o.o., OIB 66969933810, 8. Podbrežje 30, 10000 Zagreb</derivirana_varijabla>
  </DomainObject.Predmet.ProtustrankaWithAdressOIB>
  <DomainObject.Predmet.ProtustrankaNazivFormated>
    <izvorni_sadrzaj>LAUDO USLUGE d.o.o.</izvorni_sadrzaj>
    <derivirana_varijabla naziv="DomainObject.Predmet.ProtustrankaNazivFormated_1">LAUDO USLUGE d.o.o.</derivirana_varijabla>
  </DomainObject.Predmet.ProtustrankaNazivFormated>
  <DomainObject.Predmet.ProtustrankaNazivFormatedOIB>
    <izvorni_sadrzaj>LAUDO USLUGE d.o.o., OIB 66969933810</izvorni_sadrzaj>
    <derivirana_varijabla naziv="DomainObject.Predmet.ProtustrankaNazivFormatedOIB_1">LAUDO USLUGE d.o.o., OIB 66969933810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LAUDO USLUGE d.o.o. zastupanog po punomoćniku Vlasta Popržan; Jadranko Popržan</item>
    </izvorni_sadrzaj>
    <derivirana_varijabla naziv="DomainObject.Predmet.ProtuStrankaListFormated_1">
      <item>LAUDO USLUGE d.o.o. zastupanog po punomoćniku Vlasta Popržan; Jadranko Popržan</item>
    </derivirana_varijabla>
  </DomainObject.Predmet.ProtuStrankaListFormated>
  <DomainObject.Predmet.ProtuStrankaListFormatedOIB>
    <izvorni_sadrzaj>
      <item>LAUDO USLUGE d.o.o., OIB 66969933810 zastupanog po punomoćniku Vlasta Popržan; Jadranko Popržan</item>
    </izvorni_sadrzaj>
    <derivirana_varijabla naziv="DomainObject.Predmet.ProtuStrankaListFormatedOIB_1">
      <item>LAUDO USLUGE d.o.o., OIB 66969933810 zastupanog po punomoćniku Vlasta Popržan; Jadranko Popržan</item>
    </derivirana_varijabla>
  </DomainObject.Predmet.ProtuStrankaListFormatedOIB>
  <DomainObject.Predmet.ProtuStrankaListFormatedWithAdress>
    <izvorni_sadrzaj>
      <item>LAUDO USLUGE d.o.o., 8. Podbrežje 30, 10000 Zagreb zastupanog po punomoćniku Vlasta Popržan; Jadranko Popržan</item>
    </izvorni_sadrzaj>
    <derivirana_varijabla naziv="DomainObject.Predmet.ProtuStrankaListFormatedWithAdress_1">
      <item>LAUDO USLUGE d.o.o., 8. Podbrežje 30, 10000 Zagreb zastupanog po punomoćniku Vlasta Popržan; Jadranko Popržan</item>
    </derivirana_varijabla>
  </DomainObject.Predmet.ProtuStrankaListFormatedWithAdress>
  <DomainObject.Predmet.ProtuStrankaListFormatedWithAdressOIB>
    <izvorni_sadrzaj>
      <item>LAUDO USLUGE d.o.o., OIB 66969933810, 8. Podbrežje 30, 10000 Zagreb zastupanog po punomoćniku Vlasta Popržan; Jadranko Popržan</item>
    </izvorni_sadrzaj>
    <derivirana_varijabla naziv="DomainObject.Predmet.ProtuStrankaListFormatedWithAdressOIB_1">
      <item>LAUDO USLUGE d.o.o., OIB 66969933810, 8. Podbrežje 30, 10000 Zagreb zastupanog po punomoćniku Vlasta Popržan; Jadranko Popržan</item>
    </derivirana_varijabla>
  </DomainObject.Predmet.ProtuStrankaListFormatedWithAdressOIB>
  <DomainObject.Predmet.ProtuStrankaListNazivFormated>
    <izvorni_sadrzaj>
      <item>LAUDO USLUGE d.o.o.</item>
    </izvorni_sadrzaj>
    <derivirana_varijabla naziv="DomainObject.Predmet.ProtuStrankaListNazivFormated_1">
      <item>LAUDO USLUGE d.o.o.</item>
    </derivirana_varijabla>
  </DomainObject.Predmet.ProtuStrankaListNazivFormated>
  <DomainObject.Predmet.ProtuStrankaListNazivFormatedOIB>
    <izvorni_sadrzaj>
      <item>LAUDO USLUGE d.o.o., OIB 66969933810</item>
    </izvorni_sadrzaj>
    <derivirana_varijabla naziv="DomainObject.Predmet.ProtuStrankaListNazivFormatedOIB_1">
      <item>LAUDO USLUGE d.o.o., OIB 66969933810</item>
    </derivirana_varijabla>
  </DomainObject.Predmet.ProtuStrankaListNazivFormatedOIB>
  <DomainObject.Predmet.OstaliListFormated>
    <izvorni_sadrzaj>
      <item>Jadranko Popržan punomoćnik sudionika u postupku LAUDO USLUGE d.o.o.</item>
      <item>Vlasta Popržan punomoćnik sudionika u postupku LAUDO USLUGE d.o.o.</item>
    </izvorni_sadrzaj>
    <derivirana_varijabla naziv="DomainObject.Predmet.OstaliListFormated_1">
      <item>Jadranko Popržan punomoćnik sudionika u postupku LAUDO USLUGE d.o.o.</item>
      <item>Vlasta Popržan punomoćnik sudionika u postupku LAUDO USLUGE d.o.o.</item>
    </derivirana_varijabla>
  </DomainObject.Predmet.OstaliListFormated>
  <DomainObject.Predmet.OstaliListFormatedOIB>
    <izvorni_sadrzaj>
      <item>Jadranko Popržan, OIB 43960995672 punomoćnik sudionika u postupku LAUDO USLUGE d.o.o.</item>
      <item>Vlasta Popržan, OIB 00206287421 punomoćnik sudionika u postupku LAUDO USLUGE d.o.o.</item>
    </izvorni_sadrzaj>
    <derivirana_varijabla naziv="DomainObject.Predmet.OstaliListFormatedOIB_1">
      <item>Jadranko Popržan, OIB 43960995672 punomoćnik sudionika u postupku LAUDO USLUGE d.o.o.</item>
      <item>Vlasta Popržan, OIB 00206287421 punomoćnik sudionika u postupku LAUDO USLUGE d.o.o.</item>
    </derivirana_varijabla>
  </DomainObject.Predmet.OstaliListFormatedOIB>
  <DomainObject.Predmet.OstaliListFormatedWithAdress>
    <izvorni_sadrzaj>
      <item>Jadranko Popržan, 8. Podbrežje 30, 10000 Zagreb punomoćnik sudionika u postupku LAUDO USLUGE d.o.o.</item>
      <item>Vlasta Popržan, 8. Podbrežje 30, 10000 Zagreb punomoćnik sudionika u postupku LAUDO USLUGE d.o.o.</item>
    </izvorni_sadrzaj>
    <derivirana_varijabla naziv="DomainObject.Predmet.OstaliListFormatedWithAdress_1">
      <item>Jadranko Popržan, 8. Podbrežje 30, 10000 Zagreb punomoćnik sudionika u postupku LAUDO USLUGE d.o.o.</item>
      <item>Vlasta Popržan, 8. Podbrežje 30, 10000 Zagreb punomoćnik sudionika u postupku LAUDO USLUGE d.o.o.</item>
    </derivirana_varijabla>
  </DomainObject.Predmet.OstaliListFormatedWithAdress>
  <DomainObject.Predmet.OstaliListFormatedWithAdressOIB>
    <izvorni_sadrzaj>
      <item>Jadranko Popržan, OIB 43960995672, 8. Podbrežje 30, 10000 Zagreb punomoćnik sudionika u postupku LAUDO USLUGE d.o.o.</item>
      <item>Vlasta Popržan, OIB 00206287421, 8. Podbrežje 30, 10000 Zagreb punomoćnik sudionika u postupku LAUDO USLUGE d.o.o.</item>
    </izvorni_sadrzaj>
    <derivirana_varijabla naziv="DomainObject.Predmet.OstaliListFormatedWithAdressOIB_1">
      <item>Jadranko Popržan, OIB 43960995672, 8. Podbrežje 30, 10000 Zagreb punomoćnik sudionika u postupku LAUDO USLUGE d.o.o.</item>
      <item>Vlasta Popržan, OIB 00206287421, 8. Podbrežje 30, 10000 Zagreb punomoćnik sudionika u postupku LAUDO USLUGE d.o.o.</item>
    </derivirana_varijabla>
  </DomainObject.Predmet.OstaliListFormatedWithAdressOIB>
  <DomainObject.Predmet.OstaliListNazivFormated>
    <izvorni_sadrzaj>
      <item>Jadranko Popržan</item>
      <item>Vlasta Popržan</item>
    </izvorni_sadrzaj>
    <derivirana_varijabla naziv="DomainObject.Predmet.OstaliListNazivFormated_1">
      <item>Jadranko Popržan</item>
      <item>Vlasta Popržan</item>
    </derivirana_varijabla>
  </DomainObject.Predmet.OstaliListNazivFormated>
  <DomainObject.Predmet.OstaliListNazivFormatedOIB>
    <izvorni_sadrzaj>
      <item>Jadranko Popržan, OIB 43960995672</item>
      <item>Vlasta Popržan, OIB 00206287421</item>
    </izvorni_sadrzaj>
    <derivirana_varijabla naziv="DomainObject.Predmet.OstaliListNazivFormatedOIB_1">
      <item>Jadranko Popržan, OIB 43960995672</item>
      <item>Vlasta Popržan, OIB 00206287421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LAUDO USLUGE d.o.o.</izvorni_sadrzaj>
    <derivirana_varijabla naziv="DomainObject.Predmet.ProtustrankaIDrugi_1">LAUDO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LAUDO USLUGE d.o.o., OIB 66969933810, 8. Podbrežje 30, 10000 Zagreb</izvorni_sadrzaj>
    <derivirana_varijabla naziv="DomainObject.Predmet.ProtustrankaIDrugiAdressOIB_1">LAUDO USLUGE d.o.o., OIB 66969933810, 8. Podbrežje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LAUDO USLUGE d.o.o.</item>
      <item>FINA Regionalni centar Zagreb</item>
      <item>Jadranko Popržan</item>
      <item>Vlasta Popržan</item>
    </izvorni_sadrzaj>
    <derivirana_varijabla naziv="DomainObject.Predmet.SudioniciListNaziv_1">
      <item>LAUDO USLUGE d.o.o.</item>
      <item>FINA Regionalni centar Zagreb</item>
      <item>Jadranko Popržan</item>
      <item>Vlasta Popržan</item>
    </derivirana_varijabla>
  </DomainObject.Predmet.SudioniciListNaziv>
  <DomainObject.Predmet.SudioniciListAdressOIB>
    <izvorni_sadrzaj>
      <item>LAUDO USLUGE d.o.o., OIB 66969933810, 8. Podbrežje 30,10000 Zagreb</item>
      <item>FINA Regionalni centar Zagreb, OIB 85821130368, Trg svibanjskih žrtava 1995. br. 1,10000 Zagreb</item>
      <item>Jadranko Popržan, OIB 43960995672, 8. Podbrežje 30,10000 Zagreb</item>
      <item>Vlasta Popržan, OIB 00206287421, 8. Podbrežje 30,10000 Zagreb</item>
    </izvorni_sadrzaj>
    <derivirana_varijabla naziv="DomainObject.Predmet.SudioniciListAdressOIB_1">
      <item>LAUDO USLUGE d.o.o., OIB 66969933810, 8. Podbrežje 30,10000 Zagreb</item>
      <item>FINA Regionalni centar Zagreb, OIB 85821130368, Trg svibanjskih žrtava 1995. br. 1,10000 Zagreb</item>
      <item>Jadranko Popržan, OIB 43960995672, 8. Podbrežje 30,10000 Zagreb</item>
      <item>Vlasta Popržan, OIB 00206287421, 8. Podbrežje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66969933810</item>
      <item>, OIB 85821130368</item>
      <item>, OIB 43960995672</item>
      <item>, OIB 00206287421</item>
    </izvorni_sadrzaj>
    <derivirana_varijabla naziv="DomainObject.Predmet.SudioniciListNazivOIB_1">
      <item>, OIB 66969933810</item>
      <item>, OIB 85821130368</item>
      <item>, OIB 43960995672</item>
      <item>, OIB 00206287421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CA283-41E5-411A-B635-CB9D81691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1817</properties:Characters>
  <properties:Lines>50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2016-06-10T12:29:00Z</dcterms:created>
  <dc:creator>ssabljic</dc:creator>
  <cp:lastModifiedBy>Miroslav Lovreković</cp:lastModifiedBy>
  <cp:lastPrinted>2016-06-10T12:29:00Z</cp:lastPrinted>
  <dcterms:modified xmlns:xsi="http://www.w3.org/2001/XMLSchema-instance" xsi:type="dcterms:W3CDTF">2016-06-10T12:31:00Z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