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1afc" w14:paraId="aba1afc" w:rsidRDefault="00917797" w:rsidP="00917797" w:rsidR="00917797">
      <w:pPr>
        <w:jc w:val="right"/>
        <w15:collapsed w:val="false"/>
      </w:pPr>
      <w:r>
        <w:t>6 St-</w:t>
      </w:r>
      <w:r w:rsidR="009104B5">
        <w:t>17/00-193</w:t>
      </w:r>
    </w:p>
    <w:p w:rsidRDefault="00D34E6B" w:rsidP="00D34E6B" w:rsidR="00D34E6B">
      <w:r>
        <w:rPr>
          <w:rStyle w:val="Naglaeno"/>
        </w:rPr>
        <w:t xml:space="preserve">             </w:t>
      </w:r>
      <w:r w:rsidR="00A606A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E6B" w:rsidP="00D34E6B" w:rsidR="00D34E6B" w:rsidRPr="00D21A2C"/>
    <w:p w:rsidRDefault="00D34E6B" w:rsidP="00D34E6B" w:rsidR="00D34E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34E6B" w:rsidP="00D34E6B" w:rsidR="00D34E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34E6B" w:rsidP="0069605B" w:rsidR="009177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33B9" w:rsidP="0069605B" w:rsidR="004533B9" w:rsidRPr="0069605B">
      <w:pPr>
        <w:ind w:hanging="720" w:left="360"/>
        <w:rPr>
          <w:sz w:val="22"/>
          <w:szCs w:val="22"/>
        </w:rPr>
      </w:pPr>
    </w:p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69605B" w:rsidR="00917797" w:rsidRPr="00CB0EEF">
      <w:pPr>
        <w:jc w:val="center"/>
      </w:pPr>
      <w:r w:rsidRPr="00CB0EEF">
        <w:t>R J E Š E N J E</w:t>
      </w:r>
    </w:p>
    <w:p w:rsidRDefault="00917797" w:rsidP="00917797" w:rsidR="00917797">
      <w:pPr>
        <w:rPr>
          <w:b/>
        </w:rPr>
      </w:pPr>
    </w:p>
    <w:p w:rsidRDefault="004533B9" w:rsidP="00917797" w:rsidR="004533B9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554EE">
        <w:t>stečajnoj sutkinji</w:t>
      </w:r>
      <w:r>
        <w:t xml:space="preserve"> Nadi Roso, u </w:t>
      </w:r>
      <w:r w:rsidR="008A2D26">
        <w:t>stečajnom postupku nad dužnikom</w:t>
      </w:r>
      <w:r>
        <w:t xml:space="preserve"> </w:t>
      </w:r>
      <w:r w:rsidR="004554EE">
        <w:rPr>
          <w:b/>
        </w:rPr>
        <w:t xml:space="preserve">stečajna masa iza </w:t>
      </w:r>
      <w:r w:rsidR="002E06A1" w:rsidRPr="002E06A1">
        <w:rPr>
          <w:b/>
        </w:rPr>
        <w:t xml:space="preserve"> </w:t>
      </w:r>
      <w:r w:rsidR="009104B5">
        <w:rPr>
          <w:b/>
        </w:rPr>
        <w:t>PP Nijemci</w:t>
      </w:r>
      <w:r w:rsidR="0069605B">
        <w:rPr>
          <w:b/>
        </w:rPr>
        <w:t xml:space="preserve"> d.d. u stečaju </w:t>
      </w:r>
      <w:r w:rsidR="009104B5">
        <w:rPr>
          <w:b/>
        </w:rPr>
        <w:t>Nijemci</w:t>
      </w:r>
      <w:r w:rsidR="002E06A1" w:rsidRPr="002E06A1">
        <w:rPr>
          <w:b/>
        </w:rPr>
        <w:t xml:space="preserve">, </w:t>
      </w:r>
      <w:r>
        <w:t xml:space="preserve">dana </w:t>
      </w:r>
      <w:r w:rsidR="0069605B">
        <w:t>6. prosinca</w:t>
      </w:r>
      <w:r w:rsidR="00DA7E64">
        <w:t xml:space="preserve"> 2016. g.,</w:t>
      </w:r>
      <w:r>
        <w:t xml:space="preserve">   </w:t>
      </w:r>
    </w:p>
    <w:p w:rsidRDefault="00917797" w:rsidP="0069605B" w:rsidR="00917797">
      <w:pPr>
        <w:tabs>
          <w:tab w:pos="3825" w:val="left"/>
          <w:tab w:pos="4215" w:val="left"/>
          <w:tab w:pos="4889" w:val="center"/>
        </w:tabs>
        <w:ind w:firstLine="708"/>
        <w:jc w:val="both"/>
      </w:pPr>
      <w:r>
        <w:t xml:space="preserve">        </w:t>
      </w:r>
      <w:r w:rsidR="00D43B80">
        <w:tab/>
      </w:r>
      <w:r w:rsidR="002E781C">
        <w:tab/>
      </w:r>
      <w:r w:rsidR="004B618A">
        <w:tab/>
      </w:r>
    </w:p>
    <w:p w:rsidRDefault="004533B9" w:rsidP="0069605B" w:rsidR="004533B9">
      <w:pPr>
        <w:tabs>
          <w:tab w:pos="3825" w:val="left"/>
          <w:tab w:pos="4215" w:val="left"/>
          <w:tab w:pos="4889" w:val="center"/>
        </w:tabs>
        <w:ind w:firstLine="708"/>
        <w:jc w:val="both"/>
      </w:pP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69605B" w:rsidR="00917797"/>
    <w:p w:rsidRDefault="004533B9" w:rsidP="0069605B" w:rsidR="004533B9" w:rsidRPr="00CB0EEF"/>
    <w:p w:rsidRDefault="003A0321" w:rsidP="0069605B" w:rsidR="00873E0F">
      <w:pPr>
        <w:pStyle w:val="Odlomakpopisa"/>
        <w:numPr>
          <w:ilvl w:val="0"/>
          <w:numId w:val="11"/>
        </w:numPr>
        <w:jc w:val="both"/>
      </w:pPr>
      <w:r>
        <w:t xml:space="preserve">Određuje se nastavak stečajnog postupka nad </w:t>
      </w:r>
      <w:r w:rsidR="00D43B80" w:rsidRPr="0069605B">
        <w:rPr>
          <w:b/>
        </w:rPr>
        <w:t xml:space="preserve">stečajnom masom iza </w:t>
      </w:r>
      <w:r w:rsidR="004533B9">
        <w:rPr>
          <w:b/>
        </w:rPr>
        <w:t>PP Nijemci d.d. u stečaju Nijemci</w:t>
      </w:r>
      <w:r w:rsidR="00873E0F">
        <w:t>.</w:t>
      </w:r>
    </w:p>
    <w:p w:rsidRDefault="003A0321" w:rsidP="0069605B" w:rsidR="0069605B" w:rsidRPr="0069605B">
      <w:pPr>
        <w:pStyle w:val="Odlomakpopisa"/>
        <w:numPr>
          <w:ilvl w:val="0"/>
          <w:numId w:val="11"/>
        </w:numPr>
        <w:jc w:val="both"/>
      </w:pPr>
      <w:r>
        <w:t>Stečajn</w:t>
      </w:r>
      <w:r w:rsidR="00D43B80">
        <w:t>o</w:t>
      </w:r>
      <w:r>
        <w:t>m upravitelj</w:t>
      </w:r>
      <w:r w:rsidR="00D43B80">
        <w:t>icom</w:t>
      </w:r>
      <w:r>
        <w:t xml:space="preserve"> imenuje se</w:t>
      </w:r>
      <w:r w:rsidR="0069605B">
        <w:t xml:space="preserve"> </w:t>
      </w:r>
      <w:r w:rsidR="0069605B" w:rsidRPr="0069605B">
        <w:rPr>
          <w:b/>
        </w:rPr>
        <w:t>Sanda Marinac, Požega, K. Krešimira 53, OIB: 01875522309</w:t>
      </w:r>
      <w:r w:rsidR="0069605B">
        <w:rPr>
          <w:b/>
        </w:rPr>
        <w:t>.</w:t>
      </w:r>
    </w:p>
    <w:p w:rsidRDefault="00AE48E6" w:rsidP="0069605B" w:rsidR="00AE48E6">
      <w:pPr>
        <w:pStyle w:val="Odlomakpopisa"/>
        <w:numPr>
          <w:ilvl w:val="0"/>
          <w:numId w:val="11"/>
        </w:numPr>
        <w:jc w:val="both"/>
      </w:pPr>
      <w:r>
        <w:t>Stečajn</w:t>
      </w:r>
      <w:r w:rsidR="00D43B80">
        <w:t xml:space="preserve">a upraviteljica </w:t>
      </w:r>
      <w:r w:rsidR="0069605B">
        <w:t>Sandra Marinac</w:t>
      </w:r>
      <w:r w:rsidR="00D43B80">
        <w:t xml:space="preserve"> dužna</w:t>
      </w:r>
      <w:r w:rsidR="00AE5116">
        <w:t xml:space="preserve"> je</w:t>
      </w:r>
      <w:r>
        <w:t xml:space="preserve"> u roku od </w:t>
      </w:r>
      <w:r w:rsidR="00D43B80">
        <w:t>8 d</w:t>
      </w:r>
      <w:r>
        <w:t xml:space="preserve">ana od pravomoćnosti ovog rješenja dostaviti stečajnoj sutkinji izvješće o radnjama za  provedbu stečajnog postupka nad </w:t>
      </w:r>
      <w:r w:rsidR="00873E0F">
        <w:t>stečajnom masom</w:t>
      </w:r>
      <w:r>
        <w:t>.</w:t>
      </w:r>
    </w:p>
    <w:p w:rsidRDefault="00D0532F" w:rsidP="003A0321" w:rsidR="003A0321">
      <w:pPr>
        <w:pStyle w:val="Odlomakpopisa"/>
        <w:numPr>
          <w:ilvl w:val="0"/>
          <w:numId w:val="11"/>
        </w:numPr>
        <w:jc w:val="both"/>
      </w:pPr>
      <w:r>
        <w:t>Određuje se da se stečajna masa temeljem ovog rješenja upiše u sudski registar Trgovačkog suda u Osijeku (čl. 133 st. 2 Stečajnog zakona NN br. 71/15).</w:t>
      </w:r>
    </w:p>
    <w:p w:rsidRDefault="00D43B80" w:rsidP="003A0321" w:rsidR="00D43B80"/>
    <w:p w:rsidRDefault="003A0321" w:rsidP="003A0321" w:rsidR="003A0321">
      <w:pPr>
        <w:jc w:val="center"/>
      </w:pPr>
      <w:r>
        <w:t>Obrazloženje</w:t>
      </w:r>
    </w:p>
    <w:p w:rsidRDefault="00D43B80" w:rsidP="00AE48E6" w:rsidR="00D43B80"/>
    <w:p w:rsidRDefault="004554EE" w:rsidP="003A0321" w:rsidR="0069605B">
      <w:pPr>
        <w:ind w:firstLine="708"/>
        <w:jc w:val="both"/>
      </w:pPr>
      <w:r>
        <w:t xml:space="preserve">Rješenjem Trgovačkog suda u Osijeku broj </w:t>
      </w:r>
      <w:r w:rsidR="0069605B">
        <w:t>St-</w:t>
      </w:r>
      <w:r w:rsidR="009104B5">
        <w:t>17</w:t>
      </w:r>
      <w:r w:rsidR="0069605B">
        <w:t xml:space="preserve">/2000 od </w:t>
      </w:r>
      <w:r w:rsidR="004533B9">
        <w:t>22. prosinca 2004. g.</w:t>
      </w:r>
      <w:r w:rsidR="0069605B">
        <w:t xml:space="preserve"> zaključen je stečajni postupak nad dužnikom </w:t>
      </w:r>
      <w:r w:rsidR="004533B9">
        <w:rPr>
          <w:b/>
        </w:rPr>
        <w:t>PP Nijemci d.d. u stečaju Nijemci</w:t>
      </w:r>
      <w:r w:rsidR="004533B9">
        <w:t xml:space="preserve"> </w:t>
      </w:r>
      <w:r w:rsidR="0069605B">
        <w:t xml:space="preserve">te je isti brisan Rješenjem ovog suda </w:t>
      </w:r>
      <w:r w:rsidR="00D43B80">
        <w:t>Tt-</w:t>
      </w:r>
      <w:r w:rsidR="0069605B">
        <w:t>05/</w:t>
      </w:r>
      <w:r w:rsidR="004533B9">
        <w:t>75-2 od 17. siječnja 2005. g.</w:t>
      </w:r>
    </w:p>
    <w:p w:rsidRDefault="0069605B" w:rsidP="003A0321" w:rsidR="0069605B">
      <w:pPr>
        <w:ind w:firstLine="708"/>
        <w:jc w:val="both"/>
      </w:pPr>
    </w:p>
    <w:p w:rsidRDefault="0069605B" w:rsidP="0069605B" w:rsidR="00D43B80">
      <w:pPr>
        <w:ind w:firstLine="708"/>
        <w:jc w:val="both"/>
      </w:pPr>
      <w:r w:rsidRPr="0069605B">
        <w:t xml:space="preserve"> Uplatom dana </w:t>
      </w:r>
      <w:r w:rsidR="004533B9">
        <w:t xml:space="preserve">29. siječnja 2016. g. od strane stečajne mase iza Cibalae banka </w:t>
      </w:r>
      <w:r w:rsidRPr="0069605B">
        <w:t xml:space="preserve"> d.d. u</w:t>
      </w:r>
      <w:r w:rsidR="004533B9">
        <w:t xml:space="preserve"> iznosu od 40.971,23 kn i od strane</w:t>
      </w:r>
      <w:r w:rsidRPr="0069605B">
        <w:t xml:space="preserve"> Duško Zec iz Osijeka </w:t>
      </w:r>
      <w:r w:rsidR="004533B9">
        <w:t>dana 8.11.2016. g. u iznosu od 8.194,25 kn u st</w:t>
      </w:r>
      <w:r w:rsidRPr="0069605B">
        <w:t>ečajnoj masi</w:t>
      </w:r>
      <w:r w:rsidR="004533B9">
        <w:t xml:space="preserve"> su</w:t>
      </w:r>
      <w:r w:rsidRPr="0069605B">
        <w:t xml:space="preserve"> evidentiran</w:t>
      </w:r>
      <w:r w:rsidR="004533B9">
        <w:t>a navedena novčana sredstva</w:t>
      </w:r>
      <w:r>
        <w:t>.</w:t>
      </w:r>
    </w:p>
    <w:p w:rsidRDefault="0069605B" w:rsidP="0069605B" w:rsidR="0069605B">
      <w:pPr>
        <w:ind w:firstLine="708"/>
        <w:jc w:val="both"/>
      </w:pPr>
    </w:p>
    <w:p w:rsidRDefault="00D43B80" w:rsidP="0069605B" w:rsidR="0069605B">
      <w:pPr>
        <w:ind w:firstLine="708"/>
        <w:jc w:val="both"/>
      </w:pPr>
      <w:r>
        <w:t xml:space="preserve">Slijedom navedenog valjalo je sukladno čl. </w:t>
      </w:r>
      <w:r w:rsidR="003A0321">
        <w:t xml:space="preserve">199. </w:t>
      </w:r>
      <w:r>
        <w:t>st.</w:t>
      </w:r>
      <w:r w:rsidR="000B6BE9">
        <w:t xml:space="preserve"> 1 t.</w:t>
      </w:r>
      <w:r>
        <w:t xml:space="preserve"> </w:t>
      </w:r>
      <w:r w:rsidR="000B6BE9">
        <w:t>3 i st. 2</w:t>
      </w:r>
      <w:r>
        <w:t xml:space="preserve"> </w:t>
      </w:r>
      <w:r w:rsidR="003A0321">
        <w:t>Stečajnog zakona („Narodne novine“ broj 44/96, 29/99, 129/00, 123/03, 197/03  187/04</w:t>
      </w:r>
      <w:r w:rsidR="000B6BE9">
        <w:t>, 82/06,  116/10, 25/12, 133/12 i</w:t>
      </w:r>
      <w:r w:rsidR="003A0321">
        <w:t xml:space="preserve"> 45/13  u daljnjem tekstu SZ) riješiti kao u izreci</w:t>
      </w:r>
      <w:r w:rsidR="004554EE">
        <w:t xml:space="preserve"> a za stečajn</w:t>
      </w:r>
      <w:r>
        <w:t>u</w:t>
      </w:r>
      <w:r w:rsidR="004554EE">
        <w:t xml:space="preserve"> upravitelj</w:t>
      </w:r>
      <w:r>
        <w:t>icu</w:t>
      </w:r>
      <w:r w:rsidR="004554EE">
        <w:t xml:space="preserve"> </w:t>
      </w: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4533B9" w:rsidP="004533B9" w:rsidR="004533B9">
      <w:pPr>
        <w:jc w:val="right"/>
      </w:pPr>
      <w:r>
        <w:t>6 St-17/00-193</w:t>
      </w: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69605B">
      <w:pPr>
        <w:jc w:val="both"/>
      </w:pPr>
    </w:p>
    <w:p w:rsidRDefault="0069605B" w:rsidP="0069605B" w:rsidR="00E22877">
      <w:pPr>
        <w:jc w:val="both"/>
      </w:pPr>
      <w:r>
        <w:t xml:space="preserve">automatskim odabirom </w:t>
      </w:r>
      <w:r w:rsidR="004554EE">
        <w:t xml:space="preserve"> imenovati</w:t>
      </w:r>
      <w:r>
        <w:t xml:space="preserve"> Sandu Marinac iz </w:t>
      </w:r>
      <w:r w:rsidR="004554EE">
        <w:t xml:space="preserve"> </w:t>
      </w:r>
      <w:r>
        <w:t>Požege a sukladno čl. 84 i 85 Stečajnog zakona (NN br. 71/15) u vezi s čl. 441 st. 2 SZ.</w:t>
      </w:r>
    </w:p>
    <w:p w:rsidRDefault="00E22877" w:rsidP="003A0321" w:rsidR="00E22877"/>
    <w:p w:rsidRDefault="0069605B" w:rsidP="003A0321" w:rsidR="0069605B"/>
    <w:p w:rsidRDefault="0069605B" w:rsidP="003A0321" w:rsidR="0069605B"/>
    <w:p w:rsidRDefault="0069605B" w:rsidP="003A0321" w:rsidR="0069605B"/>
    <w:p w:rsidRDefault="003A0321" w:rsidP="003A0321" w:rsidR="003A0321">
      <w:pPr>
        <w:tabs>
          <w:tab w:pos="4535" w:val="center"/>
          <w:tab w:pos="6300" w:val="left"/>
        </w:tabs>
      </w:pPr>
      <w:r>
        <w:tab/>
        <w:t xml:space="preserve">U Osijeku </w:t>
      </w:r>
      <w:r w:rsidR="0069605B">
        <w:t>6. prosinca</w:t>
      </w:r>
      <w:r>
        <w:t xml:space="preserve"> 2016. g.</w:t>
      </w:r>
    </w:p>
    <w:p w:rsidRDefault="003A0321" w:rsidP="003A0321" w:rsidR="003A0321">
      <w:pPr>
        <w:jc w:val="center"/>
      </w:pPr>
    </w:p>
    <w:p w:rsidRDefault="003A0321" w:rsidP="003A0321" w:rsidR="003A0321">
      <w:r>
        <w:t xml:space="preserve">                                                                        </w:t>
      </w:r>
    </w:p>
    <w:p w:rsidRDefault="004554EE" w:rsidP="003A0321" w:rsidR="003A032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A0321">
        <w:tab/>
        <w:t>STEČAJN</w:t>
      </w:r>
      <w:r>
        <w:t>A SUTKINJA</w:t>
      </w:r>
    </w:p>
    <w:p w:rsidRDefault="004554EE" w:rsidP="003A0321" w:rsidR="003A0321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3A0321">
        <w:t xml:space="preserve">  Nada Roso</w:t>
      </w:r>
    </w:p>
    <w:p w:rsidRDefault="003A0321" w:rsidP="003A0321" w:rsidR="003A0321">
      <w:pPr>
        <w:jc w:val="both"/>
      </w:pPr>
    </w:p>
    <w:p w:rsidRDefault="003A0321" w:rsidP="003A0321" w:rsidR="003A0321" w:rsidRPr="00650737">
      <w:pPr>
        <w:jc w:val="both"/>
      </w:pPr>
    </w:p>
    <w:p w:rsidRDefault="003A0321" w:rsidP="003A0321" w:rsidR="003A0321" w:rsidRPr="00650737">
      <w:pPr>
        <w:jc w:val="both"/>
      </w:pPr>
      <w:r w:rsidRPr="00650737">
        <w:t>POUKA O PRAVNOM LIJEKU:</w:t>
      </w:r>
    </w:p>
    <w:p w:rsidRDefault="003A0321" w:rsidP="003A0321" w:rsidR="003A0321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3A0321" w:rsidP="003A0321" w:rsidR="003A0321">
      <w:pPr>
        <w:pStyle w:val="Tijeloteksta"/>
      </w:pP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4650A4" w:rsidP="00D72724" w:rsidR="001D1350" w:rsidRPr="0069605B">
      <w:pPr>
        <w:numPr>
          <w:ilvl w:val="0"/>
          <w:numId w:val="5"/>
        </w:numPr>
        <w:tabs>
          <w:tab w:pos="6240" w:val="left"/>
        </w:tabs>
      </w:pPr>
      <w:r>
        <w:t xml:space="preserve">st. uprav. </w:t>
      </w:r>
      <w:r w:rsidR="0069605B" w:rsidRPr="0069605B">
        <w:t>Sanda Marinac, Požega, K. Krešimira 53</w:t>
      </w:r>
    </w:p>
    <w:p w:rsidRDefault="007A716B" w:rsidP="004650A4" w:rsidR="007A716B">
      <w:pPr>
        <w:numPr>
          <w:ilvl w:val="0"/>
          <w:numId w:val="5"/>
        </w:numPr>
        <w:tabs>
          <w:tab w:pos="6240" w:val="left"/>
        </w:tabs>
      </w:pPr>
      <w:r>
        <w:t xml:space="preserve">ŽDO </w:t>
      </w:r>
      <w:r w:rsidR="0069605B">
        <w:t>Vukovar</w:t>
      </w:r>
    </w:p>
    <w:p w:rsidRDefault="00A606A2" w:rsidP="00A606A2" w:rsidR="00A606A2">
      <w:pPr>
        <w:numPr>
          <w:ilvl w:val="0"/>
          <w:numId w:val="5"/>
        </w:numPr>
        <w:tabs>
          <w:tab w:pos="6240" w:val="left"/>
        </w:tabs>
      </w:pPr>
      <w:r>
        <w:t>Registar suda – odmah</w:t>
      </w:r>
      <w:r w:rsidR="000B6BE9">
        <w:t xml:space="preserve"> – putem dostavnice i kroz aplikaciju</w:t>
      </w:r>
    </w:p>
    <w:p w:rsidRDefault="007A716B" w:rsidP="0041777C" w:rsidR="00CF3F89">
      <w:pPr>
        <w:numPr>
          <w:ilvl w:val="0"/>
          <w:numId w:val="5"/>
        </w:numPr>
        <w:tabs>
          <w:tab w:pos="6240" w:val="left"/>
        </w:tabs>
      </w:pPr>
      <w:r>
        <w:t>e-ogl. pl.</w:t>
      </w:r>
      <w:r w:rsidR="00A606A2">
        <w:t xml:space="preserve"> </w:t>
      </w:r>
    </w:p>
    <w:p w:rsidRDefault="000B6BE9" w:rsidP="00B7625F" w:rsidR="00B7625F">
      <w:pPr>
        <w:numPr>
          <w:ilvl w:val="0"/>
          <w:numId w:val="5"/>
        </w:numPr>
        <w:tabs>
          <w:tab w:pos="6240" w:val="left"/>
        </w:tabs>
      </w:pPr>
      <w:r>
        <w:t>K-</w:t>
      </w:r>
      <w:r w:rsidR="0069605B">
        <w:t>6.1.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/>
    <w:p w:rsidRDefault="003A0321" w:rsidP="00B7625F" w:rsidR="003A0321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3D223F" w:rsidR="00B7625F" w:rsidRPr="00B35E7C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80E" w:rsidR="009D480E">
      <w:r>
        <w:separator/>
      </w:r>
    </w:p>
  </w:endnote>
  <w:endnote w:id="0" w:type="continuationSeparator">
    <w:p w:rsidRDefault="009D480E" w:rsidR="009D4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80E" w:rsidR="009D480E">
      <w:r>
        <w:separator/>
      </w:r>
    </w:p>
  </w:footnote>
  <w:footnote w:id="0" w:type="continuationSeparator">
    <w:p w:rsidRDefault="009D480E" w:rsidR="009D48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D223F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3FB37534"/>
    <w:multiLevelType w:val="hybridMultilevel"/>
    <w:tmpl w:val="C090E848"/>
    <w:lvl w:tplc="72B2832C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B6BE9"/>
    <w:rsid w:val="000D77E1"/>
    <w:rsid w:val="000D7B23"/>
    <w:rsid w:val="00103FBD"/>
    <w:rsid w:val="00161BD6"/>
    <w:rsid w:val="00173460"/>
    <w:rsid w:val="001D1350"/>
    <w:rsid w:val="00242A99"/>
    <w:rsid w:val="00260027"/>
    <w:rsid w:val="00275B80"/>
    <w:rsid w:val="00280570"/>
    <w:rsid w:val="002E06A1"/>
    <w:rsid w:val="002E781C"/>
    <w:rsid w:val="00363C96"/>
    <w:rsid w:val="00397533"/>
    <w:rsid w:val="003A0321"/>
    <w:rsid w:val="003B2C17"/>
    <w:rsid w:val="003C65D2"/>
    <w:rsid w:val="003D223F"/>
    <w:rsid w:val="003F6C13"/>
    <w:rsid w:val="0041777C"/>
    <w:rsid w:val="00447F7D"/>
    <w:rsid w:val="004533B9"/>
    <w:rsid w:val="00454D53"/>
    <w:rsid w:val="004554EE"/>
    <w:rsid w:val="004650A4"/>
    <w:rsid w:val="00467307"/>
    <w:rsid w:val="00473576"/>
    <w:rsid w:val="00486E2E"/>
    <w:rsid w:val="00492B0C"/>
    <w:rsid w:val="004A7EB3"/>
    <w:rsid w:val="004B618A"/>
    <w:rsid w:val="00514641"/>
    <w:rsid w:val="005C6CA6"/>
    <w:rsid w:val="00612D2C"/>
    <w:rsid w:val="00667570"/>
    <w:rsid w:val="006862FF"/>
    <w:rsid w:val="0069605B"/>
    <w:rsid w:val="007349D2"/>
    <w:rsid w:val="00781A1C"/>
    <w:rsid w:val="00791CE2"/>
    <w:rsid w:val="007A1FD7"/>
    <w:rsid w:val="007A2BE6"/>
    <w:rsid w:val="007A716B"/>
    <w:rsid w:val="007E5628"/>
    <w:rsid w:val="00873E0F"/>
    <w:rsid w:val="008928D7"/>
    <w:rsid w:val="008A2D26"/>
    <w:rsid w:val="008C1D08"/>
    <w:rsid w:val="008E5E6E"/>
    <w:rsid w:val="009104B5"/>
    <w:rsid w:val="00910AAD"/>
    <w:rsid w:val="00917797"/>
    <w:rsid w:val="00934355"/>
    <w:rsid w:val="00966102"/>
    <w:rsid w:val="009D480E"/>
    <w:rsid w:val="00A466A6"/>
    <w:rsid w:val="00A52821"/>
    <w:rsid w:val="00A606A2"/>
    <w:rsid w:val="00A65909"/>
    <w:rsid w:val="00AA096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625DD"/>
    <w:rsid w:val="00CB1194"/>
    <w:rsid w:val="00CB3C8D"/>
    <w:rsid w:val="00CC4FE5"/>
    <w:rsid w:val="00CE74F6"/>
    <w:rsid w:val="00CF3F89"/>
    <w:rsid w:val="00D00212"/>
    <w:rsid w:val="00D00603"/>
    <w:rsid w:val="00D0532F"/>
    <w:rsid w:val="00D34E6B"/>
    <w:rsid w:val="00D422C8"/>
    <w:rsid w:val="00D43B80"/>
    <w:rsid w:val="00D72724"/>
    <w:rsid w:val="00D90419"/>
    <w:rsid w:val="00DA4C43"/>
    <w:rsid w:val="00DA7E64"/>
    <w:rsid w:val="00DB2600"/>
    <w:rsid w:val="00E22877"/>
    <w:rsid w:val="00E53277"/>
    <w:rsid w:val="00EA095A"/>
    <w:rsid w:val="00EB598F"/>
    <w:rsid w:val="00F223A6"/>
    <w:rsid w:val="00F65328"/>
    <w:rsid w:val="00F74E6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6960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2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22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2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2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2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6960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2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22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2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2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2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24. siječnja 2005.</izvorni_sadrzaj>
    <derivirana_varijabla naziv="DomainObject.Predmet.DatumArhiviranja_1">24. siječnja 2005.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2000.</izvorni_sadrzaj>
    <derivirana_varijabla naziv="DomainObject.Predmet.DatumOsnivanja_1">14.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2004.</izvorni_sadrzaj>
    <derivirana_varijabla naziv="DomainObject.Predmet.DatumRjesavanja_1">22. prosinca 2004.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hr.ibm.icms.common.model.sluzbeneosobe.Referada@5d175d17[id=5780, dbStatus=null, naziv=6. Referada, oznaka=null, sudac=null] &lt;-hr.ibm.icms.common.model.sluzbeneosobe.Referada@5d175d17[status dodjele: =false]</izvorni_sadrzaj>
    <derivirana_varijabla naziv="DomainObject.Predmet.MjestoCuvanja_1">hr.ibm.icms.common.model.sluzbeneosobe.Referada@5d175d17[id=5780, dbStatus=null, naziv=6. Referada, oznaka=null, sudac=null] &lt;-hr.ibm.icms.common.model.sluzbeneosobe.Referada@5d175d17[status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OSTALO 14032000 A/A Povijest stečajnih upravitelja: 01.09.2003.- STJEPAN ZEKO;  -01.09.2003. MIRKO PULJKO;</izvorni_sadrzaj>
    <derivirana_varijabla naziv="DomainObject.Predmet.Opis_1">MIGRIRANO IZ IN2 IN2 napomene: OSTALO 14032000 A/A Povijest stečajnih upravitelja: 01.09.2003.- STJEPAN ZEKO;  -01.09.2003. MIRKO PULJKO;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St-17/2000</izvorni_sadrzaj>
    <derivirana_varijabla naziv="DomainObject.Predmet.OznakaBroj_1">St-17/2000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PP NIJEMCI DD / - PP NIJEMCI DD</izvorni_sadrzaj>
    <derivirana_varijabla naziv="DomainObject.Predmet.ProtustrankaFormated_1">  PP NIJEMCI DD / - PP NIJEMCI DD</derivirana_varijabla>
  </DomainObject.Predmet.ProtustrankaFormated>
  <DomainObject.Predmet.ProtustrankaFormatedOIB>
    <izvorni_sadrzaj>  PP NIJEMCI DD / - PP NIJEMCI DD</izvorni_sadrzaj>
    <derivirana_varijabla naziv="DomainObject.Predmet.ProtustrankaFormatedOIB_1">  PP NIJEMCI DD / - PP NIJEMCI DD</derivirana_varijabla>
  </DomainObject.Predmet.ProtustrankaFormatedOIB>
  <DomainObject.Predmet.ProtustrankaFormatedWithAdress>
    <izvorni_sadrzaj> PP NIJEMCI DD / - PP NIJEMCI DD, Nijemci</izvorni_sadrzaj>
    <derivirana_varijabla naziv="DomainObject.Predmet.ProtustrankaFormatedWithAdress_1"> PP NIJEMCI DD / - PP NIJEMCI DD, Nijemci</derivirana_varijabla>
  </DomainObject.Predmet.ProtustrankaFormatedWithAdress>
  <DomainObject.Predmet.ProtustrankaFormatedWithAdressOIB>
    <izvorni_sadrzaj> PP NIJEMCI DD / - PP NIJEMCI DD, Nijemci</izvorni_sadrzaj>
    <derivirana_varijabla naziv="DomainObject.Predmet.ProtustrankaFormatedWithAdressOIB_1"> PP NIJEMCI DD / - PP NIJEMCI DD, Nijemci</derivirana_varijabla>
  </DomainObject.Predmet.ProtustrankaFormatedWithAdressOIB>
  <DomainObject.Predmet.ProtustrankaWithAdress>
    <izvorni_sadrzaj>PP NIJEMCI DD / - PP NIJEMCI DD Nijemci</izvorni_sadrzaj>
    <derivirana_varijabla naziv="DomainObject.Predmet.ProtustrankaWithAdress_1">PP NIJEMCI DD / - PP NIJEMCI DD Nijemci</derivirana_varijabla>
  </DomainObject.Predmet.ProtustrankaWithAdress>
  <DomainObject.Predmet.ProtustrankaWithAdressOIB>
    <izvorni_sadrzaj>PP NIJEMCI DD / - PP NIJEMCI DD, Nijemci</izvorni_sadrzaj>
    <derivirana_varijabla naziv="DomainObject.Predmet.ProtustrankaWithAdressOIB_1">PP NIJEMCI DD / - PP NIJEMCI DD, Nijemci</derivirana_varijabla>
  </DomainObject.Predmet.ProtustrankaWithAdressOIB>
  <DomainObject.Predmet.ProtustrankaNazivFormated>
    <izvorni_sadrzaj>PP NIJEMCI DD / - PP NIJEMCI DD</izvorni_sadrzaj>
    <derivirana_varijabla naziv="DomainObject.Predmet.ProtustrankaNazivFormated_1">PP NIJEMCI DD / - PP NIJEMCI DD</derivirana_varijabla>
  </DomainObject.Predmet.ProtustrankaNazivFormated>
  <DomainObject.Predmet.ProtustrankaNazivFormatedOIB>
    <izvorni_sadrzaj>PP NIJEMCI DD / - PP NIJEMCI DD</izvorni_sadrzaj>
    <derivirana_varijabla naziv="DomainObject.Predmet.ProtustrankaNazivFormatedOIB_1">PP NIJEMCI DD / - PP NIJEMCI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UPOSLENICI -  JOSIP KONJEVIĆ / - UPOSLENICI -  JOSIP KONJEVIĆ</izvorni_sadrzaj>
    <derivirana_varijabla naziv="DomainObject.Predmet.StrankaFormated_1">  UPOSLENICI -  JOSIP KONJEVIĆ / - UPOSLENICI -  JOSIP KONJEVIĆ</derivirana_varijabla>
  </DomainObject.Predmet.StrankaFormated>
  <DomainObject.Predmet.StrankaFormatedOIB>
    <izvorni_sadrzaj>  UPOSLENICI -  JOSIP KONJEVIĆ / - UPOSLENICI -  JOSIP KONJEVIĆ</izvorni_sadrzaj>
    <derivirana_varijabla naziv="DomainObject.Predmet.StrankaFormatedOIB_1">  UPOSLENICI -  JOSIP KONJEVIĆ / - UPOSLENICI -  JOSIP KONJEVIĆ</derivirana_varijabla>
  </DomainObject.Predmet.StrankaFormatedOIB>
  <DomainObject.Predmet.StrankaFormatedWithAdress>
    <izvorni_sadrzaj> UPOSLENICI -  JOSIP KONJEVIĆ / - UPOSLENICI -  JOSIP KONJEVIĆ</izvorni_sadrzaj>
    <derivirana_varijabla naziv="DomainObject.Predmet.StrankaFormatedWithAdress_1"> UPOSLENICI -  JOSIP KONJEVIĆ / - UPOSLENICI -  JOSIP KONJEVIĆ</derivirana_varijabla>
  </DomainObject.Predmet.StrankaFormatedWithAdress>
  <DomainObject.Predmet.StrankaFormatedWithAdressOIB>
    <izvorni_sadrzaj> UPOSLENICI -  JOSIP KONJEVIĆ / - UPOSLENICI -  JOSIP KONJEVIĆ</izvorni_sadrzaj>
    <derivirana_varijabla naziv="DomainObject.Predmet.StrankaFormatedWithAdressOIB_1"> UPOSLENICI -  JOSIP KONJEVIĆ / - UPOSLENICI -  JOSIP KONJEVIĆ</derivirana_varijabla>
  </DomainObject.Predmet.StrankaFormatedWithAdressOIB>
  <DomainObject.Predmet.StrankaWithAdress>
    <izvorni_sadrzaj>UPOSLENICI -  JOSIP KONJEVIĆ / - UPOSLENICI -  JOSIP KONJEVIĆ </izvorni_sadrzaj>
    <derivirana_varijabla naziv="DomainObject.Predmet.StrankaWithAdress_1">UPOSLENICI -  JOSIP KONJEVIĆ / - UPOSLENICI -  JOSIP KONJEVIĆ </derivirana_varijabla>
  </DomainObject.Predmet.StrankaWithAdress>
  <DomainObject.Predmet.StrankaWithAdressOIB>
    <izvorni_sadrzaj>UPOSLENICI -  JOSIP KONJEVIĆ / - UPOSLENICI -  JOSIP KONJEVIĆ</izvorni_sadrzaj>
    <derivirana_varijabla naziv="DomainObject.Predmet.StrankaWithAdressOIB_1">UPOSLENICI -  JOSIP KONJEVIĆ / - UPOSLENICI -  JOSIP KONJEVIĆ</derivirana_varijabla>
  </DomainObject.Predmet.StrankaWithAdressOIB>
  <DomainObject.Predmet.StrankaNazivFormated>
    <izvorni_sadrzaj>UPOSLENICI -  JOSIP KONJEVIĆ / - UPOSLENICI -  JOSIP KONJEVIĆ</izvorni_sadrzaj>
    <derivirana_varijabla naziv="DomainObject.Predmet.StrankaNazivFormated_1">UPOSLENICI -  JOSIP KONJEVIĆ / - UPOSLENICI -  JOSIP KONJEVIĆ</derivirana_varijabla>
  </DomainObject.Predmet.StrankaNazivFormated>
  <DomainObject.Predmet.StrankaNazivFormatedOIB>
    <izvorni_sadrzaj>UPOSLENICI -  JOSIP KONJEVIĆ / - UPOSLENICI -  JOSIP KONJEVIĆ</izvorni_sadrzaj>
    <derivirana_varijabla naziv="DomainObject.Predmet.StrankaNazivFormatedOIB_1">UPOSLENICI -  JOSIP KONJEVIĆ / - UPOSLENICI -  JOSIP KONJEVIĆ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UPOSLENICI -  JOSIP KONJEVIĆ / - UPOSLENICI -  JOSIP KONJEVIĆ</item>
    </izvorni_sadrzaj>
    <derivirana_varijabla naziv="DomainObject.Predmet.StrankaListFormated_1">
      <item>UPOSLENICI -  JOSIP KONJEVIĆ / - UPOSLENICI -  JOSIP KONJEVIĆ</item>
    </derivirana_varijabla>
  </DomainObject.Predmet.StrankaListFormated>
  <DomainObject.Predmet.StrankaListFormatedOIB>
    <izvorni_sadrzaj>
      <item>UPOSLENICI -  JOSIP KONJEVIĆ / - UPOSLENICI -  JOSIP KONJEVIĆ</item>
    </izvorni_sadrzaj>
    <derivirana_varijabla naziv="DomainObject.Predmet.StrankaListFormatedOIB_1">
      <item>UPOSLENICI -  JOSIP KONJEVIĆ / - UPOSLENICI -  JOSIP KONJEVIĆ</item>
    </derivirana_varijabla>
  </DomainObject.Predmet.StrankaListFormatedOIB>
  <DomainObject.Predmet.StrankaListFormatedWithAdress>
    <izvorni_sadrzaj>
      <item>UPOSLENICI -  JOSIP KONJEVIĆ / - UPOSLENICI -  JOSIP KONJEVIĆ</item>
    </izvorni_sadrzaj>
    <derivirana_varijabla naziv="DomainObject.Predmet.StrankaListFormatedWithAdress_1">
      <item>UPOSLENICI -  JOSIP KONJEVIĆ / - UPOSLENICI -  JOSIP KONJEVIĆ</item>
    </derivirana_varijabla>
  </DomainObject.Predmet.StrankaListFormatedWithAdress>
  <DomainObject.Predmet.StrankaListFormatedWithAdressOIB>
    <izvorni_sadrzaj>
      <item>UPOSLENICI -  JOSIP KONJEVIĆ / - UPOSLENICI -  JOSIP KONJEVIĆ</item>
    </izvorni_sadrzaj>
    <derivirana_varijabla naziv="DomainObject.Predmet.StrankaListFormatedWithAdressOIB_1">
      <item>UPOSLENICI -  JOSIP KONJEVIĆ / - UPOSLENICI -  JOSIP KONJEVIĆ</item>
    </derivirana_varijabla>
  </DomainObject.Predmet.StrankaListFormatedWithAdressOIB>
  <DomainObject.Predmet.StrankaListNazivFormated>
    <izvorni_sadrzaj>
      <item>UPOSLENICI -  JOSIP KONJEVIĆ / - UPOSLENICI -  JOSIP KONJEVIĆ</item>
    </izvorni_sadrzaj>
    <derivirana_varijabla naziv="DomainObject.Predmet.StrankaListNazivFormated_1">
      <item>UPOSLENICI -  JOSIP KONJEVIĆ / - UPOSLENICI -  JOSIP KONJEVIĆ</item>
    </derivirana_varijabla>
  </DomainObject.Predmet.StrankaListNazivFormated>
  <DomainObject.Predmet.StrankaListNazivFormatedOIB>
    <izvorni_sadrzaj>
      <item>UPOSLENICI -  JOSIP KONJEVIĆ / - UPOSLENICI -  JOSIP KONJEVIĆ</item>
    </izvorni_sadrzaj>
    <derivirana_varijabla naziv="DomainObject.Predmet.StrankaListNazivFormatedOIB_1">
      <item>UPOSLENICI -  JOSIP KONJEVIĆ / - UPOSLENICI -  JOSIP KONJEVIĆ</item>
    </derivirana_varijabla>
  </DomainObject.Predmet.StrankaListNazivFormatedOIB>
  <DomainObject.Predmet.ProtuStrankaListFormated>
    <izvorni_sadrzaj>
      <item>PP NIJEMCI DD / - PP NIJEMCI DD</item>
    </izvorni_sadrzaj>
    <derivirana_varijabla naziv="DomainObject.Predmet.ProtuStrankaListFormated_1">
      <item>PP NIJEMCI DD / - PP NIJEMCI DD</item>
    </derivirana_varijabla>
  </DomainObject.Predmet.ProtuStrankaListFormated>
  <DomainObject.Predmet.ProtuStrankaListFormatedOIB>
    <izvorni_sadrzaj>
      <item>PP NIJEMCI DD / - PP NIJEMCI DD</item>
    </izvorni_sadrzaj>
    <derivirana_varijabla naziv="DomainObject.Predmet.ProtuStrankaListFormatedOIB_1">
      <item>PP NIJEMCI DD / - PP NIJEMCI DD</item>
    </derivirana_varijabla>
  </DomainObject.Predmet.ProtuStrankaListFormatedOIB>
  <DomainObject.Predmet.ProtuStrankaListFormatedWithAdress>
    <izvorni_sadrzaj>
      <item>PP NIJEMCI DD / - PP NIJEMCI DD, Nijemci</item>
    </izvorni_sadrzaj>
    <derivirana_varijabla naziv="DomainObject.Predmet.ProtuStrankaListFormatedWithAdress_1">
      <item>PP NIJEMCI DD / - PP NIJEMCI DD, Nijemci</item>
    </derivirana_varijabla>
  </DomainObject.Predmet.ProtuStrankaListFormatedWithAdress>
  <DomainObject.Predmet.ProtuStrankaListFormatedWithAdressOIB>
    <izvorni_sadrzaj>
      <item>PP NIJEMCI DD / - PP NIJEMCI DD, Nijemci</item>
    </izvorni_sadrzaj>
    <derivirana_varijabla naziv="DomainObject.Predmet.ProtuStrankaListFormatedWithAdressOIB_1">
      <item>PP NIJEMCI DD / - PP NIJEMCI DD, Nijemci</item>
    </derivirana_varijabla>
  </DomainObject.Predmet.ProtuStrankaListFormatedWithAdressOIB>
  <DomainObject.Predmet.ProtuStrankaListNazivFormated>
    <izvorni_sadrzaj>
      <item>PP NIJEMCI DD / - PP NIJEMCI DD</item>
    </izvorni_sadrzaj>
    <derivirana_varijabla naziv="DomainObject.Predmet.ProtuStrankaListNazivFormated_1">
      <item>PP NIJEMCI DD / - PP NIJEMCI DD</item>
    </derivirana_varijabla>
  </DomainObject.Predmet.ProtuStrankaListNazivFormated>
  <DomainObject.Predmet.ProtuStrankaListNazivFormatedOIB>
    <izvorni_sadrzaj>
      <item>PP NIJEMCI DD / - PP NIJEMCI DD</item>
    </izvorni_sadrzaj>
    <derivirana_varijabla naziv="DomainObject.Predmet.ProtuStrankaListNazivFormatedOIB_1">
      <item>PP NIJEMCI DD / - PP NIJEMCI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UPOSLENICI -  JOSIP KONJEVIĆ / - UPOSLENICI -  JOSIP KONJEVIĆ</izvorni_sadrzaj>
    <derivirana_varijabla naziv="DomainObject.Predmet.StrankaIDrugi_1">UPOSLENICI -  JOSIP KONJEVIĆ / - UPOSLENICI -  JOSIP KONJEVIĆ</derivirana_varijabla>
  </DomainObject.Predmet.StrankaIDrugi>
  <DomainObject.Predmet.ProtustrankaIDrugi>
    <izvorni_sadrzaj>PP NIJEMCI DD / - PP NIJEMCI DD</izvorni_sadrzaj>
    <derivirana_varijabla naziv="DomainObject.Predmet.ProtustrankaIDrugi_1">PP NIJEMCI DD / - PP NIJEMCI DD</derivirana_varijabla>
  </DomainObject.Predmet.ProtustrankaIDrugi>
  <DomainObject.Predmet.StrankaIDrugiAdressOIB>
    <izvorni_sadrzaj>UPOSLENICI -  JOSIP KONJEVIĆ / - UPOSLENICI -  JOSIP KONJEVIĆ</izvorni_sadrzaj>
    <derivirana_varijabla naziv="DomainObject.Predmet.StrankaIDrugiAdressOIB_1">UPOSLENICI -  JOSIP KONJEVIĆ / - UPOSLENICI -  JOSIP KONJEVIĆ</derivirana_varijabla>
  </DomainObject.Predmet.StrankaIDrugiAdressOIB>
  <DomainObject.Predmet.ProtustrankaIDrugiAdressOIB>
    <izvorni_sadrzaj>PP NIJEMCI DD / - PP NIJEMCI DD, Nijemci</izvorni_sadrzaj>
    <derivirana_varijabla naziv="DomainObject.Predmet.ProtustrankaIDrugiAdressOIB_1">PP NIJEMCI DD / - PP NIJEMCI DD, Nijemci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2000.</izvorni_sadrzaj>
    <derivirana_varijabla naziv="DomainObject.Predmet.OdlukaRjesenje.DatumDonosenjaOdluke_1">17. svibnja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St-17/2000-0</izvorni_sadrzaj>
    <derivirana_varijabla naziv="DomainObject.Predmet.OdlukaRjesenje.Oznaka_1">St-17/2000-0</derivirana_varijabla>
  </DomainObject.Predmet.OdlukaRjesenje.Oznaka>
  <DomainObject.Predmet.SudioniciListNaziv>
    <izvorni_sadrzaj>
      <item>UPOSLENICI -  JOSIP KONJEVIĆ / - UPOSLENICI -  JOSIP KONJEVIĆ</item>
      <item>PP NIJEMCI DD / - PP NIJEMCI DD</item>
    </izvorni_sadrzaj>
    <derivirana_varijabla naziv="DomainObject.Predmet.SudioniciListNaziv_1">
      <item>UPOSLENICI -  JOSIP KONJEVIĆ / - UPOSLENICI -  JOSIP KONJEVIĆ</item>
      <item>PP NIJEMCI DD / - PP NIJEMCI DD</item>
    </derivirana_varijabla>
  </DomainObject.Predmet.SudioniciListNaziv>
  <DomainObject.Predmet.SudioniciListAdressOIB>
    <izvorni_sadrzaj>
      <item>UPOSLENICI -  JOSIP KONJEVIĆ / - UPOSLENICI -  JOSIP KONJEVIĆ</item>
      <item>PP NIJEMCI DD / - PP NIJEMCI DD, Nijemci</item>
    </izvorni_sadrzaj>
    <derivirana_varijabla naziv="DomainObject.Predmet.SudioniciListAdressOIB_1">
      <item>UPOSLENICI -  JOSIP KONJEVIĆ / - UPOSLENICI -  JOSIP KONJEVIĆ</item>
      <item>PP NIJEMCI DD / - PP NIJEMCI DD, Nijemci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130F9F-A039-4C21-BE4B-9EB8A1527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363</properties:Words>
  <properties:Characters>1809</properties:Characters>
  <properties:Lines>123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2016-12-06T12:50:00Z</dcterms:created>
  <dc:creator>..</dc:creator>
  <cp:lastModifiedBy>Danijela Sekulić</cp:lastModifiedBy>
  <cp:lastPrinted>2016-12-06T12:50:00Z</cp:lastPrinted>
  <dcterms:modified xmlns:xsi="http://www.w3.org/2001/XMLSchema-instance" xsi:type="dcterms:W3CDTF">2016-12-06T12:50:00Z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