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fd1590" w14:paraId="1fd1590" w:rsidRDefault="00F86F4A" w:rsidP="002B2DAC" w:rsidR="002B2DAC" w:rsidRPr="00641556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641556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946113" x="898543"/>
            <wp:positionH relativeFrom="column">
              <wp:align>left</wp:align>
            </wp:positionH>
            <wp:positionV relativeFrom="paragraph">
              <wp:align>top</wp:align>
            </wp:positionV>
            <wp:extent cy="958215" cx="72390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411" w:rsidRPr="00641556">
        <w:rPr>
          <w:b w:val="false"/>
          <w:bCs/>
          <w:sz w:val="24"/>
          <w:szCs w:val="24"/>
        </w:rPr>
        <w:br w:clear="all" w:type="textWrapping"/>
      </w:r>
      <w:r w:rsidR="002B2DAC" w:rsidRPr="00641556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>Trgovački sud u Zagrebu</w:t>
      </w:r>
    </w:p>
    <w:p w:rsidRDefault="002B2DAC" w:rsidP="002B2DAC" w:rsidR="002B2DAC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>Zagreb, Amruševa 2/II</w:t>
      </w:r>
    </w:p>
    <w:p w:rsidRDefault="002B2DAC" w:rsidP="002B2DAC" w:rsidR="002B2DAC" w:rsidRPr="00641556">
      <w:pPr>
        <w:jc w:val="both"/>
        <w:rPr>
          <w:sz w:val="24"/>
          <w:szCs w:val="24"/>
        </w:rPr>
      </w:pPr>
    </w:p>
    <w:p w:rsidRDefault="002B2DAC" w:rsidP="00095C6C" w:rsidR="00697A12" w:rsidRPr="00641556">
      <w:pPr>
        <w:jc w:val="right"/>
        <w:rPr>
          <w:sz w:val="24"/>
          <w:szCs w:val="24"/>
        </w:rPr>
      </w:pPr>
      <w:r w:rsidRPr="00641556">
        <w:rPr>
          <w:b/>
          <w:sz w:val="24"/>
          <w:szCs w:val="24"/>
        </w:rPr>
        <w:tab/>
      </w:r>
      <w:r w:rsidR="006E771C" w:rsidRPr="00641556">
        <w:rPr>
          <w:b/>
          <w:sz w:val="24"/>
          <w:szCs w:val="24"/>
        </w:rPr>
        <w:tab/>
      </w:r>
      <w:r w:rsidR="006E771C" w:rsidRPr="00641556">
        <w:rPr>
          <w:b/>
          <w:sz w:val="24"/>
          <w:szCs w:val="24"/>
        </w:rPr>
        <w:tab/>
      </w:r>
      <w:r w:rsidR="006E771C" w:rsidRPr="00641556">
        <w:rPr>
          <w:b/>
          <w:sz w:val="24"/>
          <w:szCs w:val="24"/>
        </w:rPr>
        <w:tab/>
      </w:r>
      <w:r w:rsidR="006E771C" w:rsidRPr="00641556">
        <w:rPr>
          <w:b/>
          <w:sz w:val="24"/>
          <w:szCs w:val="24"/>
        </w:rPr>
        <w:tab/>
      </w:r>
      <w:r w:rsidR="006E771C" w:rsidRPr="00641556">
        <w:rPr>
          <w:b/>
          <w:sz w:val="24"/>
          <w:szCs w:val="24"/>
        </w:rPr>
        <w:tab/>
      </w:r>
      <w:r w:rsidR="006E771C" w:rsidRPr="00641556">
        <w:rPr>
          <w:b/>
          <w:sz w:val="24"/>
          <w:szCs w:val="24"/>
        </w:rPr>
        <w:tab/>
      </w:r>
    </w:p>
    <w:p w:rsidRDefault="00697A12" w:rsidP="00697A12" w:rsidR="00697A12" w:rsidRPr="00641556">
      <w:pPr>
        <w:jc w:val="center"/>
        <w:rPr>
          <w:sz w:val="24"/>
          <w:szCs w:val="24"/>
        </w:rPr>
      </w:pPr>
      <w:r w:rsidRPr="00641556">
        <w:rPr>
          <w:sz w:val="24"/>
          <w:szCs w:val="24"/>
        </w:rPr>
        <w:t>R E P U B L I K A   H R V A T S K A</w:t>
      </w:r>
    </w:p>
    <w:p w:rsidRDefault="00697A12" w:rsidP="00697A12" w:rsidR="00697A12" w:rsidRPr="00641556">
      <w:pPr>
        <w:jc w:val="center"/>
        <w:rPr>
          <w:sz w:val="24"/>
          <w:szCs w:val="24"/>
        </w:rPr>
      </w:pPr>
      <w:r w:rsidRPr="00641556">
        <w:rPr>
          <w:sz w:val="24"/>
          <w:szCs w:val="24"/>
        </w:rPr>
        <w:t>R J E Š E NJ E</w:t>
      </w:r>
    </w:p>
    <w:p w:rsidRDefault="00697A12" w:rsidP="00697A12" w:rsidR="00697A12" w:rsidRPr="00641556">
      <w:pPr>
        <w:jc w:val="both"/>
        <w:rPr>
          <w:sz w:val="24"/>
          <w:szCs w:val="24"/>
        </w:rPr>
      </w:pPr>
    </w:p>
    <w:p w:rsidRDefault="00912411" w:rsidP="00912411" w:rsidR="003A4EFA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>Trgovački sud u Zagrebu, po sucu Nikoli Ribarić, u predstečajnom postupku u povodu prijedloga dužnika BIO PHARM VET d.o.o., Zagreb (Grad Zagreb), Medvedgradsk</w:t>
      </w:r>
      <w:r w:rsidR="00134652" w:rsidRPr="00641556">
        <w:rPr>
          <w:sz w:val="24"/>
          <w:szCs w:val="24"/>
        </w:rPr>
        <w:t>a 1/c, OIB: 59417050556, dana 16</w:t>
      </w:r>
      <w:r w:rsidRPr="00641556">
        <w:rPr>
          <w:sz w:val="24"/>
          <w:szCs w:val="24"/>
        </w:rPr>
        <w:t>.</w:t>
      </w:r>
      <w:r w:rsidR="00134652" w:rsidRPr="00641556">
        <w:rPr>
          <w:sz w:val="24"/>
          <w:szCs w:val="24"/>
        </w:rPr>
        <w:t xml:space="preserve"> travnja</w:t>
      </w:r>
      <w:r w:rsidRPr="00641556">
        <w:rPr>
          <w:sz w:val="24"/>
          <w:szCs w:val="24"/>
        </w:rPr>
        <w:t xml:space="preserve"> 2019. godine,</w:t>
      </w:r>
    </w:p>
    <w:p w:rsidRDefault="003A4EFA" w:rsidP="004D45C7" w:rsidR="003A4EFA" w:rsidRPr="00641556">
      <w:pPr>
        <w:widowControl/>
        <w:jc w:val="both"/>
        <w:rPr>
          <w:sz w:val="24"/>
          <w:szCs w:val="24"/>
        </w:rPr>
      </w:pPr>
    </w:p>
    <w:p w:rsidRDefault="004D45C7" w:rsidP="004D45C7" w:rsidR="004D45C7" w:rsidRPr="00641556">
      <w:pPr>
        <w:widowControl/>
        <w:jc w:val="center"/>
        <w:rPr>
          <w:sz w:val="24"/>
          <w:szCs w:val="24"/>
        </w:rPr>
      </w:pPr>
      <w:r w:rsidRPr="00641556">
        <w:rPr>
          <w:sz w:val="24"/>
          <w:szCs w:val="24"/>
        </w:rPr>
        <w:t>r i j e š i o   j e</w:t>
      </w:r>
    </w:p>
    <w:p w:rsidRDefault="004D45C7" w:rsidP="004D45C7" w:rsidR="004D45C7" w:rsidRPr="00641556">
      <w:pPr>
        <w:widowControl/>
        <w:jc w:val="center"/>
        <w:rPr>
          <w:sz w:val="24"/>
          <w:szCs w:val="24"/>
        </w:rPr>
      </w:pPr>
    </w:p>
    <w:p w:rsidRDefault="004D45C7" w:rsidP="00F0731C" w:rsidR="00697A12" w:rsidRPr="00641556">
      <w:pPr>
        <w:widowControl/>
        <w:ind w:left="720"/>
        <w:jc w:val="both"/>
        <w:rPr>
          <w:b/>
          <w:sz w:val="24"/>
          <w:szCs w:val="24"/>
        </w:rPr>
      </w:pPr>
      <w:r w:rsidRPr="00641556">
        <w:rPr>
          <w:b/>
          <w:sz w:val="24"/>
          <w:szCs w:val="24"/>
        </w:rPr>
        <w:t>I    Utvrđene tražbine:</w:t>
      </w:r>
    </w:p>
    <w:p w:rsidRDefault="009E0774" w:rsidP="00F0731C" w:rsidR="009E0774" w:rsidRPr="00641556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Reetkatablice"/>
        <w:tblW w:type="auto" w:w="0"/>
        <w:tblInd w:type="dxa" w:w="0"/>
        <w:tblLayout w:type="fixed"/>
        <w:tblLook w:val="04A0" w:noVBand="1" w:noHBand="0" w:lastColumn="0" w:firstColumn="1" w:lastRow="0" w:firstRow="1"/>
      </w:tblPr>
      <w:tblGrid>
        <w:gridCol w:w="583"/>
        <w:gridCol w:w="3201"/>
        <w:gridCol w:w="1540"/>
        <w:gridCol w:w="2572"/>
        <w:gridCol w:w="1392"/>
      </w:tblGrid>
      <w:tr w:rsidTr="00641556" w:rsidR="003C62A6" w:rsidRPr="00641556">
        <w:trPr>
          <w:trHeight w:val="1233"/>
        </w:trPr>
        <w:tc>
          <w:tcPr>
            <w:tcW w:type="dxa" w:w="583"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bCs/>
                <w:sz w:val="24"/>
                <w:szCs w:val="24"/>
                <w:lang w:eastAsia="en-US"/>
              </w:rPr>
              <w:t>R.b</w:t>
            </w:r>
          </w:p>
        </w:tc>
        <w:tc>
          <w:tcPr>
            <w:tcW w:type="dxa" w:w="3201"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bCs/>
                <w:sz w:val="24"/>
                <w:szCs w:val="24"/>
                <w:lang w:eastAsia="en-US"/>
              </w:rPr>
              <w:t>Ime i prezime / Naziv vjerovnika</w:t>
            </w:r>
          </w:p>
        </w:tc>
        <w:tc>
          <w:tcPr>
            <w:tcW w:type="dxa" w:w="1540"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2572"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bCs/>
                <w:sz w:val="24"/>
                <w:szCs w:val="24"/>
                <w:lang w:eastAsia="en-US"/>
              </w:rPr>
              <w:t>Adresa vjerovnika</w:t>
            </w:r>
          </w:p>
        </w:tc>
        <w:tc>
          <w:tcPr>
            <w:tcW w:type="dxa" w:w="1392"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bCs/>
                <w:sz w:val="24"/>
                <w:szCs w:val="24"/>
                <w:lang w:eastAsia="en-US"/>
              </w:rPr>
              <w:t xml:space="preserve">Iznos </w:t>
            </w:r>
            <w:r w:rsidR="009E0774" w:rsidRPr="00641556">
              <w:rPr>
                <w:rFonts w:eastAsia="Calibri"/>
                <w:bCs/>
                <w:sz w:val="24"/>
                <w:szCs w:val="24"/>
                <w:lang w:eastAsia="en-US"/>
              </w:rPr>
              <w:t>priznate</w:t>
            </w:r>
            <w:r w:rsidRPr="00641556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tražbine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Addiko Bank dioničko društvo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14036333877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Slavonska avenija 6,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2.308,78</w:t>
            </w:r>
          </w:p>
        </w:tc>
      </w:tr>
      <w:tr w:rsidTr="00095C6C" w:rsidR="003C62A6" w:rsidRPr="00641556">
        <w:trPr>
          <w:trHeight w:val="600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AGRO EKO REŠETAR društvo s ograničenom odgovornošću za proizvodnju, trgovinu i usluge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00723559515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Glavna 176, 40000 Kuršanec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972,62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AGRO MIP, VL. MIROSLAV PISAČIĆ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21852736535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MALOMLAČKA 53, 10020 MALA MLAKA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4.684,98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BIG DUTCHMAN INTERNATIONAL GMBH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Njemačka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126.643,60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GRAD ZAGREB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Trg Stjepana Radića 1,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265,27</w:t>
            </w:r>
          </w:p>
        </w:tc>
      </w:tr>
      <w:tr w:rsidTr="00095C6C" w:rsidR="003C62A6" w:rsidRPr="00641556">
        <w:trPr>
          <w:trHeight w:val="885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 xml:space="preserve">GRADSKO STAMBENO KOMUNALNO GOSPODARSTVO društvo s ograničenom odgovornošću za usluge, građevinarstvo i </w:t>
            </w:r>
            <w:r w:rsidRPr="00641556">
              <w:rPr>
                <w:rFonts w:eastAsia="Calibri"/>
                <w:sz w:val="24"/>
                <w:szCs w:val="24"/>
                <w:lang w:eastAsia="en-US"/>
              </w:rPr>
              <w:lastRenderedPageBreak/>
              <w:t>trgovinu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lastRenderedPageBreak/>
              <w:t>03744272526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Savska cesta 1,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973,44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Hrvatska radiotelevizija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68419124305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Prisavlje 3,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720,00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Grada Vukovara 220,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158,10</w:t>
            </w:r>
          </w:p>
        </w:tc>
      </w:tr>
      <w:tr w:rsidTr="00095C6C" w:rsidR="003C62A6" w:rsidRPr="00641556">
        <w:trPr>
          <w:trHeight w:val="585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HRVATSKE ŠUME društvo s ograničenom odgovornošću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69693144506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Ulica Kneza Branimira 1,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8.031,61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GORAN JANČO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96334471707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MATIJE GUPCA 19, 31424 PUNITOVCI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2.473,38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MINISTARSTVO FINANCIJA - POREZNA UPRAVA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Boškovićeva 5,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5.451,86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MLADEN OREŠIĆ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04207747994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MEDVEDGRADSKA 1C,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468.296,04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BRANKA PETRIĆ OREŠIĆ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37630689574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MEDVEŠČAK 103,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22.172,00</w:t>
            </w:r>
          </w:p>
        </w:tc>
      </w:tr>
      <w:tr w:rsidTr="00095C6C" w:rsidR="003C62A6" w:rsidRPr="00641556">
        <w:trPr>
          <w:trHeight w:val="499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VOLAC AGRO-BEST SPOL. S.R.O.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Češka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18.506,81</w:t>
            </w:r>
          </w:p>
        </w:tc>
      </w:tr>
      <w:tr w:rsidTr="00095C6C" w:rsidR="003C62A6" w:rsidRPr="00641556">
        <w:trPr>
          <w:trHeight w:val="570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VOLAC WILMAR FEED INGREDIENTS LTD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HERTFORDSIRE SG85QX, Velika Britanija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223.599,86</w:t>
            </w:r>
          </w:p>
        </w:tc>
      </w:tr>
      <w:tr w:rsidTr="00095C6C" w:rsidR="003C62A6" w:rsidRPr="00641556">
        <w:trPr>
          <w:trHeight w:val="600"/>
        </w:trPr>
        <w:tc>
          <w:tcPr>
            <w:tcW w:type="dxa" w:w="583"/>
            <w:noWrap/>
            <w:hideMark/>
          </w:tcPr>
          <w:p w:rsidRDefault="00EB0E02" w:rsidP="00641556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type="dxa" w:w="3201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ZAGREBAČKI HOLDING d.o.o. - PODRUŽNICA ZAGREBPARKING</w:t>
            </w:r>
          </w:p>
        </w:tc>
        <w:tc>
          <w:tcPr>
            <w:tcW w:type="dxa" w:w="1540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dxa" w:w="2572"/>
            <w:hideMark/>
          </w:tcPr>
          <w:p w:rsidRDefault="00EB0E02" w:rsidP="00EB0E02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Šubićeva 40/III, 10000 ZAGREB</w:t>
            </w:r>
          </w:p>
        </w:tc>
        <w:tc>
          <w:tcPr>
            <w:tcW w:type="dxa" w:w="1392"/>
            <w:noWrap/>
            <w:hideMark/>
          </w:tcPr>
          <w:p w:rsidRDefault="00EB0E02" w:rsidP="00095C6C" w:rsidR="00EB0E02" w:rsidRPr="00641556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41556">
              <w:rPr>
                <w:rFonts w:eastAsia="Calibri"/>
                <w:sz w:val="24"/>
                <w:szCs w:val="24"/>
                <w:lang w:eastAsia="en-US"/>
              </w:rPr>
              <w:t>588,30</w:t>
            </w:r>
          </w:p>
        </w:tc>
      </w:tr>
    </w:tbl>
    <w:p w:rsidRDefault="00214B9A" w:rsidP="001E0B4A" w:rsidR="00214B9A">
      <w:pPr>
        <w:widowControl/>
        <w:jc w:val="both"/>
        <w:rPr>
          <w:rFonts w:eastAsia="Calibri"/>
          <w:sz w:val="24"/>
          <w:szCs w:val="24"/>
          <w:lang w:eastAsia="en-US"/>
        </w:rPr>
      </w:pPr>
    </w:p>
    <w:p w:rsidRDefault="001E0B4A" w:rsidP="001E0B4A" w:rsidR="001E0B4A" w:rsidRPr="00641556">
      <w:pPr>
        <w:widowControl/>
        <w:jc w:val="both"/>
        <w:rPr>
          <w:b/>
          <w:sz w:val="24"/>
          <w:szCs w:val="24"/>
        </w:rPr>
      </w:pPr>
    </w:p>
    <w:p w:rsidRDefault="00E669F4" w:rsidP="00E669F4" w:rsidR="00E669F4" w:rsidRPr="00641556">
      <w:pPr>
        <w:widowControl/>
        <w:ind w:left="720"/>
        <w:jc w:val="both"/>
        <w:rPr>
          <w:b/>
          <w:sz w:val="24"/>
          <w:szCs w:val="24"/>
        </w:rPr>
      </w:pPr>
      <w:r w:rsidRPr="00641556">
        <w:rPr>
          <w:b/>
          <w:sz w:val="24"/>
          <w:szCs w:val="24"/>
        </w:rPr>
        <w:t>II    Osporene tražbine:</w:t>
      </w:r>
    </w:p>
    <w:p w:rsidRDefault="00E669F4" w:rsidP="00E669F4" w:rsidR="00E669F4" w:rsidRPr="00641556">
      <w:pPr>
        <w:ind w:firstLine="720"/>
        <w:jc w:val="both"/>
        <w:rPr>
          <w:sz w:val="24"/>
          <w:szCs w:val="24"/>
        </w:rPr>
      </w:pPr>
    </w:p>
    <w:p w:rsidRDefault="00E669F4" w:rsidP="00BB31AF" w:rsidR="00E669F4" w:rsidRPr="00641556">
      <w:pPr>
        <w:ind w:firstLine="282" w:left="426"/>
        <w:jc w:val="both"/>
        <w:rPr>
          <w:b/>
          <w:sz w:val="24"/>
          <w:szCs w:val="24"/>
        </w:rPr>
      </w:pPr>
      <w:r w:rsidRPr="00641556">
        <w:rPr>
          <w:b/>
          <w:sz w:val="24"/>
          <w:szCs w:val="24"/>
        </w:rPr>
        <w:t>II. 1. dužnik</w:t>
      </w:r>
      <w:r w:rsidR="00017249" w:rsidRPr="00641556">
        <w:rPr>
          <w:b/>
          <w:sz w:val="24"/>
          <w:szCs w:val="24"/>
        </w:rPr>
        <w:t xml:space="preserve"> i povjerenik osporili </w:t>
      </w:r>
      <w:r w:rsidR="00A31AB8" w:rsidRPr="00641556">
        <w:rPr>
          <w:b/>
          <w:sz w:val="24"/>
          <w:szCs w:val="24"/>
        </w:rPr>
        <w:t xml:space="preserve">su </w:t>
      </w:r>
      <w:r w:rsidRPr="00641556">
        <w:rPr>
          <w:b/>
          <w:sz w:val="24"/>
          <w:szCs w:val="24"/>
        </w:rPr>
        <w:t>tražbine za koje ne postoji ovršna isprava sljedećim vjerovnicima:</w:t>
      </w:r>
    </w:p>
    <w:p w:rsidRDefault="00E1092C" w:rsidP="00BB31AF" w:rsidR="00E1092C" w:rsidRPr="00641556">
      <w:pPr>
        <w:ind w:firstLine="282" w:left="426"/>
        <w:jc w:val="both"/>
        <w:rPr>
          <w:b/>
          <w:sz w:val="24"/>
          <w:szCs w:val="24"/>
        </w:rPr>
      </w:pPr>
    </w:p>
    <w:p w:rsidRDefault="00017249" w:rsidP="00BB31AF" w:rsidR="00017249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5. ERSTE FACTORING društvo s ograničenom odgovornošću za factoring, OIB: 10194059689, Ivana Lučića 2a, 10000 Zagreb, u iznosu od </w:t>
      </w:r>
      <w:r w:rsidR="00304452" w:rsidRPr="00641556">
        <w:rPr>
          <w:sz w:val="24"/>
          <w:szCs w:val="24"/>
        </w:rPr>
        <w:t>4.113.008,27 kuna.</w:t>
      </w:r>
    </w:p>
    <w:p w:rsidRDefault="00BB44B6" w:rsidP="00BB31AF" w:rsidR="00BB44B6" w:rsidRPr="00641556">
      <w:pPr>
        <w:jc w:val="both"/>
        <w:rPr>
          <w:sz w:val="24"/>
          <w:szCs w:val="24"/>
        </w:rPr>
      </w:pPr>
    </w:p>
    <w:p w:rsidRDefault="00017249" w:rsidP="00BB31AF" w:rsidR="007C5685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Razlozi osporavanja: </w:t>
      </w:r>
      <w:r w:rsidR="00B93032" w:rsidRPr="00641556">
        <w:rPr>
          <w:sz w:val="24"/>
          <w:szCs w:val="24"/>
        </w:rPr>
        <w:t>R</w:t>
      </w:r>
      <w:r w:rsidRPr="00641556">
        <w:rPr>
          <w:sz w:val="24"/>
          <w:szCs w:val="24"/>
        </w:rPr>
        <w:t xml:space="preserve">adi </w:t>
      </w:r>
      <w:r w:rsidR="00B93032" w:rsidRPr="00641556">
        <w:rPr>
          <w:sz w:val="24"/>
          <w:szCs w:val="24"/>
        </w:rPr>
        <w:t xml:space="preserve">se </w:t>
      </w:r>
      <w:r w:rsidRPr="00641556">
        <w:rPr>
          <w:sz w:val="24"/>
          <w:szCs w:val="24"/>
        </w:rPr>
        <w:t>o spornom potraživanju vjerovnika o kojem dužnik vodi parnični post</w:t>
      </w:r>
      <w:r w:rsidR="007C5685" w:rsidRPr="00641556">
        <w:rPr>
          <w:sz w:val="24"/>
          <w:szCs w:val="24"/>
        </w:rPr>
        <w:t>upak</w:t>
      </w:r>
      <w:r w:rsidRPr="00641556">
        <w:rPr>
          <w:sz w:val="24"/>
          <w:szCs w:val="24"/>
        </w:rPr>
        <w:t xml:space="preserve"> pred Trgovačkim sudom u Zagrebu pod posl</w:t>
      </w:r>
      <w:r w:rsidR="007C5685" w:rsidRPr="00641556">
        <w:rPr>
          <w:sz w:val="24"/>
          <w:szCs w:val="24"/>
        </w:rPr>
        <w:t>ovnim</w:t>
      </w:r>
      <w:r w:rsidRPr="00641556">
        <w:rPr>
          <w:sz w:val="24"/>
          <w:szCs w:val="24"/>
        </w:rPr>
        <w:t xml:space="preserve"> br</w:t>
      </w:r>
      <w:r w:rsidR="007C5685" w:rsidRPr="00641556">
        <w:rPr>
          <w:sz w:val="24"/>
          <w:szCs w:val="24"/>
        </w:rPr>
        <w:t>ojem</w:t>
      </w:r>
      <w:r w:rsidRPr="00641556">
        <w:rPr>
          <w:sz w:val="24"/>
          <w:szCs w:val="24"/>
        </w:rPr>
        <w:t xml:space="preserve"> P-5125/2018</w:t>
      </w:r>
      <w:r w:rsidR="007C5685" w:rsidRPr="00641556">
        <w:rPr>
          <w:sz w:val="24"/>
          <w:szCs w:val="24"/>
        </w:rPr>
        <w:t xml:space="preserve">. </w:t>
      </w:r>
    </w:p>
    <w:p w:rsidRDefault="00017249" w:rsidP="00BB31AF" w:rsidR="00030AAA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6. GRAD ZAGREB, OIB: 61817894937, Trg Stjepana Radića 1, 10000 Zagreb, osporava se </w:t>
      </w:r>
      <w:r w:rsidRPr="00641556">
        <w:rPr>
          <w:sz w:val="24"/>
          <w:szCs w:val="24"/>
        </w:rPr>
        <w:lastRenderedPageBreak/>
        <w:t>za iznos od 390,92 kn</w:t>
      </w:r>
      <w:r w:rsidR="00030AAA" w:rsidRPr="00641556">
        <w:rPr>
          <w:sz w:val="24"/>
          <w:szCs w:val="24"/>
        </w:rPr>
        <w:t>.</w:t>
      </w:r>
    </w:p>
    <w:p w:rsidRDefault="00030AAA" w:rsidP="00BB31AF" w:rsidR="00030AAA" w:rsidRPr="00641556">
      <w:pPr>
        <w:jc w:val="both"/>
        <w:rPr>
          <w:sz w:val="24"/>
          <w:szCs w:val="24"/>
        </w:rPr>
      </w:pPr>
    </w:p>
    <w:p w:rsidRDefault="00030AAA" w:rsidP="00BB31AF" w:rsidR="00017249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>Razlog osporavanja: U</w:t>
      </w:r>
      <w:r w:rsidR="00017249" w:rsidRPr="00641556">
        <w:rPr>
          <w:sz w:val="24"/>
          <w:szCs w:val="24"/>
        </w:rPr>
        <w:t>vidom u dokum</w:t>
      </w:r>
      <w:r w:rsidRPr="00641556">
        <w:rPr>
          <w:sz w:val="24"/>
          <w:szCs w:val="24"/>
        </w:rPr>
        <w:t xml:space="preserve">entaciju utvrđeno je kako je </w:t>
      </w:r>
      <w:r w:rsidR="00017249" w:rsidRPr="00641556">
        <w:rPr>
          <w:sz w:val="24"/>
          <w:szCs w:val="24"/>
        </w:rPr>
        <w:t>nepodmireno potr</w:t>
      </w:r>
      <w:r w:rsidRPr="00641556">
        <w:rPr>
          <w:sz w:val="24"/>
          <w:szCs w:val="24"/>
        </w:rPr>
        <w:t>aživanje v</w:t>
      </w:r>
      <w:r w:rsidR="00017249" w:rsidRPr="00641556">
        <w:rPr>
          <w:sz w:val="24"/>
          <w:szCs w:val="24"/>
        </w:rPr>
        <w:t>jerovnika znatno veće nego što bi to proizlazilo po osporavanju prvotnog iznosa od 509,23 kn, a koje potraživanje se odnosi na komunalnu naknadu, vodu i ostale režijske troškove.</w:t>
      </w:r>
    </w:p>
    <w:p w:rsidRDefault="00017249" w:rsidP="00BB31AF" w:rsidR="00017249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>U preostalom dijelu dužnik je svoje potraživanje podmirio.</w:t>
      </w:r>
      <w:r w:rsidR="00861172" w:rsidRPr="00641556">
        <w:rPr>
          <w:sz w:val="24"/>
          <w:szCs w:val="24"/>
        </w:rPr>
        <w:t xml:space="preserve"> </w:t>
      </w:r>
    </w:p>
    <w:p w:rsidRDefault="00E1092C" w:rsidP="00BB31AF" w:rsidR="00E1092C" w:rsidRPr="00641556">
      <w:pPr>
        <w:jc w:val="both"/>
        <w:rPr>
          <w:sz w:val="24"/>
          <w:szCs w:val="24"/>
        </w:rPr>
      </w:pPr>
    </w:p>
    <w:p w:rsidRDefault="00017249" w:rsidP="00BB31AF" w:rsidR="00861172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7. GRADSKO STAMBENO KOMUNALNO GOSPODARSTVO društvo s ograničenom odgovornošću za usluge, građevinarstvo i trgovinu, OIB: 03744272526, </w:t>
      </w:r>
      <w:r w:rsidRPr="00641556">
        <w:rPr>
          <w:sz w:val="24"/>
          <w:szCs w:val="24"/>
        </w:rPr>
        <w:tab/>
        <w:t xml:space="preserve">Savska cesta 1, 10000 Zagreb, </w:t>
      </w:r>
      <w:r w:rsidR="0063204B" w:rsidRPr="00641556">
        <w:rPr>
          <w:sz w:val="24"/>
          <w:szCs w:val="24"/>
        </w:rPr>
        <w:t>u iznosu od 2.199,96 kuna.</w:t>
      </w:r>
      <w:r w:rsidRPr="00641556">
        <w:rPr>
          <w:sz w:val="24"/>
          <w:szCs w:val="24"/>
        </w:rPr>
        <w:t xml:space="preserve"> </w:t>
      </w:r>
    </w:p>
    <w:p w:rsidRDefault="00861172" w:rsidP="00BB31AF" w:rsidR="00861172" w:rsidRPr="00641556">
      <w:pPr>
        <w:jc w:val="both"/>
        <w:rPr>
          <w:sz w:val="24"/>
          <w:szCs w:val="24"/>
        </w:rPr>
      </w:pPr>
    </w:p>
    <w:p w:rsidRDefault="00861172" w:rsidP="00BB31AF" w:rsidR="00861172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Razlog osporavanja: </w:t>
      </w:r>
      <w:r w:rsidR="00017249" w:rsidRPr="00641556">
        <w:rPr>
          <w:sz w:val="24"/>
          <w:szCs w:val="24"/>
        </w:rPr>
        <w:t>Osporeni dio tražbine plaćen je 11.10.2018. god</w:t>
      </w:r>
      <w:r w:rsidRPr="00641556">
        <w:rPr>
          <w:sz w:val="24"/>
          <w:szCs w:val="24"/>
        </w:rPr>
        <w:t>ine.</w:t>
      </w:r>
    </w:p>
    <w:p w:rsidRDefault="00861172" w:rsidP="00BB31AF" w:rsidR="00861172" w:rsidRPr="00641556">
      <w:pPr>
        <w:jc w:val="both"/>
        <w:rPr>
          <w:sz w:val="24"/>
          <w:szCs w:val="24"/>
        </w:rPr>
      </w:pPr>
    </w:p>
    <w:p w:rsidRDefault="00017249" w:rsidP="00BB31AF" w:rsidR="0063204B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18. </w:t>
      </w:r>
      <w:r w:rsidRPr="00641556">
        <w:rPr>
          <w:sz w:val="24"/>
          <w:szCs w:val="24"/>
        </w:rPr>
        <w:tab/>
        <w:t>ZDENAČKA FARMA društvo s ograničenom odgovornošću za proizvodnju mlijeka, uzgoj stoke i poljodjelsku proizvodnju, OIB:</w:t>
      </w:r>
      <w:r w:rsidR="00861172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35460243768,</w:t>
      </w:r>
      <w:r w:rsidR="00861172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Mate Lov</w:t>
      </w:r>
      <w:r w:rsidR="0063204B" w:rsidRPr="00641556">
        <w:rPr>
          <w:sz w:val="24"/>
          <w:szCs w:val="24"/>
        </w:rPr>
        <w:t>raka 118b, 43293 Veliki Zdenci, u iznosu do 1,13 kuna.</w:t>
      </w:r>
    </w:p>
    <w:p w:rsidRDefault="0063204B" w:rsidP="00BB31AF" w:rsidR="0063204B" w:rsidRPr="00641556">
      <w:pPr>
        <w:jc w:val="both"/>
        <w:rPr>
          <w:sz w:val="24"/>
          <w:szCs w:val="24"/>
        </w:rPr>
      </w:pPr>
    </w:p>
    <w:p w:rsidRDefault="0063204B" w:rsidP="00BB31AF" w:rsidR="00017249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Razlog osporavanja: </w:t>
      </w:r>
      <w:r w:rsidR="00017249" w:rsidRPr="00641556">
        <w:rPr>
          <w:sz w:val="24"/>
          <w:szCs w:val="24"/>
        </w:rPr>
        <w:t>Osporeni dio tražbine plaćen je 16.05.2018. god</w:t>
      </w:r>
      <w:r w:rsidR="00B93032" w:rsidRPr="00641556">
        <w:rPr>
          <w:sz w:val="24"/>
          <w:szCs w:val="24"/>
        </w:rPr>
        <w:t>ine</w:t>
      </w:r>
      <w:r w:rsidR="00017249" w:rsidRPr="00641556">
        <w:rPr>
          <w:sz w:val="24"/>
          <w:szCs w:val="24"/>
        </w:rPr>
        <w:t>.</w:t>
      </w:r>
    </w:p>
    <w:p w:rsidRDefault="00B93032" w:rsidP="00BB31AF" w:rsidR="00B93032" w:rsidRPr="00641556">
      <w:pPr>
        <w:jc w:val="both"/>
        <w:rPr>
          <w:sz w:val="24"/>
          <w:szCs w:val="24"/>
        </w:rPr>
      </w:pPr>
    </w:p>
    <w:p w:rsidRDefault="00017249" w:rsidP="00BB31AF" w:rsidR="00B93032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>19</w:t>
      </w:r>
      <w:r w:rsidR="00095C6C" w:rsidRPr="00641556">
        <w:rPr>
          <w:sz w:val="24"/>
          <w:szCs w:val="24"/>
        </w:rPr>
        <w:t>.</w:t>
      </w:r>
      <w:r w:rsidRPr="00641556">
        <w:rPr>
          <w:sz w:val="24"/>
          <w:szCs w:val="24"/>
        </w:rPr>
        <w:tab/>
        <w:t>HEP - Opskrba d.o.o. za opskrbu potrošača električnom, toplinskom energijom i plinom, OIB:</w:t>
      </w:r>
      <w:r w:rsidRPr="00641556">
        <w:rPr>
          <w:sz w:val="24"/>
          <w:szCs w:val="24"/>
        </w:rPr>
        <w:tab/>
        <w:t>63073332379,</w:t>
      </w:r>
      <w:r w:rsidRPr="00641556">
        <w:rPr>
          <w:sz w:val="24"/>
          <w:szCs w:val="24"/>
        </w:rPr>
        <w:tab/>
        <w:t>Ulica g</w:t>
      </w:r>
      <w:r w:rsidR="00B93032" w:rsidRPr="00641556">
        <w:rPr>
          <w:sz w:val="24"/>
          <w:szCs w:val="24"/>
        </w:rPr>
        <w:t>rada Vukovara 37, 10000 Zagreb, u iznosu od 1.465,47 kuna.</w:t>
      </w:r>
    </w:p>
    <w:p w:rsidRDefault="00B93032" w:rsidP="00BB31AF" w:rsidR="00B93032" w:rsidRPr="00641556">
      <w:pPr>
        <w:jc w:val="both"/>
        <w:rPr>
          <w:sz w:val="24"/>
          <w:szCs w:val="24"/>
        </w:rPr>
      </w:pPr>
    </w:p>
    <w:p w:rsidRDefault="00B93032" w:rsidP="00BB31AF" w:rsidR="007D32DC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>Razlog osporavanja:</w:t>
      </w:r>
      <w:r w:rsidR="00017249" w:rsidRPr="00641556">
        <w:rPr>
          <w:sz w:val="24"/>
          <w:szCs w:val="24"/>
        </w:rPr>
        <w:t xml:space="preserve"> Osporeni dio tra</w:t>
      </w:r>
      <w:r w:rsidRPr="00641556">
        <w:rPr>
          <w:sz w:val="24"/>
          <w:szCs w:val="24"/>
        </w:rPr>
        <w:t>žbine plaćen je 18.10.2018. godine.</w:t>
      </w:r>
    </w:p>
    <w:p w:rsidRDefault="008D7F84" w:rsidP="00BB31AF" w:rsidR="008D7F84" w:rsidRPr="00641556">
      <w:pPr>
        <w:jc w:val="both"/>
        <w:rPr>
          <w:sz w:val="24"/>
          <w:szCs w:val="24"/>
        </w:rPr>
      </w:pPr>
    </w:p>
    <w:p w:rsidRDefault="008D7F84" w:rsidP="00BB31AF" w:rsidR="008D7F84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20. NATURA CONSULTING d.o.o., Punta, Kralja Zvonimira 140, OIB: 86235912895, u iznosu od 199.495,90 kuna. </w:t>
      </w:r>
    </w:p>
    <w:p w:rsidRDefault="008D7F84" w:rsidP="00BB31AF" w:rsidR="008D7F84" w:rsidRPr="00641556">
      <w:pPr>
        <w:jc w:val="both"/>
        <w:rPr>
          <w:sz w:val="24"/>
          <w:szCs w:val="24"/>
        </w:rPr>
      </w:pPr>
    </w:p>
    <w:p w:rsidRDefault="008D7F84" w:rsidP="00BB31AF" w:rsidR="00402457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>Razlog osporavanja: Povjerenik i dužnik osporavaju tražbinu vjerovnika iz razloga što je u tijeku parnični postupak pred Trgovačkim sudom u Zagrebu posl. br. P-1988/2017, a vezano za potraživanje vjerovnika s osnova naknade štete.</w:t>
      </w:r>
    </w:p>
    <w:p w:rsidRDefault="00D5391C" w:rsidP="00BB31AF" w:rsidR="00D5391C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        </w:t>
      </w:r>
    </w:p>
    <w:p w:rsidRDefault="00E669F4" w:rsidP="00BB31AF" w:rsidR="00E669F4" w:rsidRPr="00641556">
      <w:pPr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Vjerovnici osporenih tražbina za koje ne postoji ovršna isprava upućuju se na parnicu</w:t>
      </w:r>
      <w:r w:rsidR="00D3718B" w:rsidRPr="00641556">
        <w:rPr>
          <w:sz w:val="24"/>
          <w:szCs w:val="24"/>
        </w:rPr>
        <w:t xml:space="preserve"> odnosno na nastavak već pokrenute parnice, ukoliko je ista u tijeku,</w:t>
      </w:r>
      <w:r w:rsidRPr="00641556">
        <w:rPr>
          <w:sz w:val="24"/>
          <w:szCs w:val="24"/>
        </w:rPr>
        <w:t xml:space="preserve"> protiv dužnika radi utvrđenja osporene tražbine, u roku od 8 dana od pravomoćnosti rješenja o upućivanju na parnicu odnosno primitka drugostupanjske odluke</w:t>
      </w:r>
      <w:r w:rsidR="006D2727" w:rsidRPr="00641556">
        <w:rPr>
          <w:sz w:val="24"/>
          <w:szCs w:val="24"/>
        </w:rPr>
        <w:t>.</w:t>
      </w:r>
    </w:p>
    <w:p w:rsidRDefault="006D2727" w:rsidP="00BB31AF" w:rsidR="006D2727" w:rsidRPr="00641556">
      <w:pPr>
        <w:ind w:firstLine="720"/>
        <w:jc w:val="both"/>
        <w:rPr>
          <w:sz w:val="24"/>
          <w:szCs w:val="24"/>
        </w:rPr>
      </w:pPr>
    </w:p>
    <w:p w:rsidRDefault="00E669F4" w:rsidP="00BB31AF" w:rsidR="00E669F4" w:rsidRPr="00641556">
      <w:pPr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Ako vjerovnik koji je upućen u parnicu ne pokrene parnicu u roku iz prethodnog stavka, smatrati će se da je odustao od prava vođenja parnice.</w:t>
      </w:r>
    </w:p>
    <w:p w:rsidRDefault="00A53BC6" w:rsidP="00BB31AF" w:rsidR="00A53BC6" w:rsidRPr="00641556">
      <w:pPr>
        <w:jc w:val="both"/>
        <w:rPr>
          <w:sz w:val="24"/>
          <w:szCs w:val="24"/>
        </w:rPr>
      </w:pPr>
    </w:p>
    <w:p w:rsidRDefault="00D63F91" w:rsidP="00BB31AF" w:rsidR="00D63F91" w:rsidRPr="00641556">
      <w:pPr>
        <w:jc w:val="both"/>
        <w:rPr>
          <w:sz w:val="24"/>
          <w:szCs w:val="24"/>
        </w:rPr>
      </w:pPr>
    </w:p>
    <w:p w:rsidRDefault="00E669F4" w:rsidP="00BB31AF" w:rsidR="00E669F4" w:rsidRPr="00641556">
      <w:pPr>
        <w:ind w:firstLine="282" w:left="426"/>
        <w:jc w:val="both"/>
        <w:rPr>
          <w:b/>
          <w:sz w:val="24"/>
          <w:szCs w:val="24"/>
        </w:rPr>
      </w:pPr>
      <w:r w:rsidRPr="00641556">
        <w:rPr>
          <w:b/>
          <w:sz w:val="24"/>
          <w:szCs w:val="24"/>
        </w:rPr>
        <w:t>II. 2. dužnik</w:t>
      </w:r>
      <w:r w:rsidR="00703892" w:rsidRPr="00641556">
        <w:rPr>
          <w:b/>
          <w:sz w:val="24"/>
          <w:szCs w:val="24"/>
        </w:rPr>
        <w:t xml:space="preserve"> i povjerenik</w:t>
      </w:r>
      <w:r w:rsidRPr="00641556">
        <w:rPr>
          <w:b/>
          <w:sz w:val="24"/>
          <w:szCs w:val="24"/>
        </w:rPr>
        <w:t xml:space="preserve"> ospori</w:t>
      </w:r>
      <w:r w:rsidR="00703892" w:rsidRPr="00641556">
        <w:rPr>
          <w:b/>
          <w:sz w:val="24"/>
          <w:szCs w:val="24"/>
        </w:rPr>
        <w:t>li</w:t>
      </w:r>
      <w:r w:rsidRPr="00641556">
        <w:rPr>
          <w:b/>
          <w:sz w:val="24"/>
          <w:szCs w:val="24"/>
        </w:rPr>
        <w:t xml:space="preserve"> </w:t>
      </w:r>
      <w:r w:rsidR="00A31AB8" w:rsidRPr="00641556">
        <w:rPr>
          <w:b/>
          <w:sz w:val="24"/>
          <w:szCs w:val="24"/>
        </w:rPr>
        <w:t xml:space="preserve">su </w:t>
      </w:r>
      <w:r w:rsidRPr="00641556">
        <w:rPr>
          <w:b/>
          <w:sz w:val="24"/>
          <w:szCs w:val="24"/>
        </w:rPr>
        <w:t>tražbine za koje postoji ovršna isprava sljedećim  vjerovnicima:</w:t>
      </w:r>
    </w:p>
    <w:p w:rsidRDefault="00E669F4" w:rsidP="00BB31AF" w:rsidR="00E669F4" w:rsidRPr="00641556">
      <w:pPr>
        <w:jc w:val="both"/>
        <w:rPr>
          <w:sz w:val="24"/>
          <w:szCs w:val="24"/>
        </w:rPr>
      </w:pPr>
    </w:p>
    <w:p w:rsidRDefault="00703892" w:rsidP="00BB31AF" w:rsidR="00703892" w:rsidRPr="00641556">
      <w:pPr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5. ERSTE FACTORING društvo s ograničenom odgovornošću za factoring, OIB: 10194059689, Ivana Lučića 2a, 10000 Zagreb, u iznosu od 1.783.602,24 kuna.</w:t>
      </w:r>
    </w:p>
    <w:p w:rsidRDefault="00703892" w:rsidP="00BB31AF" w:rsidR="00703892" w:rsidRPr="00641556">
      <w:pPr>
        <w:ind w:firstLine="720"/>
        <w:jc w:val="both"/>
        <w:rPr>
          <w:sz w:val="24"/>
          <w:szCs w:val="24"/>
        </w:rPr>
      </w:pPr>
    </w:p>
    <w:p w:rsidRDefault="00703892" w:rsidP="00BB31AF" w:rsidR="00702D0C" w:rsidRPr="00641556">
      <w:pPr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Razlozi osporavanja: Radi se o spornom potraživanju vjerovnika o kojem dužnik vodi parnični postupak pred Trgovačkim sudom u Zagrebu pod poslovnim brojem P-5125/2018. </w:t>
      </w:r>
    </w:p>
    <w:p w:rsidRDefault="00E669F4" w:rsidP="00703892" w:rsidR="00E669F4" w:rsidRPr="00641556">
      <w:pPr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Osporavatelj tražbine za koju postoji ovršna isprava upućuje se na parnicu</w:t>
      </w:r>
      <w:r w:rsidR="00FE73C9" w:rsidRPr="00641556">
        <w:rPr>
          <w:sz w:val="24"/>
          <w:szCs w:val="24"/>
        </w:rPr>
        <w:t xml:space="preserve"> odnosno </w:t>
      </w:r>
      <w:r w:rsidR="00FE4F01" w:rsidRPr="00641556">
        <w:rPr>
          <w:sz w:val="24"/>
          <w:szCs w:val="24"/>
        </w:rPr>
        <w:t xml:space="preserve">na </w:t>
      </w:r>
      <w:r w:rsidR="00FE73C9" w:rsidRPr="00641556">
        <w:rPr>
          <w:sz w:val="24"/>
          <w:szCs w:val="24"/>
        </w:rPr>
        <w:lastRenderedPageBreak/>
        <w:t>nastavak (preuzimanje) već pokrenute parnice</w:t>
      </w:r>
      <w:r w:rsidRPr="00641556">
        <w:rPr>
          <w:sz w:val="24"/>
          <w:szCs w:val="24"/>
        </w:rPr>
        <w:t xml:space="preserve"> radi dokazivanja osnovanosti osporavanja, u roku od 8 dana od pravomoćnosti rješenja o upućivanju na parnicu odnosno primitka drugostupanjske odluke</w:t>
      </w:r>
    </w:p>
    <w:p w:rsidRDefault="0074231A" w:rsidP="00E669F4" w:rsidR="0074231A" w:rsidRPr="00641556">
      <w:pPr>
        <w:ind w:firstLine="720"/>
        <w:jc w:val="both"/>
        <w:rPr>
          <w:sz w:val="24"/>
          <w:szCs w:val="24"/>
        </w:rPr>
      </w:pPr>
    </w:p>
    <w:p w:rsidRDefault="00E669F4" w:rsidP="00E669F4" w:rsidR="00E669F4">
      <w:pPr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Ako osporavatelj tražbine za koju postoji ovršna isprava ne pokrene parnicu u roku iz prethodnog stavka smatrat će se da je osporavanje otklonjeno. </w:t>
      </w:r>
    </w:p>
    <w:p w:rsidRDefault="00BB31AF" w:rsidP="00E669F4" w:rsidR="00BB31AF" w:rsidRPr="00641556">
      <w:pPr>
        <w:ind w:firstLine="720"/>
        <w:jc w:val="both"/>
        <w:rPr>
          <w:sz w:val="24"/>
          <w:szCs w:val="24"/>
        </w:rPr>
      </w:pPr>
    </w:p>
    <w:p w:rsidRDefault="00E669F4" w:rsidP="00E669F4" w:rsidR="00E669F4" w:rsidRPr="00641556">
      <w:pPr>
        <w:widowControl/>
        <w:jc w:val="center"/>
        <w:rPr>
          <w:i/>
          <w:sz w:val="24"/>
          <w:szCs w:val="24"/>
        </w:rPr>
      </w:pPr>
    </w:p>
    <w:p w:rsidRDefault="00E669F4" w:rsidP="00E669F4" w:rsidR="00E669F4" w:rsidRPr="00641556">
      <w:pPr>
        <w:widowControl/>
        <w:jc w:val="center"/>
        <w:rPr>
          <w:sz w:val="24"/>
          <w:szCs w:val="24"/>
        </w:rPr>
      </w:pPr>
      <w:r w:rsidRPr="00641556">
        <w:rPr>
          <w:sz w:val="24"/>
          <w:szCs w:val="24"/>
        </w:rPr>
        <w:t xml:space="preserve">Obrazloženje </w:t>
      </w:r>
    </w:p>
    <w:p w:rsidRDefault="00E669F4" w:rsidP="00E669F4" w:rsidR="00E669F4" w:rsidRPr="00641556">
      <w:pPr>
        <w:widowControl/>
        <w:jc w:val="center"/>
        <w:rPr>
          <w:sz w:val="24"/>
          <w:szCs w:val="24"/>
        </w:rPr>
      </w:pPr>
    </w:p>
    <w:p w:rsidRDefault="00E669F4" w:rsidP="00E669F4" w:rsidR="00E669F4" w:rsidRPr="00641556">
      <w:pPr>
        <w:widowControl/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U predstečajnom postupku nad uvodno naznačenim dužnikom održano je dana </w:t>
      </w:r>
      <w:r w:rsidR="006556E7" w:rsidRPr="00641556">
        <w:rPr>
          <w:sz w:val="24"/>
          <w:szCs w:val="24"/>
        </w:rPr>
        <w:t>16</w:t>
      </w:r>
      <w:r w:rsidR="007A0F2B" w:rsidRPr="00641556">
        <w:rPr>
          <w:sz w:val="24"/>
          <w:szCs w:val="24"/>
        </w:rPr>
        <w:t>.</w:t>
      </w:r>
      <w:r w:rsidR="006556E7" w:rsidRPr="00641556">
        <w:rPr>
          <w:sz w:val="24"/>
          <w:szCs w:val="24"/>
        </w:rPr>
        <w:t xml:space="preserve"> siječnja</w:t>
      </w:r>
      <w:r w:rsidRPr="00641556">
        <w:rPr>
          <w:sz w:val="24"/>
          <w:szCs w:val="24"/>
        </w:rPr>
        <w:t xml:space="preserve"> 201</w:t>
      </w:r>
      <w:r w:rsidR="006556E7" w:rsidRPr="00641556">
        <w:rPr>
          <w:sz w:val="24"/>
          <w:szCs w:val="24"/>
        </w:rPr>
        <w:t>9</w:t>
      </w:r>
      <w:r w:rsidRPr="00641556">
        <w:rPr>
          <w:sz w:val="24"/>
          <w:szCs w:val="24"/>
        </w:rPr>
        <w:t>.  ročište radi ispitivanja tražbina (članak 46. Stečajnog zakona N.N. br. 71/15</w:t>
      </w:r>
      <w:r w:rsidR="007A0F2B" w:rsidRPr="00641556">
        <w:rPr>
          <w:sz w:val="24"/>
          <w:szCs w:val="24"/>
        </w:rPr>
        <w:t xml:space="preserve"> i 104/17</w:t>
      </w:r>
      <w:r w:rsidRPr="00641556">
        <w:rPr>
          <w:sz w:val="24"/>
          <w:szCs w:val="24"/>
        </w:rPr>
        <w:t>, dalje SZ). Na ročištu su ispitane tražbine koje je dužnik naveo u prijedlogu za otvaranje predstečajnog postupka (članak 39. SZ-a), odnosno tražbine koje su prijavili vjerovnici (članak 36. SZ-a), u roku od 15 dana računajući od dana objave rješenje o otvaranju predstečajnog postupka na mrežnim stranicama e-oglasna ploča suda (</w:t>
      </w:r>
      <w:r w:rsidR="00386305" w:rsidRPr="00641556">
        <w:rPr>
          <w:sz w:val="24"/>
          <w:szCs w:val="24"/>
        </w:rPr>
        <w:t>20</w:t>
      </w:r>
      <w:r w:rsidR="00EF32D6" w:rsidRPr="00641556">
        <w:rPr>
          <w:sz w:val="24"/>
          <w:szCs w:val="24"/>
        </w:rPr>
        <w:t>.</w:t>
      </w:r>
      <w:r w:rsidR="00386305" w:rsidRPr="00641556">
        <w:rPr>
          <w:sz w:val="24"/>
          <w:szCs w:val="24"/>
        </w:rPr>
        <w:t xml:space="preserve"> rujna</w:t>
      </w:r>
      <w:r w:rsidR="00EF32D6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201</w:t>
      </w:r>
      <w:r w:rsidR="0074231A" w:rsidRPr="00641556">
        <w:rPr>
          <w:sz w:val="24"/>
          <w:szCs w:val="24"/>
        </w:rPr>
        <w:t>8</w:t>
      </w:r>
      <w:r w:rsidRPr="00641556">
        <w:rPr>
          <w:sz w:val="24"/>
          <w:szCs w:val="24"/>
        </w:rPr>
        <w:t>.)</w:t>
      </w:r>
      <w:r w:rsidR="00702D0C" w:rsidRPr="00641556">
        <w:rPr>
          <w:sz w:val="24"/>
          <w:szCs w:val="24"/>
        </w:rPr>
        <w:t>.</w:t>
      </w:r>
    </w:p>
    <w:p w:rsidRDefault="00702D0C" w:rsidP="00E669F4" w:rsidR="00702D0C" w:rsidRPr="00641556">
      <w:pPr>
        <w:widowControl/>
        <w:ind w:firstLine="720"/>
        <w:jc w:val="both"/>
        <w:rPr>
          <w:sz w:val="24"/>
          <w:szCs w:val="24"/>
        </w:rPr>
      </w:pPr>
    </w:p>
    <w:p w:rsidRDefault="00702D0C" w:rsidP="00702D0C" w:rsidR="00702D0C" w:rsidRPr="00641556">
      <w:pPr>
        <w:widowControl/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Nakon ročišta održanog 16. siječnja 2019. godine sud je donio Rješenje o utvrđenim i osporenim tražbinama dana 18. siječnja 2019. godine, poslovnog broja: 72. St-2068/2018-20.</w:t>
      </w:r>
    </w:p>
    <w:p w:rsidRDefault="00702D0C" w:rsidP="00702D0C" w:rsidR="00702D0C" w:rsidRPr="00641556">
      <w:pPr>
        <w:widowControl/>
        <w:ind w:firstLine="720"/>
        <w:jc w:val="both"/>
        <w:rPr>
          <w:sz w:val="24"/>
          <w:szCs w:val="24"/>
        </w:rPr>
      </w:pPr>
    </w:p>
    <w:p w:rsidRDefault="00702D0C" w:rsidP="00702D0C" w:rsidR="00702D0C" w:rsidRPr="00641556">
      <w:pPr>
        <w:widowControl/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Na Rješenje o utvrđenim i osporenim tražbinama dana 18. siječnja 2019. godine, poslovnog broja: 72. St-2068/2018-20 izjavljena je žalba.</w:t>
      </w:r>
    </w:p>
    <w:p w:rsidRDefault="00702D0C" w:rsidP="00702D0C" w:rsidR="00702D0C" w:rsidRPr="00641556">
      <w:pPr>
        <w:widowControl/>
        <w:ind w:firstLine="720"/>
        <w:jc w:val="both"/>
        <w:rPr>
          <w:sz w:val="24"/>
          <w:szCs w:val="24"/>
        </w:rPr>
      </w:pPr>
    </w:p>
    <w:p w:rsidRDefault="00702D0C" w:rsidP="00000A2C" w:rsidR="00702D0C" w:rsidRPr="00641556">
      <w:pPr>
        <w:widowControl/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Odlučujući povodom žalbe, Visoki trgovački sud Republike Hrvatske</w:t>
      </w:r>
      <w:r w:rsidR="00000A2C" w:rsidRPr="00641556">
        <w:rPr>
          <w:sz w:val="24"/>
          <w:szCs w:val="24"/>
        </w:rPr>
        <w:t xml:space="preserve"> Rješenjem poslovnog broja: 43 Pž-860/2019-3 od 12. veljače 2019. godine, ukinuo je Rješenje  o utvrđenim i osporenim tražbinama dana 18. siječnja 2019. godine, poslovnog broja: 72. St-2068/2018-20</w:t>
      </w:r>
      <w:r w:rsidR="00696F3F" w:rsidRPr="00641556">
        <w:rPr>
          <w:sz w:val="24"/>
          <w:szCs w:val="24"/>
        </w:rPr>
        <w:t xml:space="preserve"> i predmet vratio prvostupanjskom sudu na ponovni postupak.</w:t>
      </w:r>
    </w:p>
    <w:p w:rsidRDefault="005827A9" w:rsidP="00000A2C" w:rsidR="005827A9" w:rsidRPr="00641556">
      <w:pPr>
        <w:widowControl/>
        <w:ind w:firstLine="720"/>
        <w:jc w:val="both"/>
        <w:rPr>
          <w:sz w:val="24"/>
          <w:szCs w:val="24"/>
        </w:rPr>
      </w:pPr>
    </w:p>
    <w:p w:rsidRDefault="005827A9" w:rsidP="00000A2C" w:rsidR="005827A9" w:rsidRPr="00641556">
      <w:pPr>
        <w:widowControl/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Visoki trgovački sud Republike Hrvatske, u Rješenju poslovnog broja: 43 Pž-860/2019-3 od 12. veljače 2019. godine dao je uputu prvostupanjskom sudu kako će u  nastavku postupka prvostupanjski održati novo ispitno ročište na kojem će ispitati i potraživanje NATURA CONSULTING d.o.o..</w:t>
      </w:r>
    </w:p>
    <w:p w:rsidRDefault="005827A9" w:rsidP="00000A2C" w:rsidR="005827A9" w:rsidRPr="00641556">
      <w:pPr>
        <w:widowControl/>
        <w:ind w:firstLine="720"/>
        <w:jc w:val="both"/>
        <w:rPr>
          <w:sz w:val="24"/>
          <w:szCs w:val="24"/>
        </w:rPr>
      </w:pPr>
    </w:p>
    <w:p w:rsidRDefault="005827A9" w:rsidP="00702D0C" w:rsidR="00702D0C" w:rsidRPr="00641556">
      <w:pPr>
        <w:widowControl/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Stoga je sud 16. travnja 2019. godine održao novo ispitno ročište, u skladu s dobivenom uputom Visokog trgovačkog suda Republike Hrvatske.</w:t>
      </w:r>
    </w:p>
    <w:p w:rsidRDefault="00E669F4" w:rsidP="00E669F4" w:rsidR="00E669F4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</w:r>
    </w:p>
    <w:p w:rsidRDefault="00E669F4" w:rsidP="00E669F4" w:rsidR="00E669F4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  <w:t xml:space="preserve">Prema odredbi članka 34. stavak 1. podstavak 3. SZ-a, rješenje o otvaranju predstečajnog postupka osobito sadržava poziv dužniku i povjereniku ako je imenovan da nadležnoj jedinici Financijske agencije u roku od </w:t>
      </w:r>
      <w:r w:rsidR="008D7B59" w:rsidRPr="00641556">
        <w:rPr>
          <w:sz w:val="24"/>
          <w:szCs w:val="24"/>
        </w:rPr>
        <w:t>trideset dana</w:t>
      </w:r>
      <w:r w:rsidRPr="00641556">
        <w:rPr>
          <w:sz w:val="24"/>
          <w:szCs w:val="24"/>
        </w:rPr>
        <w:t xml:space="preserve"> od </w:t>
      </w:r>
      <w:r w:rsidR="008D7B59" w:rsidRPr="00641556">
        <w:rPr>
          <w:sz w:val="24"/>
          <w:szCs w:val="24"/>
        </w:rPr>
        <w:t>dostave tablice prijavljenih tražbina</w:t>
      </w:r>
      <w:r w:rsidRPr="00641556">
        <w:rPr>
          <w:sz w:val="24"/>
          <w:szCs w:val="24"/>
        </w:rPr>
        <w:t xml:space="preserve"> dostavi pisano očitovanje  o svakoj prijavljenoj tražbini priznaje li je ili osporava, uz obveznu naznaku iznosa za koji se tražbina osporava  i razloga osporavanja.</w:t>
      </w:r>
    </w:p>
    <w:p w:rsidRDefault="0074231A" w:rsidP="00E669F4" w:rsidR="0074231A" w:rsidRPr="00641556">
      <w:pPr>
        <w:widowControl/>
        <w:jc w:val="both"/>
        <w:rPr>
          <w:sz w:val="24"/>
          <w:szCs w:val="24"/>
        </w:rPr>
      </w:pPr>
    </w:p>
    <w:p w:rsidRDefault="003A36E1" w:rsidP="003A36E1" w:rsidR="003A36E1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U konkretnom slučaju, u odnosu na tražbina koje su prijavili vjerovnici (članak 36. SZ-a) dužnik </w:t>
      </w:r>
      <w:r w:rsidR="008D7B59" w:rsidRPr="00641556">
        <w:rPr>
          <w:sz w:val="24"/>
          <w:szCs w:val="24"/>
        </w:rPr>
        <w:t xml:space="preserve">se očitovao </w:t>
      </w:r>
      <w:r w:rsidRPr="00641556">
        <w:rPr>
          <w:sz w:val="24"/>
          <w:szCs w:val="24"/>
        </w:rPr>
        <w:t>u  roku za očitovanje o prijavljenim tražbinama propisanom člankom 34. stavak 1. podstavak 2. SZ-a.</w:t>
      </w:r>
    </w:p>
    <w:p w:rsidRDefault="003A36E1" w:rsidP="00E669F4" w:rsidR="003A36E1" w:rsidRPr="00641556">
      <w:pPr>
        <w:widowControl/>
        <w:jc w:val="both"/>
        <w:rPr>
          <w:sz w:val="24"/>
          <w:szCs w:val="24"/>
        </w:rPr>
      </w:pPr>
    </w:p>
    <w:p w:rsidRDefault="00E4557F" w:rsidP="00E669F4" w:rsidR="00E669F4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  <w:t>Povjerenik se očitovao u roku iz članka 34. st. 1. podstavak 3. SZ-a</w:t>
      </w:r>
      <w:r w:rsidR="00097EE5" w:rsidRPr="00641556">
        <w:rPr>
          <w:sz w:val="24"/>
          <w:szCs w:val="24"/>
        </w:rPr>
        <w:t>.</w:t>
      </w:r>
    </w:p>
    <w:p w:rsidRDefault="00E669F4" w:rsidP="00E669F4" w:rsidR="00E669F4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E4557F" w:rsidP="00E669F4" w:rsidR="00E4557F" w:rsidRPr="00641556">
      <w:pPr>
        <w:widowControl/>
        <w:jc w:val="both"/>
        <w:rPr>
          <w:sz w:val="24"/>
          <w:szCs w:val="24"/>
        </w:rPr>
      </w:pPr>
    </w:p>
    <w:p w:rsidRDefault="00E4557F" w:rsidP="00E669F4" w:rsidR="00E669F4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  <w:t xml:space="preserve"> Slijedom naprijed navedenog, </w:t>
      </w:r>
      <w:r w:rsidR="00E669F4" w:rsidRPr="00641556">
        <w:rPr>
          <w:sz w:val="24"/>
          <w:szCs w:val="24"/>
        </w:rPr>
        <w:t>kako je tražbine navedene u toč.I ovog rješenja dužnik naveo u prijedlogu za otvaranje predstečajnog postupka (predmnjeva prijave tražbine), odnosno,  prijavili vjerovnici u propisanom roku, a te tražbine nisu osporili dužnik, povjerenik</w:t>
      </w:r>
      <w:r w:rsidR="00383F22" w:rsidRPr="00641556">
        <w:rPr>
          <w:sz w:val="24"/>
          <w:szCs w:val="24"/>
        </w:rPr>
        <w:t xml:space="preserve"> (jer se očitovao izvan roka)</w:t>
      </w:r>
      <w:r w:rsidR="00E669F4" w:rsidRPr="00641556">
        <w:rPr>
          <w:sz w:val="24"/>
          <w:szCs w:val="24"/>
        </w:rPr>
        <w:t xml:space="preserve"> ili vjerovnici, to se temeljem odredbe članka 47. SZ-a ove tražbine smatraju utvrđenima.</w:t>
      </w:r>
    </w:p>
    <w:p w:rsidRDefault="0006441C" w:rsidP="00E669F4" w:rsidR="0006441C" w:rsidRPr="00641556">
      <w:pPr>
        <w:widowControl/>
        <w:jc w:val="both"/>
        <w:rPr>
          <w:sz w:val="24"/>
          <w:szCs w:val="24"/>
        </w:rPr>
      </w:pPr>
    </w:p>
    <w:p w:rsidRDefault="00CF3D86" w:rsidP="00122CBD" w:rsidR="00122CBD" w:rsidRPr="00641556">
      <w:pPr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Tražbine pod toč. II</w:t>
      </w:r>
      <w:r w:rsidR="00396B41" w:rsidRPr="00641556">
        <w:rPr>
          <w:sz w:val="24"/>
          <w:szCs w:val="24"/>
        </w:rPr>
        <w:t xml:space="preserve">. 1. </w:t>
      </w:r>
      <w:r w:rsidRPr="00641556">
        <w:rPr>
          <w:sz w:val="24"/>
          <w:szCs w:val="24"/>
        </w:rPr>
        <w:t xml:space="preserve"> osporio je dužni</w:t>
      </w:r>
      <w:r w:rsidR="00843F50" w:rsidRPr="00641556">
        <w:rPr>
          <w:sz w:val="24"/>
          <w:szCs w:val="24"/>
        </w:rPr>
        <w:t>k</w:t>
      </w:r>
      <w:r w:rsidR="006556E7" w:rsidRPr="00641556">
        <w:rPr>
          <w:sz w:val="24"/>
          <w:szCs w:val="24"/>
        </w:rPr>
        <w:t xml:space="preserve"> i povjerenik</w:t>
      </w:r>
      <w:r w:rsidR="00396B41" w:rsidRPr="00641556">
        <w:rPr>
          <w:sz w:val="24"/>
          <w:szCs w:val="24"/>
        </w:rPr>
        <w:t>.</w:t>
      </w:r>
      <w:r w:rsidR="00122CBD" w:rsidRPr="00641556">
        <w:rPr>
          <w:sz w:val="24"/>
          <w:szCs w:val="24"/>
        </w:rPr>
        <w:t xml:space="preserve"> </w:t>
      </w:r>
    </w:p>
    <w:p w:rsidRDefault="00122CBD" w:rsidP="00122CBD" w:rsidR="00122CBD" w:rsidRPr="00641556">
      <w:pPr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</w:r>
    </w:p>
    <w:p w:rsidRDefault="00122CBD" w:rsidP="00122CBD" w:rsidR="00122CBD" w:rsidRPr="00641556">
      <w:pPr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Tražbine su raspravljene na ročištu. Osporavanje nije otklonjeno.</w:t>
      </w:r>
    </w:p>
    <w:p w:rsidRDefault="004D57B9" w:rsidP="00E669F4" w:rsidR="004D57B9" w:rsidRPr="00641556">
      <w:pPr>
        <w:widowControl/>
        <w:jc w:val="both"/>
        <w:rPr>
          <w:sz w:val="24"/>
          <w:szCs w:val="24"/>
        </w:rPr>
      </w:pPr>
    </w:p>
    <w:p w:rsidRDefault="00E669F4" w:rsidP="004D57B9" w:rsidR="00E669F4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1C628E" w:rsidP="00E669F4" w:rsidR="001C628E" w:rsidRPr="00641556">
      <w:pPr>
        <w:widowControl/>
        <w:jc w:val="both"/>
        <w:rPr>
          <w:sz w:val="24"/>
          <w:szCs w:val="24"/>
        </w:rPr>
      </w:pPr>
    </w:p>
    <w:p w:rsidRDefault="001C628E" w:rsidP="001C628E" w:rsidR="001C628E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  <w:t xml:space="preserve">Odredbom članka 48. st. 1. SZ-a određeno je </w:t>
      </w:r>
      <w:r w:rsidR="007F56B8" w:rsidRPr="00641556">
        <w:rPr>
          <w:sz w:val="24"/>
          <w:szCs w:val="24"/>
        </w:rPr>
        <w:t xml:space="preserve">da ako je </w:t>
      </w:r>
      <w:r w:rsidRPr="00641556">
        <w:rPr>
          <w:sz w:val="24"/>
          <w:szCs w:val="24"/>
        </w:rPr>
        <w:t>dužnik osporio tražbinu, sud će vjerovnika osporene</w:t>
      </w:r>
      <w:r w:rsidR="007F56B8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tražbine uputiti na parnicu protiv dužnika radi utvrđivanja</w:t>
      </w:r>
      <w:r w:rsidR="007F56B8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osporene tražbine.</w:t>
      </w:r>
    </w:p>
    <w:p w:rsidRDefault="006556E7" w:rsidP="001C628E" w:rsidR="006556E7" w:rsidRPr="00641556">
      <w:pPr>
        <w:widowControl/>
        <w:jc w:val="both"/>
        <w:rPr>
          <w:sz w:val="24"/>
          <w:szCs w:val="24"/>
        </w:rPr>
      </w:pPr>
    </w:p>
    <w:p w:rsidRDefault="006556E7" w:rsidP="001C628E" w:rsidR="006556E7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</w:r>
      <w:r w:rsidR="00FC62AB" w:rsidRPr="00641556">
        <w:rPr>
          <w:sz w:val="24"/>
          <w:szCs w:val="24"/>
        </w:rPr>
        <w:t>V</w:t>
      </w:r>
      <w:r w:rsidRPr="00641556">
        <w:rPr>
          <w:sz w:val="24"/>
          <w:szCs w:val="24"/>
        </w:rPr>
        <w:t xml:space="preserve">jerovnik  ERSTE FACTORING društvo s ograničenom odgovornošću za factoring, OIB: 10194059689, Ivana Lučića 2a, 10000 Zagreb, ima prijavljeno potraživanje u iznosu od </w:t>
      </w:r>
      <w:r w:rsidR="00FC62AB" w:rsidRPr="00641556">
        <w:rPr>
          <w:sz w:val="24"/>
          <w:szCs w:val="24"/>
        </w:rPr>
        <w:t>5.896.610,24 kuna. Vjerovnik raspolaže zadužnicom za ukupni iznos od 1.900.000,00 kuna. Po zadužnici je vjerovnik naplatio iznos od 116.</w:t>
      </w:r>
      <w:r w:rsidR="00B231E4" w:rsidRPr="00641556">
        <w:rPr>
          <w:sz w:val="24"/>
          <w:szCs w:val="24"/>
        </w:rPr>
        <w:t>397,76 kuna</w:t>
      </w:r>
      <w:r w:rsidR="00017AD4" w:rsidRPr="00641556">
        <w:rPr>
          <w:sz w:val="24"/>
          <w:szCs w:val="24"/>
        </w:rPr>
        <w:t>, a kako je to navedeno i u očitovanju povjerenika po prijavljenim tražbinama od 21.11.2018. godine.</w:t>
      </w:r>
      <w:r w:rsidR="00B231E4" w:rsidRPr="00641556">
        <w:rPr>
          <w:sz w:val="24"/>
          <w:szCs w:val="24"/>
        </w:rPr>
        <w:t xml:space="preserve"> Dakle, po zadužnici vjerovnik može još naplatiti iznos od 1.783.602,24 kuna.</w:t>
      </w:r>
    </w:p>
    <w:p w:rsidRDefault="004613BC" w:rsidP="001C628E" w:rsidR="004613BC" w:rsidRPr="00641556">
      <w:pPr>
        <w:widowControl/>
        <w:jc w:val="both"/>
        <w:rPr>
          <w:sz w:val="24"/>
          <w:szCs w:val="24"/>
        </w:rPr>
      </w:pPr>
    </w:p>
    <w:p w:rsidRDefault="004613BC" w:rsidP="004613BC" w:rsidR="004613BC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  <w:t>Među strankama, na ročištu održanom 16. travnja 2019. godine, nije bilo sporno kako vjerovnik raspolaže ovršnom ispravom u iznosu od 1.783.602,24 kuna.</w:t>
      </w:r>
    </w:p>
    <w:p w:rsidRDefault="00B231E4" w:rsidP="00206AA3" w:rsidR="006F1E6A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</w:r>
      <w:r w:rsidRPr="00641556">
        <w:rPr>
          <w:sz w:val="24"/>
          <w:szCs w:val="24"/>
        </w:rPr>
        <w:tab/>
      </w:r>
    </w:p>
    <w:p w:rsidRDefault="006F1E6A" w:rsidP="006F1E6A" w:rsidR="007F56B8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  <w:t xml:space="preserve">Slijedom navedenoga, vjerovnik ERSTE FACTORING prijavio je potraživanje u iznosu od 5.896.610,51 kunu, koje je osporeno. Međutim kako vjerovnik raspolaže ovršnom ispravom (zadužnicom) za iznos od 1.783.602,24 kn, </w:t>
      </w:r>
      <w:r w:rsidR="00452065" w:rsidRPr="00641556">
        <w:rPr>
          <w:sz w:val="24"/>
          <w:szCs w:val="24"/>
        </w:rPr>
        <w:t xml:space="preserve">stoga za osporeni </w:t>
      </w:r>
      <w:r w:rsidR="0072714A" w:rsidRPr="00641556">
        <w:rPr>
          <w:sz w:val="24"/>
          <w:szCs w:val="24"/>
        </w:rPr>
        <w:t xml:space="preserve">iznos vjerovnika </w:t>
      </w:r>
      <w:r w:rsidR="00452065" w:rsidRPr="00641556">
        <w:rPr>
          <w:sz w:val="24"/>
          <w:szCs w:val="24"/>
        </w:rPr>
        <w:t xml:space="preserve">Erste factoring u </w:t>
      </w:r>
      <w:r w:rsidR="0072714A" w:rsidRPr="00641556">
        <w:rPr>
          <w:sz w:val="24"/>
          <w:szCs w:val="24"/>
        </w:rPr>
        <w:t xml:space="preserve">visni od 4.113.008,27 kuna </w:t>
      </w:r>
      <w:r w:rsidR="00452065" w:rsidRPr="00641556">
        <w:rPr>
          <w:sz w:val="24"/>
          <w:szCs w:val="24"/>
        </w:rPr>
        <w:t>ne postoji ovršna isprava.</w:t>
      </w:r>
    </w:p>
    <w:p w:rsidRDefault="00AA2087" w:rsidP="006F1E6A" w:rsidR="00AA2087" w:rsidRPr="00641556">
      <w:pPr>
        <w:widowControl/>
        <w:jc w:val="both"/>
        <w:rPr>
          <w:sz w:val="24"/>
          <w:szCs w:val="24"/>
        </w:rPr>
      </w:pPr>
    </w:p>
    <w:p w:rsidRDefault="00AA2087" w:rsidP="00AA2087" w:rsidR="00AA2087" w:rsidRPr="00641556">
      <w:pPr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Vjerovniku NATURA CONSULTING d.o.o., Punta, Kralja Zvonimira 140, OIB: 86235912895, osporena je tražbina u iznosu od 199.495,90 kuna.</w:t>
      </w:r>
    </w:p>
    <w:p w:rsidRDefault="00E85C34" w:rsidP="00AA2087" w:rsidR="00E85C34" w:rsidRPr="00641556">
      <w:pPr>
        <w:ind w:firstLine="708"/>
        <w:jc w:val="both"/>
        <w:rPr>
          <w:sz w:val="24"/>
          <w:szCs w:val="24"/>
        </w:rPr>
      </w:pPr>
    </w:p>
    <w:p w:rsidRDefault="00AA2087" w:rsidP="00E85C34" w:rsidR="00E85C34" w:rsidRPr="00641556">
      <w:pPr>
        <w:widowControl/>
        <w:ind w:firstLine="720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 </w:t>
      </w:r>
      <w:r w:rsidR="00E85C34" w:rsidRPr="00641556">
        <w:rPr>
          <w:sz w:val="24"/>
          <w:szCs w:val="24"/>
        </w:rPr>
        <w:t>Tražbina vjerovnika NATURA CONSULTING d.o.o., ispitivana je na ročištu održanom dana 16. travnja 2019. godine u skladu s uputom Visokog trgovačkog suda Republike Hrvatske, navedenom u Rješenju poslovnog broja: 43 Pž-860/2019-3 od 12. veljače 2019. prema kojoj će prvostupanjski sud u nastavku postupka prvostupanjski održati novo ispitno ročište na kojem će ispitati i potraživanje NATURA CONSULTING d.o.o..</w:t>
      </w:r>
    </w:p>
    <w:p w:rsidRDefault="00AA2087" w:rsidP="00AA2087" w:rsidR="00AA2087" w:rsidRPr="00641556">
      <w:pPr>
        <w:ind w:firstLine="708"/>
        <w:jc w:val="both"/>
        <w:rPr>
          <w:sz w:val="24"/>
          <w:szCs w:val="24"/>
        </w:rPr>
      </w:pPr>
    </w:p>
    <w:p w:rsidRDefault="00E85C34" w:rsidP="00CF3ED9" w:rsidR="00CF3ED9" w:rsidRPr="00641556">
      <w:pPr>
        <w:widowControl/>
        <w:ind w:left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Povjerenik i dužnik osporili su </w:t>
      </w:r>
      <w:r w:rsidR="00AA2087" w:rsidRPr="00641556">
        <w:rPr>
          <w:sz w:val="24"/>
          <w:szCs w:val="24"/>
        </w:rPr>
        <w:t>tražbinu vjerovnika iz razloga što je u tijeku parnični</w:t>
      </w:r>
      <w:r w:rsidR="00CF3ED9" w:rsidRPr="00641556">
        <w:rPr>
          <w:sz w:val="24"/>
          <w:szCs w:val="24"/>
        </w:rPr>
        <w:t xml:space="preserve"> </w:t>
      </w:r>
    </w:p>
    <w:p w:rsidRDefault="00AA2087" w:rsidP="00CF3ED9" w:rsidR="00AA2087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>postupak pred Trgovačkim sudom u Zagrebu posl. br. P-1988/2017, a vezano za potraživanje vjerovnika s osnova naknade štete.</w:t>
      </w:r>
      <w:r w:rsidR="00CF3ED9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Vjerovnik, dužnik i povjerenik</w:t>
      </w:r>
      <w:r w:rsidR="00E85C34" w:rsidRPr="00641556">
        <w:rPr>
          <w:sz w:val="24"/>
          <w:szCs w:val="24"/>
        </w:rPr>
        <w:t xml:space="preserve"> učinili su </w:t>
      </w:r>
      <w:r w:rsidRPr="00641556">
        <w:rPr>
          <w:sz w:val="24"/>
          <w:szCs w:val="24"/>
        </w:rPr>
        <w:t>nespornim kako vjerovnik za iznos svojeg potraživanja ne raspolaže ovršnom ispravom.</w:t>
      </w:r>
    </w:p>
    <w:p w:rsidRDefault="00270F40" w:rsidP="00CF3ED9" w:rsidR="00270F40" w:rsidRPr="00641556">
      <w:pPr>
        <w:widowControl/>
        <w:jc w:val="both"/>
        <w:rPr>
          <w:sz w:val="24"/>
          <w:szCs w:val="24"/>
        </w:rPr>
      </w:pPr>
    </w:p>
    <w:p w:rsidRDefault="00270F40" w:rsidP="00270F40" w:rsidR="00270F40" w:rsidRPr="00641556">
      <w:pPr>
        <w:widowControl/>
        <w:jc w:val="both"/>
        <w:rPr>
          <w:sz w:val="24"/>
          <w:szCs w:val="24"/>
        </w:rPr>
      </w:pPr>
    </w:p>
    <w:p w:rsidRDefault="00FE4F01" w:rsidP="000619E6" w:rsidR="000619E6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lastRenderedPageBreak/>
        <w:tab/>
        <w:t xml:space="preserve">S obzirom da je između predstečajnog dužnka i vjerovnika NATURA CONSULTING d.o.o., Punta, Kralja Zvonimira 140, OIB: 86235912895, u tijeku parnični postupak pred Trgovačkim sudom u Zagrebu, poslovnog broja: P-1988/2017, to </w:t>
      </w:r>
      <w:r w:rsidR="000619E6" w:rsidRPr="00641556">
        <w:rPr>
          <w:sz w:val="24"/>
          <w:szCs w:val="24"/>
        </w:rPr>
        <w:t xml:space="preserve">je </w:t>
      </w:r>
      <w:r w:rsidRPr="00641556">
        <w:rPr>
          <w:sz w:val="24"/>
          <w:szCs w:val="24"/>
        </w:rPr>
        <w:t xml:space="preserve">vjerovnik </w:t>
      </w:r>
      <w:r w:rsidR="000619E6" w:rsidRPr="00641556">
        <w:rPr>
          <w:sz w:val="24"/>
          <w:szCs w:val="24"/>
        </w:rPr>
        <w:t>upućen na nastavak već pokrenute parnice (P-1988/2017)  protiv dužnika radi utvrđenja osporene tražbine, u roku od 8 dana od pravomoćnosti rješenja o upućivanju na parnicu odnosno primitka drugostupanjske odluke.</w:t>
      </w:r>
    </w:p>
    <w:p w:rsidRDefault="000619E6" w:rsidP="000619E6" w:rsidR="000619E6" w:rsidRPr="00641556">
      <w:pPr>
        <w:widowControl/>
        <w:jc w:val="both"/>
        <w:rPr>
          <w:sz w:val="24"/>
          <w:szCs w:val="24"/>
        </w:rPr>
      </w:pPr>
    </w:p>
    <w:p w:rsidRDefault="000619E6" w:rsidP="00E214E2" w:rsidR="00FE4F01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Ako vjerovnik koji je upućen u parnicu ne pokrene parnicu u roku iz prethodnog stavka, smatrati će se da je odustao od prava vođenja parnice.</w:t>
      </w:r>
    </w:p>
    <w:p w:rsidRDefault="006F1E6A" w:rsidP="006F1E6A" w:rsidR="006F1E6A" w:rsidRPr="00641556">
      <w:pPr>
        <w:widowControl/>
        <w:jc w:val="both"/>
        <w:rPr>
          <w:sz w:val="24"/>
          <w:szCs w:val="24"/>
        </w:rPr>
      </w:pPr>
    </w:p>
    <w:p w:rsidRDefault="00E669F4" w:rsidP="00E669F4" w:rsidR="00E669F4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Kako za osporene tražbine navedene pod  toč.</w:t>
      </w:r>
      <w:r w:rsidR="007F56B8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II. 1.</w:t>
      </w:r>
      <w:r w:rsidR="007F56B8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izreke rješenja vjerovnici nemaju ovršnu ispravu, na parnicu radi utvrđenja osporene tražbine</w:t>
      </w:r>
      <w:r w:rsidR="007F56B8" w:rsidRPr="00641556">
        <w:rPr>
          <w:sz w:val="24"/>
          <w:szCs w:val="24"/>
        </w:rPr>
        <w:t>,</w:t>
      </w:r>
      <w:r w:rsidRPr="00641556">
        <w:rPr>
          <w:sz w:val="24"/>
          <w:szCs w:val="24"/>
        </w:rPr>
        <w:t xml:space="preserve"> temeljem članka 48. stavak 1. SZ-a upućeni su vjerovnici osporenih tražbina.</w:t>
      </w:r>
    </w:p>
    <w:p w:rsidRDefault="00452065" w:rsidP="00E669F4" w:rsidR="00452065" w:rsidRPr="00641556">
      <w:pPr>
        <w:widowControl/>
        <w:ind w:firstLine="708"/>
        <w:jc w:val="both"/>
        <w:rPr>
          <w:sz w:val="24"/>
          <w:szCs w:val="24"/>
        </w:rPr>
      </w:pPr>
    </w:p>
    <w:p w:rsidRDefault="00A84F9B" w:rsidP="00A84F9B" w:rsidR="00E669F4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Odredbom </w:t>
      </w:r>
      <w:r w:rsidR="00E669F4" w:rsidRPr="00641556">
        <w:rPr>
          <w:sz w:val="24"/>
          <w:szCs w:val="24"/>
        </w:rPr>
        <w:t xml:space="preserve">članka 266. stavak 4. SZ-a </w:t>
      </w:r>
      <w:r w:rsidRPr="00641556">
        <w:rPr>
          <w:sz w:val="24"/>
          <w:szCs w:val="24"/>
        </w:rPr>
        <w:t xml:space="preserve">propisano je kako u slučaju </w:t>
      </w:r>
      <w:r w:rsidR="00E669F4" w:rsidRPr="00641556">
        <w:rPr>
          <w:sz w:val="24"/>
          <w:szCs w:val="24"/>
        </w:rPr>
        <w:t>ospor</w:t>
      </w:r>
      <w:r w:rsidRPr="00641556">
        <w:rPr>
          <w:sz w:val="24"/>
          <w:szCs w:val="24"/>
        </w:rPr>
        <w:t xml:space="preserve">avanja </w:t>
      </w:r>
      <w:r w:rsidR="00E669F4" w:rsidRPr="00641556">
        <w:rPr>
          <w:sz w:val="24"/>
          <w:szCs w:val="24"/>
        </w:rPr>
        <w:t xml:space="preserve"> tražbin</w:t>
      </w:r>
      <w:r w:rsidRPr="00641556">
        <w:rPr>
          <w:sz w:val="24"/>
          <w:szCs w:val="24"/>
        </w:rPr>
        <w:t xml:space="preserve">e za koju postoji </w:t>
      </w:r>
      <w:r w:rsidR="00E669F4" w:rsidRPr="00641556">
        <w:rPr>
          <w:sz w:val="24"/>
          <w:szCs w:val="24"/>
        </w:rPr>
        <w:t xml:space="preserve">ovršna isprava sud na parnicu </w:t>
      </w:r>
      <w:r w:rsidRPr="00641556">
        <w:rPr>
          <w:sz w:val="24"/>
          <w:szCs w:val="24"/>
        </w:rPr>
        <w:t xml:space="preserve">upućuje </w:t>
      </w:r>
      <w:r w:rsidR="00E669F4" w:rsidRPr="00641556">
        <w:rPr>
          <w:sz w:val="24"/>
          <w:szCs w:val="24"/>
        </w:rPr>
        <w:t xml:space="preserve">osporavatelja </w:t>
      </w:r>
      <w:r w:rsidRPr="00641556">
        <w:rPr>
          <w:sz w:val="24"/>
          <w:szCs w:val="24"/>
        </w:rPr>
        <w:t xml:space="preserve">tražbine </w:t>
      </w:r>
      <w:r w:rsidR="00E669F4" w:rsidRPr="00641556">
        <w:rPr>
          <w:sz w:val="24"/>
          <w:szCs w:val="24"/>
        </w:rPr>
        <w:t>da dokaže osnovanost osporavanja</w:t>
      </w:r>
      <w:r w:rsidR="00702566" w:rsidRPr="00641556">
        <w:rPr>
          <w:sz w:val="24"/>
          <w:szCs w:val="24"/>
        </w:rPr>
        <w:t xml:space="preserve"> (primjena na predstečajni postupak temeljem članka 50. stavak 3. SZ-a)</w:t>
      </w:r>
      <w:r w:rsidR="00E669F4" w:rsidRPr="00641556">
        <w:rPr>
          <w:sz w:val="24"/>
          <w:szCs w:val="24"/>
        </w:rPr>
        <w:t>.</w:t>
      </w:r>
    </w:p>
    <w:p w:rsidRDefault="00452065" w:rsidP="00A84F9B" w:rsidR="00452065" w:rsidRPr="00641556">
      <w:pPr>
        <w:widowControl/>
        <w:ind w:firstLine="708"/>
        <w:jc w:val="both"/>
        <w:rPr>
          <w:sz w:val="24"/>
          <w:szCs w:val="24"/>
        </w:rPr>
      </w:pPr>
    </w:p>
    <w:p w:rsidRDefault="00511E8F" w:rsidP="00A84F9B" w:rsidR="00511E8F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Vjerovnik ERSTE FACTORING prijavio je potraživanje u iznosu od 5.896.610,51 kunu, koje je osporeno. Međutim kako vjerovnik raspolaže ovršnom ispravom (zadužnicom) za iznos od 1.783.602,24 kn, odlučeno je kao pod II. 2. izreke.</w:t>
      </w:r>
    </w:p>
    <w:p w:rsidRDefault="00452065" w:rsidP="00A84F9B" w:rsidR="00452065" w:rsidRPr="00641556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Kako za osporen</w:t>
      </w:r>
      <w:r w:rsidR="00A84F9B" w:rsidRPr="00641556">
        <w:rPr>
          <w:sz w:val="24"/>
          <w:szCs w:val="24"/>
        </w:rPr>
        <w:t>e</w:t>
      </w:r>
      <w:r w:rsidRPr="00641556">
        <w:rPr>
          <w:sz w:val="24"/>
          <w:szCs w:val="24"/>
        </w:rPr>
        <w:t xml:space="preserve"> tražbinu pod toč. II.2. izreke rješenja postoji ovršna isprava to je odgovarajućom primjenom članka 266</w:t>
      </w:r>
      <w:r w:rsidR="00A84F9B" w:rsidRPr="00641556">
        <w:rPr>
          <w:sz w:val="24"/>
          <w:szCs w:val="24"/>
        </w:rPr>
        <w:t xml:space="preserve">. </w:t>
      </w:r>
      <w:r w:rsidRPr="00641556">
        <w:rPr>
          <w:sz w:val="24"/>
          <w:szCs w:val="24"/>
        </w:rPr>
        <w:t xml:space="preserve">stavak 4. SZ-a </w:t>
      </w:r>
      <w:r w:rsidR="00A84F9B" w:rsidRPr="00641556">
        <w:rPr>
          <w:sz w:val="24"/>
          <w:szCs w:val="24"/>
        </w:rPr>
        <w:t xml:space="preserve">sud </w:t>
      </w:r>
      <w:r w:rsidRPr="00641556">
        <w:rPr>
          <w:sz w:val="24"/>
          <w:szCs w:val="24"/>
        </w:rPr>
        <w:t>na parnicu uputi</w:t>
      </w:r>
      <w:r w:rsidR="00A84F9B" w:rsidRPr="00641556">
        <w:rPr>
          <w:sz w:val="24"/>
          <w:szCs w:val="24"/>
        </w:rPr>
        <w:t xml:space="preserve">o </w:t>
      </w:r>
      <w:r w:rsidRPr="00641556">
        <w:rPr>
          <w:sz w:val="24"/>
          <w:szCs w:val="24"/>
        </w:rPr>
        <w:t>osporavatelja – dužnika.</w:t>
      </w:r>
    </w:p>
    <w:p w:rsidRDefault="00397C1E" w:rsidP="00E669F4" w:rsidR="00397C1E" w:rsidRPr="00641556">
      <w:pPr>
        <w:widowControl/>
        <w:ind w:firstLine="708"/>
        <w:jc w:val="both"/>
        <w:rPr>
          <w:sz w:val="24"/>
          <w:szCs w:val="24"/>
        </w:rPr>
      </w:pPr>
    </w:p>
    <w:p w:rsidRDefault="00397C1E" w:rsidP="00397C1E" w:rsidR="00397C1E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U stečajnom postupku nije moguće tzv. višestruko osporavanje tražbina, odnosno osporavanje tražbina i od strane stečajnog upravitelja i od vjerovnika. Naime, ako je tražbinu osporio stečajni upravitelj (članak 266. stavak 1. SZ-a), na parnicu se upućuje vjerovnik (ili stečajni upravitelj ako za tražbinu postoji ovršna isprava), odnosno ako je tražbinu priznao stečajni upravitelj, a osporio vjerovnik (članak 266. stavak 2. SZ-a) na parnicu se upućuje vjerovnik osporene tražbine (ili osporavatelj ako za tražbinu postoji ovršna isprava).</w:t>
      </w:r>
    </w:p>
    <w:p w:rsidRDefault="00397C1E" w:rsidP="00397C1E" w:rsidR="00397C1E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Prema tome, odgovarajućom primjenom pravila o postupku radi utvrđivanja osporenih tražbina u stečajnom postupku (članak 48. stavak 5. SZ-a), niti u predstečajnom postupku nije moguće višestruko osporavanje tražbina i višestruko upućivanje u parnici u odnosu na osporene tražbine. </w:t>
      </w:r>
    </w:p>
    <w:p w:rsidRDefault="00397C1E" w:rsidP="00397C1E" w:rsidR="00397C1E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>Ako je u predstečajnom postupku prijavljenu tražbinu osporio dužnik, po njegovom će se osporavanju na parnicu uputiti vjerovnik osporene tražbine ili dužnik (zavisno postoji li u odnosu na tražbinu ovršna isprava), a osporavanja te tražbine od strane povjerenika i vjerovnika (osporavatelja) su procesno irelevantna, U slučaju kada je tražbinu priznao dužnik, a osporio povjerenik, na parnicu će se uputiti povjerenik ili vjerovnik osporene tražbine (zavisno postoji li u odnosu na tražbinu ovršna isprava), a osporavanja te tražbine od strane vjerovnika (osporavatelja) je procesno irelevantno. Na kraju, u slučaju kada je tražbinu priznao dužnik i povjerenik, a osporio vjerovnik, na parnicu će se uputiti  vjerovnik osporene tražbine ili vjerovnik  - osporavatelj (zavisno postoji li u odnosu na tražbinu ovršna isprava).</w:t>
      </w:r>
    </w:p>
    <w:p w:rsidRDefault="00397C1E" w:rsidP="00397C1E" w:rsidR="00397C1E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ab/>
        <w:t>Ovakvi se stavom, između ostalog, izbjegava vođenje više parnica povodom istog osporavanja.</w:t>
      </w:r>
    </w:p>
    <w:p w:rsidRDefault="00397C1E" w:rsidP="00397C1E" w:rsidR="00397C1E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Sukladno naprijed navedenom stavu, u konkretnom slučaju, kada je više osoba osporilo istu tražbinu (dužnik, povjerenik i vjerovnik) sud je na u odnosu na osporenu tražbine </w:t>
      </w:r>
      <w:r w:rsidRPr="00641556">
        <w:rPr>
          <w:sz w:val="24"/>
          <w:szCs w:val="24"/>
        </w:rPr>
        <w:lastRenderedPageBreak/>
        <w:t>na parnicu najprije uputio dužnika (ili vjerovnika), zatim, ako je dužnik priznao tražbinu ili otklonio osporavanje na parnicu uputio povjerenika (ili vjerovnika), te  ako su tražbinu priznali dužnik i povjerenik ili otklonili osporavanja, na parnicu uputio vjerovnika.</w:t>
      </w:r>
    </w:p>
    <w:p w:rsidRDefault="00397C1E" w:rsidP="00E669F4" w:rsidR="00397C1E" w:rsidRPr="00641556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641556">
      <w:pPr>
        <w:widowControl/>
        <w:ind w:firstLine="708"/>
        <w:jc w:val="both"/>
        <w:rPr>
          <w:sz w:val="24"/>
          <w:szCs w:val="24"/>
        </w:rPr>
      </w:pPr>
      <w:r w:rsidRPr="00641556">
        <w:rPr>
          <w:sz w:val="24"/>
          <w:szCs w:val="24"/>
        </w:rPr>
        <w:t xml:space="preserve">Slijedom svega naprijed navedenog </w:t>
      </w:r>
      <w:r w:rsidR="00F164E3" w:rsidRPr="00641556">
        <w:rPr>
          <w:sz w:val="24"/>
          <w:szCs w:val="24"/>
        </w:rPr>
        <w:t>riješeno</w:t>
      </w:r>
      <w:r w:rsidRPr="00641556">
        <w:rPr>
          <w:sz w:val="24"/>
          <w:szCs w:val="24"/>
        </w:rPr>
        <w:t xml:space="preserve"> je kao u izreci.</w:t>
      </w:r>
    </w:p>
    <w:p w:rsidRDefault="00E669F4" w:rsidP="00E669F4" w:rsidR="00E669F4" w:rsidRPr="00641556">
      <w:pPr>
        <w:widowControl/>
        <w:jc w:val="center"/>
        <w:rPr>
          <w:sz w:val="24"/>
          <w:szCs w:val="24"/>
        </w:rPr>
      </w:pPr>
    </w:p>
    <w:p w:rsidRDefault="00E669F4" w:rsidP="004D57B9" w:rsidR="004D57B9" w:rsidRPr="00641556">
      <w:pPr>
        <w:widowControl/>
        <w:ind w:firstLine="708" w:left="2124"/>
        <w:rPr>
          <w:sz w:val="24"/>
          <w:szCs w:val="24"/>
        </w:rPr>
      </w:pPr>
      <w:r w:rsidRPr="00641556">
        <w:rPr>
          <w:sz w:val="24"/>
          <w:szCs w:val="24"/>
        </w:rPr>
        <w:t xml:space="preserve">Zagreb, </w:t>
      </w:r>
      <w:r w:rsidR="001823E6" w:rsidRPr="00641556">
        <w:rPr>
          <w:sz w:val="24"/>
          <w:szCs w:val="24"/>
        </w:rPr>
        <w:t>16</w:t>
      </w:r>
      <w:r w:rsidR="009C0D90" w:rsidRPr="00641556">
        <w:rPr>
          <w:sz w:val="24"/>
          <w:szCs w:val="24"/>
        </w:rPr>
        <w:t>.</w:t>
      </w:r>
      <w:r w:rsidR="001823E6" w:rsidRPr="00641556">
        <w:rPr>
          <w:sz w:val="24"/>
          <w:szCs w:val="24"/>
        </w:rPr>
        <w:t xml:space="preserve"> travnja</w:t>
      </w:r>
      <w:r w:rsidR="009C0D90" w:rsidRPr="00641556">
        <w:rPr>
          <w:sz w:val="24"/>
          <w:szCs w:val="24"/>
        </w:rPr>
        <w:t xml:space="preserve"> </w:t>
      </w:r>
      <w:r w:rsidRPr="00641556">
        <w:rPr>
          <w:sz w:val="24"/>
          <w:szCs w:val="24"/>
        </w:rPr>
        <w:t>201</w:t>
      </w:r>
      <w:r w:rsidR="00511E8F" w:rsidRPr="00641556">
        <w:rPr>
          <w:sz w:val="24"/>
          <w:szCs w:val="24"/>
        </w:rPr>
        <w:t>9</w:t>
      </w:r>
      <w:r w:rsidRPr="00641556">
        <w:rPr>
          <w:sz w:val="24"/>
          <w:szCs w:val="24"/>
        </w:rPr>
        <w:t>.</w:t>
      </w:r>
      <w:r w:rsidR="00EB2684" w:rsidRPr="00641556">
        <w:rPr>
          <w:sz w:val="24"/>
          <w:szCs w:val="24"/>
        </w:rPr>
        <w:tab/>
      </w:r>
      <w:r w:rsidR="00EB2684" w:rsidRPr="00641556">
        <w:rPr>
          <w:sz w:val="24"/>
          <w:szCs w:val="24"/>
        </w:rPr>
        <w:tab/>
      </w:r>
      <w:r w:rsidRPr="00641556">
        <w:rPr>
          <w:sz w:val="24"/>
          <w:szCs w:val="24"/>
        </w:rPr>
        <w:t xml:space="preserve">     </w:t>
      </w:r>
      <w:r w:rsidR="00EB2684" w:rsidRPr="00641556">
        <w:rPr>
          <w:sz w:val="24"/>
          <w:szCs w:val="24"/>
        </w:rPr>
        <w:tab/>
      </w:r>
    </w:p>
    <w:p w:rsidRDefault="004D57B9" w:rsidP="00EB2684" w:rsidR="004D57B9" w:rsidRPr="00641556">
      <w:pPr>
        <w:widowControl/>
        <w:ind w:firstLine="708" w:left="2124"/>
        <w:jc w:val="center"/>
        <w:rPr>
          <w:sz w:val="24"/>
          <w:szCs w:val="24"/>
        </w:rPr>
      </w:pPr>
    </w:p>
    <w:p w:rsidRDefault="00F612D3" w:rsidP="00F612D3" w:rsidR="00E669F4" w:rsidRPr="00641556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669F4" w:rsidRPr="00641556">
        <w:rPr>
          <w:sz w:val="24"/>
          <w:szCs w:val="24"/>
        </w:rPr>
        <w:t xml:space="preserve">SUDAC:  </w:t>
      </w:r>
    </w:p>
    <w:p w:rsidRDefault="00F612D3" w:rsidP="00F164E3" w:rsidR="00F164E3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F407E" w:rsidRPr="00641556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F612D3" w:rsidP="00F164E3" w:rsidR="00F612D3">
      <w:pPr>
        <w:widowControl/>
        <w:ind w:left="5040"/>
        <w:jc w:val="right"/>
        <w:rPr>
          <w:sz w:val="24"/>
          <w:szCs w:val="24"/>
        </w:rPr>
      </w:pPr>
    </w:p>
    <w:p w:rsidRDefault="00F612D3" w:rsidP="00F164E3" w:rsidR="00F612D3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F612D3" w:rsidP="00F612D3" w:rsidR="00F612D3" w:rsidRPr="00641556">
      <w:pPr>
        <w:widowControl/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Maja Hajtek</w:t>
      </w:r>
    </w:p>
    <w:p w:rsidRDefault="006F407E" w:rsidP="00F164E3" w:rsidR="006F407E" w:rsidRPr="00641556">
      <w:pPr>
        <w:widowControl/>
        <w:ind w:left="5040"/>
        <w:jc w:val="right"/>
        <w:rPr>
          <w:sz w:val="24"/>
          <w:szCs w:val="24"/>
        </w:rPr>
      </w:pPr>
    </w:p>
    <w:p w:rsidRDefault="006F407E" w:rsidP="00F164E3" w:rsidR="006F407E" w:rsidRPr="00641556">
      <w:pPr>
        <w:widowControl/>
        <w:ind w:left="5040"/>
        <w:jc w:val="right"/>
        <w:rPr>
          <w:sz w:val="24"/>
          <w:szCs w:val="24"/>
        </w:rPr>
      </w:pPr>
    </w:p>
    <w:p w:rsidRDefault="004D57B9" w:rsidP="00F164E3" w:rsidR="004D57B9" w:rsidRPr="00641556">
      <w:pPr>
        <w:widowControl/>
        <w:rPr>
          <w:sz w:val="24"/>
          <w:szCs w:val="24"/>
        </w:rPr>
      </w:pPr>
    </w:p>
    <w:p w:rsidRDefault="00E669F4" w:rsidP="00F164E3" w:rsidR="00E669F4" w:rsidRPr="00641556">
      <w:pPr>
        <w:widowControl/>
        <w:rPr>
          <w:sz w:val="24"/>
          <w:szCs w:val="24"/>
        </w:rPr>
      </w:pPr>
      <w:r w:rsidRPr="00641556">
        <w:rPr>
          <w:sz w:val="24"/>
          <w:szCs w:val="24"/>
        </w:rPr>
        <w:t>UPUTA  O PRAVNOM LIJEKU:</w:t>
      </w:r>
    </w:p>
    <w:p w:rsidRDefault="00E669F4" w:rsidP="00C70157" w:rsidR="00E669F4" w:rsidRPr="00641556">
      <w:pPr>
        <w:widowControl/>
        <w:jc w:val="both"/>
        <w:rPr>
          <w:sz w:val="24"/>
          <w:szCs w:val="24"/>
        </w:rPr>
      </w:pPr>
      <w:r w:rsidRPr="00641556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C70157" w:rsidRPr="00641556">
        <w:rPr>
          <w:sz w:val="24"/>
          <w:szCs w:val="24"/>
        </w:rPr>
        <w:t xml:space="preserve"> od dostave odluke</w:t>
      </w:r>
      <w:r w:rsidRPr="00641556">
        <w:rPr>
          <w:sz w:val="24"/>
          <w:szCs w:val="24"/>
        </w:rPr>
        <w:t xml:space="preserve">. </w:t>
      </w:r>
      <w:r w:rsidR="00C70157" w:rsidRPr="00641556">
        <w:rPr>
          <w:sz w:val="24"/>
          <w:szCs w:val="24"/>
        </w:rPr>
        <w:t xml:space="preserve">Dostava se smatra obavljenom istekom osmoga dana od dana objave pismena na mrežnoj stranici e-Oglasna ploča sudova (čl. 12. SZ-a). </w:t>
      </w:r>
      <w:r w:rsidRPr="00641556">
        <w:rPr>
          <w:sz w:val="24"/>
          <w:szCs w:val="24"/>
        </w:rPr>
        <w:t>Žalba se podnosi ovom sudu u 2 primjerka.</w:t>
      </w:r>
    </w:p>
    <w:p w:rsidRDefault="002A16DB" w:rsidP="00A1054B" w:rsidR="002A16DB" w:rsidRPr="00641556">
      <w:pPr>
        <w:ind w:firstLine="720"/>
        <w:jc w:val="both"/>
        <w:rPr>
          <w:sz w:val="24"/>
          <w:szCs w:val="24"/>
        </w:rPr>
      </w:pPr>
    </w:p>
    <w:p w:rsidRDefault="006F407E" w:rsidP="00AE161F" w:rsidR="006F407E" w:rsidRPr="00641556">
      <w:pPr>
        <w:jc w:val="both"/>
        <w:rPr>
          <w:sz w:val="24"/>
          <w:szCs w:val="24"/>
        </w:rPr>
      </w:pPr>
    </w:p>
    <w:p w:rsidRDefault="00FC6062" w:rsidP="00AE161F" w:rsidR="00FC6062" w:rsidRPr="00641556">
      <w:pPr>
        <w:jc w:val="both"/>
        <w:rPr>
          <w:sz w:val="24"/>
          <w:szCs w:val="24"/>
        </w:rPr>
      </w:pPr>
    </w:p>
    <w:sectPr w:rsidSect="0074231A" w:rsidR="00FC6062" w:rsidRPr="0064155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411" w:rsidR="00912411">
      <w:r>
        <w:separator/>
      </w:r>
    </w:p>
  </w:endnote>
  <w:endnote w:id="0" w:type="continuationSeparator">
    <w:p w:rsidRDefault="00912411" w:rsidR="00912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411" w:rsidR="00912411">
      <w:r>
        <w:separator/>
      </w:r>
    </w:p>
  </w:footnote>
  <w:footnote w:id="0" w:type="continuationSeparator">
    <w:p w:rsidRDefault="00912411" w:rsidR="00912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411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2411" w:rsidR="009124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411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220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912411" w:rsidP="004D45C7" w:rsidR="00912411">
    <w:pPr>
      <w:jc w:val="right"/>
      <w:rPr>
        <w:sz w:val="24"/>
        <w:szCs w:val="24"/>
      </w:rPr>
    </w:pPr>
  </w:p>
  <w:p w:rsidRDefault="004D4372" w:rsidP="004D4372" w:rsidR="004D4372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2068/2018-38</w:t>
    </w:r>
  </w:p>
  <w:p w:rsidRDefault="00912411" w:rsidP="00095C6C" w:rsidR="009124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411" w:rsidR="00912411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552211B"/>
    <w:multiLevelType w:val="hybridMultilevel"/>
    <w:tmpl w:val="4EEC2916"/>
    <w:lvl w:tplc="8BE0AAC2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2C539D5"/>
    <w:multiLevelType w:val="hybridMultilevel"/>
    <w:tmpl w:val="A6827184"/>
    <w:lvl w:tplc="09FC6A4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2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5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41"/>
  </w:num>
  <w:num w:numId="3">
    <w:abstractNumId w:val="7"/>
  </w:num>
  <w:num w:numId="4">
    <w:abstractNumId w:val="42"/>
  </w:num>
  <w:num w:numId="5">
    <w:abstractNumId w:val="37"/>
  </w:num>
  <w:num w:numId="6">
    <w:abstractNumId w:val="20"/>
  </w:num>
  <w:num w:numId="7">
    <w:abstractNumId w:val="43"/>
  </w:num>
  <w:num w:numId="8">
    <w:abstractNumId w:val="32"/>
  </w:num>
  <w:num w:numId="9">
    <w:abstractNumId w:val="4"/>
  </w:num>
  <w:num w:numId="10">
    <w:abstractNumId w:val="28"/>
  </w:num>
  <w:num w:numId="11">
    <w:abstractNumId w:val="34"/>
  </w:num>
  <w:num w:numId="12">
    <w:abstractNumId w:val="29"/>
  </w:num>
  <w:num w:numId="13">
    <w:abstractNumId w:val="12"/>
  </w:num>
  <w:num w:numId="14">
    <w:abstractNumId w:val="9"/>
  </w:num>
  <w:num w:numId="15">
    <w:abstractNumId w:val="25"/>
  </w:num>
  <w:num w:numId="16">
    <w:abstractNumId w:val="5"/>
  </w:num>
  <w:num w:numId="17">
    <w:abstractNumId w:val="31"/>
  </w:num>
  <w:num w:numId="18">
    <w:abstractNumId w:val="21"/>
  </w:num>
  <w:num w:numId="19">
    <w:abstractNumId w:val="22"/>
  </w:num>
  <w:num w:numId="20">
    <w:abstractNumId w:val="1"/>
  </w:num>
  <w:num w:numId="21">
    <w:abstractNumId w:val="35"/>
  </w:num>
  <w:num w:numId="22">
    <w:abstractNumId w:val="39"/>
  </w:num>
  <w:num w:numId="23">
    <w:abstractNumId w:val="36"/>
  </w:num>
  <w:num w:numId="24">
    <w:abstractNumId w:val="30"/>
  </w:num>
  <w:num w:numId="25">
    <w:abstractNumId w:val="14"/>
  </w:num>
  <w:num w:numId="26">
    <w:abstractNumId w:val="24"/>
  </w:num>
  <w:num w:numId="27">
    <w:abstractNumId w:val="16"/>
  </w:num>
  <w:num w:numId="28">
    <w:abstractNumId w:val="27"/>
  </w:num>
  <w:num w:numId="29">
    <w:abstractNumId w:val="19"/>
  </w:num>
  <w:num w:numId="30">
    <w:abstractNumId w:val="10"/>
  </w:num>
  <w:num w:numId="31">
    <w:abstractNumId w:val="3"/>
  </w:num>
  <w:num w:numId="32">
    <w:abstractNumId w:val="8"/>
  </w:num>
  <w:num w:numId="33">
    <w:abstractNumId w:val="13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3"/>
  </w:num>
  <w:num w:numId="38">
    <w:abstractNumId w:val="2"/>
  </w:num>
  <w:num w:numId="39">
    <w:abstractNumId w:val="44"/>
  </w:num>
  <w:num w:numId="40">
    <w:abstractNumId w:val="45"/>
  </w:num>
  <w:num w:numId="41">
    <w:abstractNumId w:val="15"/>
  </w:num>
  <w:num w:numId="42">
    <w:abstractNumId w:val="0"/>
  </w:num>
  <w:num w:numId="43">
    <w:abstractNumId w:val="40"/>
  </w:num>
  <w:num w:numId="44">
    <w:abstractNumId w:val="17"/>
  </w:num>
  <w:num w:numId="45">
    <w:abstractNumId w:val="38"/>
  </w:num>
  <w:num w:numId="46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0A2C"/>
    <w:rsid w:val="00004FD0"/>
    <w:rsid w:val="00005BBF"/>
    <w:rsid w:val="000079EB"/>
    <w:rsid w:val="00011F4F"/>
    <w:rsid w:val="00015220"/>
    <w:rsid w:val="00017249"/>
    <w:rsid w:val="00017AD4"/>
    <w:rsid w:val="0002147F"/>
    <w:rsid w:val="00021773"/>
    <w:rsid w:val="00025D5B"/>
    <w:rsid w:val="000270CA"/>
    <w:rsid w:val="00030AAA"/>
    <w:rsid w:val="00031398"/>
    <w:rsid w:val="0003372B"/>
    <w:rsid w:val="00033838"/>
    <w:rsid w:val="000341F8"/>
    <w:rsid w:val="00046E50"/>
    <w:rsid w:val="00047035"/>
    <w:rsid w:val="00047658"/>
    <w:rsid w:val="00051E71"/>
    <w:rsid w:val="000521BD"/>
    <w:rsid w:val="00054525"/>
    <w:rsid w:val="000600F5"/>
    <w:rsid w:val="00060576"/>
    <w:rsid w:val="000619E6"/>
    <w:rsid w:val="000633DC"/>
    <w:rsid w:val="0006441C"/>
    <w:rsid w:val="00064FDC"/>
    <w:rsid w:val="00071C98"/>
    <w:rsid w:val="00085349"/>
    <w:rsid w:val="0008558B"/>
    <w:rsid w:val="00091873"/>
    <w:rsid w:val="00094DD1"/>
    <w:rsid w:val="00095C6C"/>
    <w:rsid w:val="00097EE5"/>
    <w:rsid w:val="000A21F1"/>
    <w:rsid w:val="000A2632"/>
    <w:rsid w:val="000A56F2"/>
    <w:rsid w:val="000B736E"/>
    <w:rsid w:val="000C2293"/>
    <w:rsid w:val="000C749A"/>
    <w:rsid w:val="000D52F8"/>
    <w:rsid w:val="000D6193"/>
    <w:rsid w:val="000D7B0B"/>
    <w:rsid w:val="000E24E2"/>
    <w:rsid w:val="000F5B5D"/>
    <w:rsid w:val="0010096F"/>
    <w:rsid w:val="00110A73"/>
    <w:rsid w:val="001157FD"/>
    <w:rsid w:val="0011597E"/>
    <w:rsid w:val="001210A3"/>
    <w:rsid w:val="00122CBD"/>
    <w:rsid w:val="001247D9"/>
    <w:rsid w:val="00131346"/>
    <w:rsid w:val="00132A3D"/>
    <w:rsid w:val="00134652"/>
    <w:rsid w:val="0013479A"/>
    <w:rsid w:val="00137218"/>
    <w:rsid w:val="00140303"/>
    <w:rsid w:val="00151FCB"/>
    <w:rsid w:val="0016058A"/>
    <w:rsid w:val="001748BB"/>
    <w:rsid w:val="00177DD8"/>
    <w:rsid w:val="001823E6"/>
    <w:rsid w:val="00193977"/>
    <w:rsid w:val="00193FFB"/>
    <w:rsid w:val="001A3ACB"/>
    <w:rsid w:val="001A3B02"/>
    <w:rsid w:val="001B02FE"/>
    <w:rsid w:val="001B683D"/>
    <w:rsid w:val="001C474F"/>
    <w:rsid w:val="001C4861"/>
    <w:rsid w:val="001C5DCA"/>
    <w:rsid w:val="001C628E"/>
    <w:rsid w:val="001D409F"/>
    <w:rsid w:val="001E0B4A"/>
    <w:rsid w:val="001E460F"/>
    <w:rsid w:val="001F5FE0"/>
    <w:rsid w:val="00203C58"/>
    <w:rsid w:val="00206AA3"/>
    <w:rsid w:val="00214B9A"/>
    <w:rsid w:val="00225860"/>
    <w:rsid w:val="00226F9D"/>
    <w:rsid w:val="00227370"/>
    <w:rsid w:val="00243942"/>
    <w:rsid w:val="002450FA"/>
    <w:rsid w:val="00245201"/>
    <w:rsid w:val="00253EB4"/>
    <w:rsid w:val="0025701F"/>
    <w:rsid w:val="00261EC5"/>
    <w:rsid w:val="002634FB"/>
    <w:rsid w:val="00270F40"/>
    <w:rsid w:val="00275DCA"/>
    <w:rsid w:val="00287A0F"/>
    <w:rsid w:val="002906A0"/>
    <w:rsid w:val="002916D8"/>
    <w:rsid w:val="00291DB0"/>
    <w:rsid w:val="0029717B"/>
    <w:rsid w:val="002A16DB"/>
    <w:rsid w:val="002A2C5B"/>
    <w:rsid w:val="002A74AD"/>
    <w:rsid w:val="002B007F"/>
    <w:rsid w:val="002B0A06"/>
    <w:rsid w:val="002B1DC9"/>
    <w:rsid w:val="002B2DAC"/>
    <w:rsid w:val="002B5C47"/>
    <w:rsid w:val="002C2247"/>
    <w:rsid w:val="002C6C6C"/>
    <w:rsid w:val="002D037B"/>
    <w:rsid w:val="002D3CF8"/>
    <w:rsid w:val="002D5CD7"/>
    <w:rsid w:val="003004C1"/>
    <w:rsid w:val="00303608"/>
    <w:rsid w:val="00304452"/>
    <w:rsid w:val="003270B6"/>
    <w:rsid w:val="00334FBB"/>
    <w:rsid w:val="00337995"/>
    <w:rsid w:val="00340A8A"/>
    <w:rsid w:val="00340FBD"/>
    <w:rsid w:val="003441D9"/>
    <w:rsid w:val="00350E6B"/>
    <w:rsid w:val="00355F9C"/>
    <w:rsid w:val="00361D6B"/>
    <w:rsid w:val="00366E33"/>
    <w:rsid w:val="00372615"/>
    <w:rsid w:val="00374751"/>
    <w:rsid w:val="00383F22"/>
    <w:rsid w:val="00386305"/>
    <w:rsid w:val="00390442"/>
    <w:rsid w:val="00393DE5"/>
    <w:rsid w:val="00396B41"/>
    <w:rsid w:val="003973DC"/>
    <w:rsid w:val="00397C1E"/>
    <w:rsid w:val="003A36E1"/>
    <w:rsid w:val="003A4EFA"/>
    <w:rsid w:val="003A7B98"/>
    <w:rsid w:val="003B0015"/>
    <w:rsid w:val="003B06CA"/>
    <w:rsid w:val="003B680F"/>
    <w:rsid w:val="003C3199"/>
    <w:rsid w:val="003C62A6"/>
    <w:rsid w:val="003D395F"/>
    <w:rsid w:val="003D56D0"/>
    <w:rsid w:val="003D7C1F"/>
    <w:rsid w:val="003E4725"/>
    <w:rsid w:val="003F0AD7"/>
    <w:rsid w:val="003F197F"/>
    <w:rsid w:val="003F6C06"/>
    <w:rsid w:val="004021BF"/>
    <w:rsid w:val="00402457"/>
    <w:rsid w:val="004068FA"/>
    <w:rsid w:val="004149ED"/>
    <w:rsid w:val="00415927"/>
    <w:rsid w:val="00417323"/>
    <w:rsid w:val="00417EC8"/>
    <w:rsid w:val="0044747B"/>
    <w:rsid w:val="00452065"/>
    <w:rsid w:val="00452C6A"/>
    <w:rsid w:val="004613BC"/>
    <w:rsid w:val="00472607"/>
    <w:rsid w:val="004757ED"/>
    <w:rsid w:val="00475D50"/>
    <w:rsid w:val="00476030"/>
    <w:rsid w:val="004772EB"/>
    <w:rsid w:val="00490B87"/>
    <w:rsid w:val="00491398"/>
    <w:rsid w:val="004924C3"/>
    <w:rsid w:val="004A4F10"/>
    <w:rsid w:val="004B102F"/>
    <w:rsid w:val="004B653E"/>
    <w:rsid w:val="004C43B0"/>
    <w:rsid w:val="004D4372"/>
    <w:rsid w:val="004D45C7"/>
    <w:rsid w:val="004D557A"/>
    <w:rsid w:val="004D57B9"/>
    <w:rsid w:val="004E1BD7"/>
    <w:rsid w:val="004E2DA9"/>
    <w:rsid w:val="004F2FE2"/>
    <w:rsid w:val="004F3685"/>
    <w:rsid w:val="00506BBA"/>
    <w:rsid w:val="00506D53"/>
    <w:rsid w:val="005106D9"/>
    <w:rsid w:val="00511E8F"/>
    <w:rsid w:val="00530EE2"/>
    <w:rsid w:val="00532D51"/>
    <w:rsid w:val="005349D6"/>
    <w:rsid w:val="005448FA"/>
    <w:rsid w:val="00552BC9"/>
    <w:rsid w:val="00557867"/>
    <w:rsid w:val="00557F42"/>
    <w:rsid w:val="005603DF"/>
    <w:rsid w:val="0056698A"/>
    <w:rsid w:val="005827A9"/>
    <w:rsid w:val="0059682F"/>
    <w:rsid w:val="005A272B"/>
    <w:rsid w:val="005A4A86"/>
    <w:rsid w:val="005A5D8D"/>
    <w:rsid w:val="005A65BC"/>
    <w:rsid w:val="005A7D53"/>
    <w:rsid w:val="005B1058"/>
    <w:rsid w:val="005B4C09"/>
    <w:rsid w:val="005D1014"/>
    <w:rsid w:val="005E511C"/>
    <w:rsid w:val="005E6588"/>
    <w:rsid w:val="00602360"/>
    <w:rsid w:val="00605DCA"/>
    <w:rsid w:val="0061600A"/>
    <w:rsid w:val="00622315"/>
    <w:rsid w:val="0063127F"/>
    <w:rsid w:val="0063204B"/>
    <w:rsid w:val="006342B4"/>
    <w:rsid w:val="00641556"/>
    <w:rsid w:val="006556E7"/>
    <w:rsid w:val="006625F0"/>
    <w:rsid w:val="0066457E"/>
    <w:rsid w:val="00665391"/>
    <w:rsid w:val="006653DD"/>
    <w:rsid w:val="00672FEE"/>
    <w:rsid w:val="00676E84"/>
    <w:rsid w:val="00677958"/>
    <w:rsid w:val="00682519"/>
    <w:rsid w:val="00684BA8"/>
    <w:rsid w:val="00687A51"/>
    <w:rsid w:val="00692398"/>
    <w:rsid w:val="006937C4"/>
    <w:rsid w:val="00694F62"/>
    <w:rsid w:val="00696F3F"/>
    <w:rsid w:val="00697A12"/>
    <w:rsid w:val="006A2DB6"/>
    <w:rsid w:val="006A50A0"/>
    <w:rsid w:val="006A6FB3"/>
    <w:rsid w:val="006B04E3"/>
    <w:rsid w:val="006B0EB3"/>
    <w:rsid w:val="006B3F36"/>
    <w:rsid w:val="006B678B"/>
    <w:rsid w:val="006B7507"/>
    <w:rsid w:val="006C3D33"/>
    <w:rsid w:val="006C5D89"/>
    <w:rsid w:val="006C63AA"/>
    <w:rsid w:val="006C76B5"/>
    <w:rsid w:val="006D09D3"/>
    <w:rsid w:val="006D2727"/>
    <w:rsid w:val="006D27F3"/>
    <w:rsid w:val="006D3F08"/>
    <w:rsid w:val="006D51EF"/>
    <w:rsid w:val="006D6098"/>
    <w:rsid w:val="006D6E93"/>
    <w:rsid w:val="006E6AF7"/>
    <w:rsid w:val="006E771C"/>
    <w:rsid w:val="006F19F0"/>
    <w:rsid w:val="006F1E6A"/>
    <w:rsid w:val="006F2A02"/>
    <w:rsid w:val="006F407E"/>
    <w:rsid w:val="006F4653"/>
    <w:rsid w:val="006F6E1A"/>
    <w:rsid w:val="00701B49"/>
    <w:rsid w:val="00702566"/>
    <w:rsid w:val="00702D0C"/>
    <w:rsid w:val="00703892"/>
    <w:rsid w:val="0070422B"/>
    <w:rsid w:val="00720328"/>
    <w:rsid w:val="007217EC"/>
    <w:rsid w:val="00723BF2"/>
    <w:rsid w:val="00726B6D"/>
    <w:rsid w:val="0072714A"/>
    <w:rsid w:val="00740DA4"/>
    <w:rsid w:val="0074231A"/>
    <w:rsid w:val="00750E7C"/>
    <w:rsid w:val="00756B2D"/>
    <w:rsid w:val="007649F9"/>
    <w:rsid w:val="0077014E"/>
    <w:rsid w:val="007746AA"/>
    <w:rsid w:val="00776383"/>
    <w:rsid w:val="00777288"/>
    <w:rsid w:val="00787095"/>
    <w:rsid w:val="007A0E70"/>
    <w:rsid w:val="007A0F2B"/>
    <w:rsid w:val="007A3228"/>
    <w:rsid w:val="007B51BD"/>
    <w:rsid w:val="007B6567"/>
    <w:rsid w:val="007C5685"/>
    <w:rsid w:val="007C5ED3"/>
    <w:rsid w:val="007D1845"/>
    <w:rsid w:val="007D32DC"/>
    <w:rsid w:val="007D65A4"/>
    <w:rsid w:val="007E46A9"/>
    <w:rsid w:val="007E7AA2"/>
    <w:rsid w:val="007E7EE1"/>
    <w:rsid w:val="007F051A"/>
    <w:rsid w:val="007F56B8"/>
    <w:rsid w:val="00810C9B"/>
    <w:rsid w:val="008226EB"/>
    <w:rsid w:val="00833B0E"/>
    <w:rsid w:val="00837C36"/>
    <w:rsid w:val="0084148E"/>
    <w:rsid w:val="00843F50"/>
    <w:rsid w:val="00855E58"/>
    <w:rsid w:val="00861172"/>
    <w:rsid w:val="00866649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0370"/>
    <w:rsid w:val="00894357"/>
    <w:rsid w:val="008B5CA2"/>
    <w:rsid w:val="008B6B40"/>
    <w:rsid w:val="008B7879"/>
    <w:rsid w:val="008C2584"/>
    <w:rsid w:val="008C35A5"/>
    <w:rsid w:val="008C3A40"/>
    <w:rsid w:val="008C683A"/>
    <w:rsid w:val="008D4B6D"/>
    <w:rsid w:val="008D5068"/>
    <w:rsid w:val="008D7B59"/>
    <w:rsid w:val="008D7F84"/>
    <w:rsid w:val="008E0278"/>
    <w:rsid w:val="008E3F99"/>
    <w:rsid w:val="008F4734"/>
    <w:rsid w:val="00904892"/>
    <w:rsid w:val="00905760"/>
    <w:rsid w:val="00905C89"/>
    <w:rsid w:val="00912411"/>
    <w:rsid w:val="00913C24"/>
    <w:rsid w:val="00913C83"/>
    <w:rsid w:val="00931713"/>
    <w:rsid w:val="009515AE"/>
    <w:rsid w:val="009517BA"/>
    <w:rsid w:val="009517D4"/>
    <w:rsid w:val="00952EE6"/>
    <w:rsid w:val="00953BDB"/>
    <w:rsid w:val="0096525A"/>
    <w:rsid w:val="00970C9C"/>
    <w:rsid w:val="0097126D"/>
    <w:rsid w:val="00980DDE"/>
    <w:rsid w:val="00984147"/>
    <w:rsid w:val="00997590"/>
    <w:rsid w:val="009A17E2"/>
    <w:rsid w:val="009A4132"/>
    <w:rsid w:val="009A6034"/>
    <w:rsid w:val="009A7682"/>
    <w:rsid w:val="009B05BE"/>
    <w:rsid w:val="009C0C74"/>
    <w:rsid w:val="009C0D90"/>
    <w:rsid w:val="009D2645"/>
    <w:rsid w:val="009E0774"/>
    <w:rsid w:val="009E07FA"/>
    <w:rsid w:val="009F0A82"/>
    <w:rsid w:val="009F1CA4"/>
    <w:rsid w:val="00A10360"/>
    <w:rsid w:val="00A1054B"/>
    <w:rsid w:val="00A179C0"/>
    <w:rsid w:val="00A203CE"/>
    <w:rsid w:val="00A31AB8"/>
    <w:rsid w:val="00A32105"/>
    <w:rsid w:val="00A35C15"/>
    <w:rsid w:val="00A4481C"/>
    <w:rsid w:val="00A46609"/>
    <w:rsid w:val="00A51AF2"/>
    <w:rsid w:val="00A51F28"/>
    <w:rsid w:val="00A53BC6"/>
    <w:rsid w:val="00A552F5"/>
    <w:rsid w:val="00A60BCD"/>
    <w:rsid w:val="00A64029"/>
    <w:rsid w:val="00A64E43"/>
    <w:rsid w:val="00A706BA"/>
    <w:rsid w:val="00A71C89"/>
    <w:rsid w:val="00A758E3"/>
    <w:rsid w:val="00A824B7"/>
    <w:rsid w:val="00A84F9B"/>
    <w:rsid w:val="00A86207"/>
    <w:rsid w:val="00A863E6"/>
    <w:rsid w:val="00AA2087"/>
    <w:rsid w:val="00AA5A5D"/>
    <w:rsid w:val="00AB025F"/>
    <w:rsid w:val="00AB4417"/>
    <w:rsid w:val="00AC5C2A"/>
    <w:rsid w:val="00AC62AA"/>
    <w:rsid w:val="00AC6A52"/>
    <w:rsid w:val="00AC76E7"/>
    <w:rsid w:val="00AC7839"/>
    <w:rsid w:val="00AD21D6"/>
    <w:rsid w:val="00AD3373"/>
    <w:rsid w:val="00AD37B6"/>
    <w:rsid w:val="00AE161F"/>
    <w:rsid w:val="00AE4394"/>
    <w:rsid w:val="00AF1DB8"/>
    <w:rsid w:val="00AF2508"/>
    <w:rsid w:val="00AF516A"/>
    <w:rsid w:val="00AF64B0"/>
    <w:rsid w:val="00B00A82"/>
    <w:rsid w:val="00B03069"/>
    <w:rsid w:val="00B04D18"/>
    <w:rsid w:val="00B05751"/>
    <w:rsid w:val="00B14BC1"/>
    <w:rsid w:val="00B231E4"/>
    <w:rsid w:val="00B3714E"/>
    <w:rsid w:val="00B37641"/>
    <w:rsid w:val="00B4049A"/>
    <w:rsid w:val="00B40D90"/>
    <w:rsid w:val="00B42FC7"/>
    <w:rsid w:val="00B51145"/>
    <w:rsid w:val="00B54A8B"/>
    <w:rsid w:val="00B74833"/>
    <w:rsid w:val="00B804BE"/>
    <w:rsid w:val="00B91C7C"/>
    <w:rsid w:val="00B93032"/>
    <w:rsid w:val="00B96AB1"/>
    <w:rsid w:val="00BB2EB8"/>
    <w:rsid w:val="00BB31AF"/>
    <w:rsid w:val="00BB44B6"/>
    <w:rsid w:val="00BC3B49"/>
    <w:rsid w:val="00C00B57"/>
    <w:rsid w:val="00C15DFA"/>
    <w:rsid w:val="00C24F5F"/>
    <w:rsid w:val="00C25C2B"/>
    <w:rsid w:val="00C27F8E"/>
    <w:rsid w:val="00C33A26"/>
    <w:rsid w:val="00C35296"/>
    <w:rsid w:val="00C43F22"/>
    <w:rsid w:val="00C46644"/>
    <w:rsid w:val="00C51741"/>
    <w:rsid w:val="00C56077"/>
    <w:rsid w:val="00C646E7"/>
    <w:rsid w:val="00C70157"/>
    <w:rsid w:val="00C716BA"/>
    <w:rsid w:val="00C86099"/>
    <w:rsid w:val="00C93627"/>
    <w:rsid w:val="00C96142"/>
    <w:rsid w:val="00C973FB"/>
    <w:rsid w:val="00CB1ED2"/>
    <w:rsid w:val="00CB419D"/>
    <w:rsid w:val="00CC01EB"/>
    <w:rsid w:val="00CE525C"/>
    <w:rsid w:val="00CE54DF"/>
    <w:rsid w:val="00CF2D90"/>
    <w:rsid w:val="00CF2EEE"/>
    <w:rsid w:val="00CF3D86"/>
    <w:rsid w:val="00CF3ED9"/>
    <w:rsid w:val="00D010F4"/>
    <w:rsid w:val="00D05399"/>
    <w:rsid w:val="00D15472"/>
    <w:rsid w:val="00D20336"/>
    <w:rsid w:val="00D21D91"/>
    <w:rsid w:val="00D24E8B"/>
    <w:rsid w:val="00D311B5"/>
    <w:rsid w:val="00D3718B"/>
    <w:rsid w:val="00D40A17"/>
    <w:rsid w:val="00D4242D"/>
    <w:rsid w:val="00D4523F"/>
    <w:rsid w:val="00D50B9E"/>
    <w:rsid w:val="00D5391C"/>
    <w:rsid w:val="00D63F91"/>
    <w:rsid w:val="00D66EB8"/>
    <w:rsid w:val="00D7035B"/>
    <w:rsid w:val="00D953B1"/>
    <w:rsid w:val="00DA22E9"/>
    <w:rsid w:val="00DA4583"/>
    <w:rsid w:val="00DB53E0"/>
    <w:rsid w:val="00DC1424"/>
    <w:rsid w:val="00DC4A08"/>
    <w:rsid w:val="00DD1753"/>
    <w:rsid w:val="00DD1D97"/>
    <w:rsid w:val="00DE0B83"/>
    <w:rsid w:val="00DE26CD"/>
    <w:rsid w:val="00DE2B76"/>
    <w:rsid w:val="00DE2E33"/>
    <w:rsid w:val="00DF1CBD"/>
    <w:rsid w:val="00DF2CF6"/>
    <w:rsid w:val="00DF4C60"/>
    <w:rsid w:val="00E04902"/>
    <w:rsid w:val="00E1092C"/>
    <w:rsid w:val="00E13F8D"/>
    <w:rsid w:val="00E151B4"/>
    <w:rsid w:val="00E17E7B"/>
    <w:rsid w:val="00E214E2"/>
    <w:rsid w:val="00E27A4A"/>
    <w:rsid w:val="00E304F5"/>
    <w:rsid w:val="00E3265C"/>
    <w:rsid w:val="00E33F8D"/>
    <w:rsid w:val="00E4557F"/>
    <w:rsid w:val="00E47D3F"/>
    <w:rsid w:val="00E5187B"/>
    <w:rsid w:val="00E525EE"/>
    <w:rsid w:val="00E57F3E"/>
    <w:rsid w:val="00E63090"/>
    <w:rsid w:val="00E63399"/>
    <w:rsid w:val="00E65A20"/>
    <w:rsid w:val="00E669F4"/>
    <w:rsid w:val="00E744C1"/>
    <w:rsid w:val="00E80A3A"/>
    <w:rsid w:val="00E84620"/>
    <w:rsid w:val="00E85C34"/>
    <w:rsid w:val="00E870F2"/>
    <w:rsid w:val="00E8761B"/>
    <w:rsid w:val="00E90DF8"/>
    <w:rsid w:val="00E9538A"/>
    <w:rsid w:val="00E975DA"/>
    <w:rsid w:val="00EA4B16"/>
    <w:rsid w:val="00EA6ABC"/>
    <w:rsid w:val="00EA7248"/>
    <w:rsid w:val="00EB04A4"/>
    <w:rsid w:val="00EB0E02"/>
    <w:rsid w:val="00EB2684"/>
    <w:rsid w:val="00EB62F9"/>
    <w:rsid w:val="00EB688C"/>
    <w:rsid w:val="00EC5F71"/>
    <w:rsid w:val="00ED3C17"/>
    <w:rsid w:val="00EE1F13"/>
    <w:rsid w:val="00EF2039"/>
    <w:rsid w:val="00EF32D6"/>
    <w:rsid w:val="00EF3915"/>
    <w:rsid w:val="00EF3C50"/>
    <w:rsid w:val="00EF79EB"/>
    <w:rsid w:val="00F04AE4"/>
    <w:rsid w:val="00F0731C"/>
    <w:rsid w:val="00F1240B"/>
    <w:rsid w:val="00F164E3"/>
    <w:rsid w:val="00F24E98"/>
    <w:rsid w:val="00F42084"/>
    <w:rsid w:val="00F4264E"/>
    <w:rsid w:val="00F4413B"/>
    <w:rsid w:val="00F45210"/>
    <w:rsid w:val="00F60844"/>
    <w:rsid w:val="00F612D3"/>
    <w:rsid w:val="00F63270"/>
    <w:rsid w:val="00F64518"/>
    <w:rsid w:val="00F645F8"/>
    <w:rsid w:val="00F661AD"/>
    <w:rsid w:val="00F703C3"/>
    <w:rsid w:val="00F71F00"/>
    <w:rsid w:val="00F77736"/>
    <w:rsid w:val="00F85BF1"/>
    <w:rsid w:val="00F86F4A"/>
    <w:rsid w:val="00F962EF"/>
    <w:rsid w:val="00F97EA7"/>
    <w:rsid w:val="00FA188C"/>
    <w:rsid w:val="00FA221F"/>
    <w:rsid w:val="00FA75B0"/>
    <w:rsid w:val="00FB02A5"/>
    <w:rsid w:val="00FB5089"/>
    <w:rsid w:val="00FC2B6B"/>
    <w:rsid w:val="00FC6062"/>
    <w:rsid w:val="00FC62AB"/>
    <w:rsid w:val="00FE02E4"/>
    <w:rsid w:val="00FE1CAF"/>
    <w:rsid w:val="00FE3E3F"/>
    <w:rsid w:val="00FE4F01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2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2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2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2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 u ref.-žalba od 04.02.2019.</izvorni_sadrzaj>
    <derivirana_varijabla naziv="DomainObject.Predmet.Opis_1">Pom. omot  u ref.-žalba od 04.02.2019.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Formated>
  <DomainObject.Predmet.OstaliList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izvorni_sadrzaj>
    <derivirana_varijabla naziv="DomainObject.Predmet.OstaliListFormatedWithAdress_1"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derivirana_varijabla>
  </DomainObject.Predmet.OstaliListFormatedWithAdressOIB>
  <DomainObject.Predmet.OstaliListNaziv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Naziv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NazivFormated>
  <DomainObject.Predmet.OstaliListNaziv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Naziv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B7319-E1CA-480F-BA77-8FCD21876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2143</properties:Words>
  <properties:Characters>12619</properties:Characters>
  <properties:Lines>376</properties:Lines>
  <properties:Paragraphs>154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2019-04-16T09:52:00Z</dcterms:created>
  <dc:creator>ilukac</dc:creator>
  <cp:lastModifiedBy>Maja Hajtek</cp:lastModifiedBy>
  <cp:lastPrinted>2019-04-16T11:49:00Z</cp:lastPrinted>
  <dcterms:modified xmlns:xsi="http://www.w3.org/2001/XMLSchema-instance" xsi:type="dcterms:W3CDTF">2019-04-16T11:52:00Z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i osporene tražbine bio pharm vet 16.4.2019..docx)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