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7a365d7" w14:paraId="7a365d7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671E29">
        <w:t xml:space="preserve">LERGA DOM j.d.o.o. za smještaj starih i nemoćnih osoba, turizam, ugostiteljstvo i graditeljstvo, </w:t>
      </w:r>
      <w:proofErr w:type="spellStart"/>
      <w:r w:rsidR="00671E29">
        <w:t>Slivnica</w:t>
      </w:r>
      <w:proofErr w:type="spellEnd"/>
      <w:r w:rsidR="00671E29">
        <w:t xml:space="preserve">, </w:t>
      </w:r>
      <w:proofErr w:type="spellStart"/>
      <w:r w:rsidR="00671E29">
        <w:t>Slivnica</w:t>
      </w:r>
      <w:proofErr w:type="spellEnd"/>
      <w:r w:rsidR="00671E29">
        <w:t xml:space="preserve"> Gornja 138, OIB:55782966679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671E29">
        <w:t>23</w:t>
      </w:r>
      <w:r w:rsidR="006C6FED" w:rsidRPr="00A82C87">
        <w:t xml:space="preserve">. </w:t>
      </w:r>
      <w:r w:rsidR="00D41FA8" w:rsidRPr="00A82C87">
        <w:t>kolovoza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9910FB">
        <w:t xml:space="preserve">2. listopada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9910FB">
        <w:t>1</w:t>
      </w:r>
      <w:r w:rsidR="00671E29">
        <w:t>3</w:t>
      </w:r>
      <w:r w:rsidR="001E78CD">
        <w:t>.</w:t>
      </w:r>
      <w:r w:rsidR="00C77A83" w:rsidRPr="00A82C87">
        <w:t xml:space="preserve"> </w:t>
      </w:r>
      <w:r w:rsidR="00671E29">
        <w:t>rujna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5B795B" w:rsidP="005B795B" w:rsidR="005B795B" w:rsidRPr="00A82C87"/>
    <w:p w:rsidRDefault="009910FB" w:rsidP="009910FB" w:rsidR="009910FB"/>
    <w:p w:rsidRDefault="009910FB" w:rsidP="009910FB" w:rsidR="009910FB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9910FB" w:rsidP="009910FB" w:rsidR="009910FB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9910FB" w:rsidP="009910FB" w:rsidR="009910FB"/>
    <w:p w:rsidRDefault="00BC4789" w:rsidP="009910FB" w:rsidR="00BC4789" w:rsidRPr="00A82C87">
      <w:pPr>
        <w:jc w:val="center"/>
      </w:pP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p w:rsidRDefault="00AB7880" w:rsidP="00B019B7" w:rsidR="00AB7880" w:rsidRPr="00A82C87"/>
    <w:p w:rsidRDefault="00AE5613" w:rsidP="00B019B7" w:rsidR="00AE5613" w:rsidRPr="00A82C87"/>
    <w:sectPr w:rsidR="00AE5613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671E29">
      <w:t>295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71E29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1783D"/>
    <w:rsid w:val="00955327"/>
    <w:rsid w:val="00961821"/>
    <w:rsid w:val="00970D75"/>
    <w:rsid w:val="00972609"/>
    <w:rsid w:val="00974B89"/>
    <w:rsid w:val="009910FB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7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83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783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783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783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7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83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783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783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783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LERGA DOM j.d.o.o. za smještaj starih i nemoćnih osoba, turizam, ugostiteljstvo i graditeljstvo</izvorni_sadrzaj>
    <derivirana_varijabla naziv="DomainObject.Predmet.ProtustrankaFormated_1">  LERGA DOM j.d.o.o. za smještaj starih i nemoćnih osoba, turizam, ugostiteljstvo i graditeljstvo</derivirana_varijabla>
  </DomainObject.Predmet.ProtustrankaFormated>
  <DomainObject.Predmet.ProtustrankaFormatedOIB>
    <izvorni_sadrzaj>  LERGA DOM j.d.o.o. za smještaj starih i nemoćnih osoba, turizam, ugostiteljstvo i graditeljstvo, OIB 55782966679</izvorni_sadrzaj>
    <derivirana_varijabla naziv="DomainObject.Predmet.ProtustrankaFormatedOIB_1">  LERGA DOM j.d.o.o. za smještaj starih i nemoćnih osoba, turizam, ugostiteljstvo i graditeljstvo, OIB 55782966679</derivirana_varijabla>
  </DomainObject.Predmet.ProtustrankaFormatedOIB>
  <DomainObject.Predmet.ProtustrankaFormatedWithAdress>
    <izvorni_sadrzaj> LERGA DOM j.d.o.o. za smještaj starih i nemoćnih osoba, turizam, ugostiteljstvo i graditeljstvo, Slivnica Gornja 138, 23242 Slivnica</izvorni_sadrzaj>
    <derivirana_varijabla naziv="DomainObject.Predmet.ProtustrankaFormatedWithAdress_1"> LERGA DOM j.d.o.o. za smještaj starih i nemoćnih osoba, turizam, ugostiteljstvo i graditeljstvo, Slivnica Gornja 138, 23242 Slivnica</derivirana_varijabla>
  </DomainObject.Predmet.ProtustrankaFormatedWithAdress>
  <DomainObject.Predmet.ProtustrankaFormatedWithAdressOIB>
    <izvorni_sadrzaj> LERGA DOM j.d.o.o. za smještaj starih i nemoćnih osoba, turizam, ugostiteljstvo i graditeljstvo, OIB 55782966679, Slivnica Gornja 138, 23242 Slivnica</izvorni_sadrzaj>
    <derivirana_varijabla naziv="DomainObject.Predmet.ProtustrankaFormatedWithAdressOIB_1"> LERGA DOM j.d.o.o. za smještaj starih i nemoćnih osoba, turizam, ugostiteljstvo i graditeljstvo, OIB 55782966679, Slivnica Gornja 138, 23242 Slivnica</derivirana_varijabla>
  </DomainObject.Predmet.ProtustrankaFormatedWithAdressOIB>
  <DomainObject.Predmet.ProtustrankaWithAdress>
    <izvorni_sadrzaj>LERGA DOM j.d.o.o. za smještaj starih i nemoćnih osoba, turizam, ugostiteljstvo i graditeljstvo Slivnica Gornja 138, 23242 Slivnica</izvorni_sadrzaj>
    <derivirana_varijabla naziv="DomainObject.Predmet.ProtustrankaWithAdress_1">LERGA DOM j.d.o.o. za smještaj starih i nemoćnih osoba, turizam, ugostiteljstvo i graditeljstvo Slivnica Gornja 138, 23242 Slivnica</derivirana_varijabla>
  </DomainObject.Predmet.ProtustrankaWithAdress>
  <DomainObject.Predmet.ProtustrankaWithAdressOIB>
    <izvorni_sadrzaj>LERGA DOM j.d.o.o. za smještaj starih i nemoćnih osoba, turizam, ugostiteljstvo i graditeljstvo, OIB 55782966679, Slivnica Gornja 138, 23242 Slivnica</izvorni_sadrzaj>
    <derivirana_varijabla naziv="DomainObject.Predmet.ProtustrankaWithAdressOIB_1">LERGA DOM j.d.o.o. za smještaj starih i nemoćnih osoba, turizam, ugostiteljstvo i graditeljstvo, OIB 55782966679, Slivnica Gornja 138, 23242 Slivnica</derivirana_varijabla>
  </DomainObject.Predmet.ProtustrankaWithAdressOIB>
  <DomainObject.Predmet.ProtustrankaNazivFormated>
    <izvorni_sadrzaj>LERGA DOM j.d.o.o. za smještaj starih i nemoćnih osoba, turizam, ugostiteljstvo i graditeljstvo</izvorni_sadrzaj>
    <derivirana_varijabla naziv="DomainObject.Predmet.ProtustrankaNazivFormated_1">LERGA DOM j.d.o.o. za smještaj starih i nemoćnih osoba, turizam, ugostiteljstvo i graditeljstvo</derivirana_varijabla>
  </DomainObject.Predmet.ProtustrankaNazivFormated>
  <DomainObject.Predmet.ProtustrankaNazivFormatedOIB>
    <izvorni_sadrzaj>LERGA DOM j.d.o.o. za smještaj starih i nemoćnih osoba, turizam, ugostiteljstvo i graditeljstvo, OIB 55782966679</izvorni_sadrzaj>
    <derivirana_varijabla naziv="DomainObject.Predmet.ProtustrankaNazivFormatedOIB_1">LERGA DOM j.d.o.o. za smještaj starih i nemoćnih osoba, turizam, ugostiteljstvo i graditeljstvo, OIB 55782966679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27235.92</izvorni_sadrzaj>
    <derivirana_varijabla naziv="DomainObject.Predmet.TrenutnaVrijednost_1">27235.92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LERGA DOM j.d.o.o. za smještaj starih i nemoćnih osoba, turizam, ugostiteljstvo i graditeljstvo</item>
    </izvorni_sadrzaj>
    <derivirana_varijabla naziv="DomainObject.Predmet.ProtuStrankaListFormated_1">
      <item>LERGA DOM j.d.o.o. za smještaj starih i nemoćnih osoba, turizam, ugostiteljstvo i graditeljstvo</item>
    </derivirana_varijabla>
  </DomainObject.Predmet.ProtuStrankaListFormated>
  <DomainObject.Predmet.ProtuStrankaListFormatedOIB>
    <izvorni_sadrzaj>
      <item>LERGA DOM j.d.o.o. za smještaj starih i nemoćnih osoba, turizam, ugostiteljstvo i graditeljstvo, OIB 55782966679</item>
    </izvorni_sadrzaj>
    <derivirana_varijabla naziv="DomainObject.Predmet.ProtuStrankaListFormatedOIB_1">
      <item>LERGA DOM j.d.o.o. za smještaj starih i nemoćnih osoba, turizam, ugostiteljstvo i graditeljstvo, OIB 55782966679</item>
    </derivirana_varijabla>
  </DomainObject.Predmet.ProtuStrankaListFormatedOIB>
  <DomainObject.Predmet.ProtuStrankaListFormatedWithAdress>
    <izvorni_sadrzaj>
      <item>LERGA DOM j.d.o.o. za smještaj starih i nemoćnih osoba, turizam, ugostiteljstvo i graditeljstvo, Slivnica Gornja 138, 23242 Slivnica</item>
    </izvorni_sadrzaj>
    <derivirana_varijabla naziv="DomainObject.Predmet.ProtuStrankaListFormatedWithAdress_1">
      <item>LERGA DOM j.d.o.o. za smještaj starih i nemoćnih osoba, turizam, ugostiteljstvo i graditeljstvo, Slivnica Gornja 138, 23242 Slivnica</item>
    </derivirana_varijabla>
  </DomainObject.Predmet.ProtuStrankaListFormatedWithAdress>
  <DomainObject.Predmet.ProtuStrankaListFormatedWithAdressOIB>
    <izvorni_sadrzaj>
      <item>LERGA DOM j.d.o.o. za smještaj starih i nemoćnih osoba, turizam, ugostiteljstvo i graditeljstvo, OIB 55782966679, Slivnica Gornja 138, 23242 Slivnica</item>
    </izvorni_sadrzaj>
    <derivirana_varijabla naziv="DomainObject.Predmet.ProtuStrankaListFormatedWithAdressOIB_1">
      <item>LERGA DOM j.d.o.o. za smještaj starih i nemoćnih osoba, turizam, ugostiteljstvo i graditeljstvo, OIB 55782966679, Slivnica Gornja 138, 23242 Slivnica</item>
    </derivirana_varijabla>
  </DomainObject.Predmet.ProtuStrankaListFormatedWithAdressOIB>
  <DomainObject.Predmet.ProtuStrankaListNazivFormated>
    <izvorni_sadrzaj>
      <item>LERGA DOM j.d.o.o. za smještaj starih i nemoćnih osoba, turizam, ugostiteljstvo i graditeljstvo</item>
    </izvorni_sadrzaj>
    <derivirana_varijabla naziv="DomainObject.Predmet.ProtuStrankaListNazivFormated_1">
      <item>LERGA DOM j.d.o.o. za smještaj starih i nemoćnih osoba, turizam, ugostiteljstvo i graditeljstvo</item>
    </derivirana_varijabla>
  </DomainObject.Predmet.ProtuStrankaListNazivFormated>
  <DomainObject.Predmet.ProtuStrankaListNazivFormatedOIB>
    <izvorni_sadrzaj>
      <item>LERGA DOM j.d.o.o. za smještaj starih i nemoćnih osoba, turizam, ugostiteljstvo i graditeljstvo, OIB 55782966679</item>
    </izvorni_sadrzaj>
    <derivirana_varijabla naziv="DomainObject.Predmet.ProtuStrankaListNazivFormatedOIB_1">
      <item>LERGA DOM j.d.o.o. za smještaj starih i nemoćnih osoba, turizam, ugostiteljstvo i graditeljstvo, OIB 55782966679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LERGA DOM j.d.o.o. za smještaj starih i nemoćnih osoba, turizam, ugostiteljstvo i graditeljstvo</izvorni_sadrzaj>
    <derivirana_varijabla naziv="DomainObject.Predmet.ProtustrankaIDrugi_1">LERGA DOM j.d.o.o. za smještaj starih i nemoćnih osoba, turizam, ugostiteljstvo i graditeljstvo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LERGA DOM j.d.o.o. za smještaj starih i nemoćnih osoba, turizam, ugostiteljstvo i graditeljstvo, OIB 55782966679, Slivnica Gornja 138, 23242 Slivnica</izvorni_sadrzaj>
    <derivirana_varijabla naziv="DomainObject.Predmet.ProtustrankaIDrugiAdressOIB_1">LERGA DOM j.d.o.o. za smještaj starih i nemoćnih osoba, turizam, ugostiteljstvo i graditeljstvo, OIB 55782966679, Slivnica Gornja 138,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LERGA DOM j.d.o.o. za smještaj starih i nemoćnih osoba, turizam, ugostiteljstvo i graditeljstvo</item>
    </izvorni_sadrzaj>
    <derivirana_varijabla naziv="DomainObject.Predmet.SudioniciListNaziv_1">
      <item>Financijska agencija, Podružnica Zadar</item>
      <item>LERGA DOM j.d.o.o. za smještaj starih i nemoćnih osoba, turizam, ugostiteljstvo i graditeljstvo</item>
    </derivirana_varijabla>
  </DomainObject.Predmet.SudioniciListNaziv>
  <DomainObject.Predmet.SudioniciListAdressOIB>
    <izvorni_sadrzaj>
      <item>Financijska agencija, Podružnica Zadar, OIB 85821130368</item>
      <item>LERGA DOM j.d.o.o. za smještaj starih i nemoćnih osoba, turizam, ugostiteljstvo i graditeljstvo, OIB 55782966679, Slivnica Gornja 138,23242 Slivnica</item>
    </izvorni_sadrzaj>
    <derivirana_varijabla naziv="DomainObject.Predmet.SudioniciListAdressOIB_1">
      <item>Financijska agencija, Podružnica Zadar, OIB 85821130368</item>
      <item>LERGA DOM j.d.o.o. za smještaj starih i nemoćnih osoba, turizam, ugostiteljstvo i graditeljstvo, OIB 55782966679, Slivnica Gornja 138,23242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55782966679</item>
    </izvorni_sadrzaj>
    <derivirana_varijabla naziv="DomainObject.Predmet.SudioniciListNazivOIB_1">
      <item>, OIB 85821130368</item>
      <item>, OIB 55782966679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A1A2A-1624-4F8D-B20B-8125C4A8C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769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2018-09-03T11:02:00Z</dcterms:created>
  <dc:creator>Administrator</dc:creator>
  <cp:lastModifiedBy>Merlina Klišmanić</cp:lastModifiedBy>
  <cp:lastPrinted>2018-09-13T10:45:00Z</cp:lastPrinted>
  <dcterms:modified xmlns:xsi="http://www.w3.org/2001/XMLSchema-instance" xsi:type="dcterms:W3CDTF">2018-09-13T12:51:00Z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(St-295-18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