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7236" w14:paraId="cc17236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951F8C">
        <w:t>3</w:t>
      </w:r>
      <w:r w:rsidR="008F44FE">
        <w:t>8</w:t>
      </w:r>
      <w:r w:rsidR="00123133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616432">
        <w:t>OIB: 39670464653</w:t>
      </w:r>
      <w:r w:rsidR="008C74BF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8F44FE">
        <w:t>MARINET društvo s ograničenom odgovornošću za komunikacijske usluge, Grgura Ninskog 4, Skradin, OIB: 13415090357,</w:t>
      </w:r>
      <w:r w:rsidR="00951F8C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 </w:t>
      </w:r>
      <w:r w:rsidR="008C74BF">
        <w:t>2</w:t>
      </w:r>
      <w:r w:rsidR="008662B9">
        <w:t>5</w:t>
      </w:r>
      <w:r>
        <w:t xml:space="preserve">. </w:t>
      </w:r>
      <w:r w:rsidR="008C74BF">
        <w:t>siječnja</w:t>
      </w:r>
      <w:r w:rsidR="00EB4DE6">
        <w:t xml:space="preserve"> 201</w:t>
      </w:r>
      <w:r w:rsidR="008C74BF">
        <w:t>7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8F44FE">
        <w:t xml:space="preserve">MARINET društvo s ograničenom odgovornošću za komunikacijske usluge, Grgura Ninskog 4, Skradin, OIB: 13415090357, </w:t>
      </w:r>
      <w:r w:rsidR="007046CC">
        <w:t xml:space="preserve">sa danom </w:t>
      </w:r>
      <w:r w:rsidR="008C74BF">
        <w:t>2</w:t>
      </w:r>
      <w:r w:rsidR="008662B9">
        <w:t>5</w:t>
      </w:r>
      <w:r w:rsidR="007046CC">
        <w:t xml:space="preserve">. </w:t>
      </w:r>
      <w:r w:rsidR="008C74BF">
        <w:t>siječnja</w:t>
      </w:r>
      <w:r>
        <w:t xml:space="preserve"> 201</w:t>
      </w:r>
      <w:r w:rsidR="008C74BF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902A0B">
        <w:t>Renato Sabljić iz Zagreba, Zdenački zavoj 14, OIB 74644810692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8F44FE">
        <w:t>MARINET društvo s ograničenom odgovornošću za komunikacijske usluge, Grgura Ninskog 4, Skradin, OIB: 13415090357,</w:t>
      </w:r>
      <w:r w:rsidR="00A64BC7">
        <w:t xml:space="preserve"> </w:t>
      </w:r>
      <w:r w:rsidR="00D16FDE">
        <w:t xml:space="preserve"> </w:t>
      </w:r>
      <w:r>
        <w:t xml:space="preserve">sa danom </w:t>
      </w:r>
      <w:r w:rsidR="008C74BF">
        <w:t>2</w:t>
      </w:r>
      <w:r w:rsidR="008662B9">
        <w:t>5</w:t>
      </w:r>
      <w:r>
        <w:t xml:space="preserve">. </w:t>
      </w:r>
      <w:r w:rsidR="008C74BF">
        <w:t>siječnja</w:t>
      </w:r>
      <w:r w:rsidR="00EB4DE6">
        <w:t xml:space="preserve"> 201</w:t>
      </w:r>
      <w:r w:rsidR="008C74BF">
        <w:t>7</w:t>
      </w:r>
      <w:r>
        <w:t>. godine.</w:t>
      </w:r>
    </w:p>
    <w:p w:rsidRDefault="007046CC" w:rsidP="007046CC" w:rsidR="007046CC"/>
    <w:p w:rsidRDefault="00DB04AC" w:rsidP="00DB04AC" w:rsidR="00DB04AC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DB04AC" w:rsidP="00DB04AC" w:rsidR="00DB04AC">
      <w:pPr>
        <w:jc w:val="both"/>
      </w:pPr>
    </w:p>
    <w:p w:rsidRDefault="00DB04AC" w:rsidP="00DB04AC" w:rsidR="00DB04AC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DB04AC" w:rsidP="00DB04AC" w:rsidR="00DB04AC">
      <w:pPr>
        <w:jc w:val="both"/>
      </w:pPr>
      <w:r>
        <w:t xml:space="preserve"> </w:t>
      </w:r>
    </w:p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123133">
      <w:pPr>
        <w:ind w:firstLine="708"/>
        <w:jc w:val="both"/>
      </w:pPr>
      <w:r>
        <w:t xml:space="preserve">Dana </w:t>
      </w:r>
      <w:r w:rsidR="00951F8C">
        <w:t>11</w:t>
      </w:r>
      <w:r>
        <w:t xml:space="preserve">. </w:t>
      </w:r>
      <w:r w:rsidR="00123133">
        <w:t>siječnja</w:t>
      </w:r>
      <w:r w:rsidR="00EB4DE6">
        <w:t xml:space="preserve"> 201</w:t>
      </w:r>
      <w:r w:rsidR="00123133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8F44FE">
        <w:t>MARINET društvo s ograničenom odgovornošću za komunikacijske usluge, Grgura Ninskog 4, Skradin, OIB: 13415090357.</w:t>
      </w:r>
    </w:p>
    <w:p w:rsidRDefault="008C74BF" w:rsidP="00EB4DE6" w:rsidR="008C74BF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951F8C">
        <w:t>3</w:t>
      </w:r>
      <w:r w:rsidR="008F44FE">
        <w:t>8</w:t>
      </w:r>
      <w:r w:rsidR="00123133">
        <w:t>/2016</w:t>
      </w:r>
      <w:r w:rsidR="007046CC">
        <w:t xml:space="preserve"> od dana </w:t>
      </w:r>
      <w:r w:rsidR="00951F8C">
        <w:t>12</w:t>
      </w:r>
      <w:r w:rsidR="007046CC">
        <w:t xml:space="preserve">. </w:t>
      </w:r>
      <w:r w:rsidR="008662B9">
        <w:t>siječnja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001483">
        <w:t>1</w:t>
      </w:r>
      <w:r w:rsidR="00951F8C">
        <w:t>2</w:t>
      </w:r>
      <w:r w:rsidR="003038A0">
        <w:t xml:space="preserve">. </w:t>
      </w:r>
      <w:r w:rsidR="00001483">
        <w:t>siječnja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8C74BF">
        <w:t>2</w:t>
      </w:r>
      <w:r w:rsidR="008662B9">
        <w:t>5</w:t>
      </w:r>
      <w:r>
        <w:t xml:space="preserve">. </w:t>
      </w:r>
      <w:r w:rsidR="008C74BF">
        <w:t>siječnja</w:t>
      </w:r>
      <w:r w:rsidR="00A4361C">
        <w:t xml:space="preserve"> 201</w:t>
      </w:r>
      <w:r w:rsidR="008C74BF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</w:t>
      </w:r>
      <w:r w:rsidR="008C74BF">
        <w:t xml:space="preserve"> prije i </w:t>
      </w:r>
      <w:r>
        <w:t xml:space="preserve"> 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CF2" w:rsidP="00EB4DE6" w:rsidR="005D6CF2">
      <w:r>
        <w:separator/>
      </w:r>
    </w:p>
  </w:endnote>
  <w:endnote w:id="0" w:type="continuationSeparator">
    <w:p w:rsidRDefault="005D6CF2" w:rsidP="00EB4DE6" w:rsidR="005D6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CF2" w:rsidP="00EB4DE6" w:rsidR="005D6CF2">
      <w:r>
        <w:separator/>
      </w:r>
    </w:p>
  </w:footnote>
  <w:footnote w:id="0" w:type="continuationSeparator">
    <w:p w:rsidRDefault="005D6CF2" w:rsidP="00EB4DE6" w:rsidR="005D6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E0E53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951F8C">
      <w:t>3</w:t>
    </w:r>
    <w:r w:rsidR="008F44FE">
      <w:t>8</w:t>
    </w:r>
    <w:r w:rsidR="00123133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3133"/>
    <w:rsid w:val="0012595C"/>
    <w:rsid w:val="0015754B"/>
    <w:rsid w:val="00167A45"/>
    <w:rsid w:val="0017049D"/>
    <w:rsid w:val="001A052D"/>
    <w:rsid w:val="001A1043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47B56"/>
    <w:rsid w:val="00353ACD"/>
    <w:rsid w:val="004052EA"/>
    <w:rsid w:val="004D127C"/>
    <w:rsid w:val="004D1A15"/>
    <w:rsid w:val="004D67D9"/>
    <w:rsid w:val="004E0233"/>
    <w:rsid w:val="00512737"/>
    <w:rsid w:val="00527C04"/>
    <w:rsid w:val="00575BD4"/>
    <w:rsid w:val="005944A7"/>
    <w:rsid w:val="005A65D7"/>
    <w:rsid w:val="005D6CF2"/>
    <w:rsid w:val="005D784B"/>
    <w:rsid w:val="005E392A"/>
    <w:rsid w:val="00616432"/>
    <w:rsid w:val="00640F3D"/>
    <w:rsid w:val="00641917"/>
    <w:rsid w:val="00665F7D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8C74BF"/>
    <w:rsid w:val="008F44FE"/>
    <w:rsid w:val="00902A0B"/>
    <w:rsid w:val="009229A6"/>
    <w:rsid w:val="00951F8C"/>
    <w:rsid w:val="00976471"/>
    <w:rsid w:val="009D1154"/>
    <w:rsid w:val="009D6110"/>
    <w:rsid w:val="009F4ED6"/>
    <w:rsid w:val="00A05719"/>
    <w:rsid w:val="00A30D2E"/>
    <w:rsid w:val="00A4361C"/>
    <w:rsid w:val="00A64BC7"/>
    <w:rsid w:val="00AC5066"/>
    <w:rsid w:val="00AE0E53"/>
    <w:rsid w:val="00AE6B36"/>
    <w:rsid w:val="00AF581A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3EAA"/>
    <w:rsid w:val="00CB4E78"/>
    <w:rsid w:val="00CC19DD"/>
    <w:rsid w:val="00CD2D78"/>
    <w:rsid w:val="00D140B1"/>
    <w:rsid w:val="00D16FDE"/>
    <w:rsid w:val="00D3065F"/>
    <w:rsid w:val="00DB04AC"/>
    <w:rsid w:val="00DB7BC7"/>
    <w:rsid w:val="00E04CB1"/>
    <w:rsid w:val="00E113E9"/>
    <w:rsid w:val="00E1175B"/>
    <w:rsid w:val="00E83EE3"/>
    <w:rsid w:val="00E97D99"/>
    <w:rsid w:val="00EB4DE6"/>
    <w:rsid w:val="00EC15DD"/>
    <w:rsid w:val="00EF3B96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63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MARINET društvo s ograničenom odgovornošću za komunikacijske usluge</izvorni_sadrzaj>
    <derivirana_varijabla naziv="DomainObject.Predmet.ProtustrankaFormated_1">  MARINET društvo s ograničenom odgovornošću za komunikacijske usluge</derivirana_varijabla>
  </DomainObject.Predmet.ProtustrankaFormated>
  <DomainObject.Predmet.ProtustrankaFormatedOIB>
    <izvorni_sadrzaj>  MARINET društvo s ograničenom odgovornošću za komunikacijske usluge, OIB 13415090357</izvorni_sadrzaj>
    <derivirana_varijabla naziv="DomainObject.Predmet.ProtustrankaFormatedOIB_1">  MARINET društvo s ograničenom odgovornošću za komunikacijske usluge, OIB 13415090357</derivirana_varijabla>
  </DomainObject.Predmet.ProtustrankaFormatedOIB>
  <DomainObject.Predmet.ProtustrankaFormatedWithAdress>
    <izvorni_sadrzaj> MARINET društvo s ograničenom odgovornošću za komunikacijske usluge, Grgura Ninskog 4 , 22222 Skradin</izvorni_sadrzaj>
    <derivirana_varijabla naziv="DomainObject.Predmet.ProtustrankaFormatedWithAdress_1"> MARINET društvo s ograničenom odgovornošću za komunikacijske usluge, Grgura Ninskog 4 , 22222 Skradin</derivirana_varijabla>
  </DomainObject.Predmet.ProtustrankaFormatedWithAdress>
  <DomainObject.Predmet.ProtustrankaFormatedWithAdressOIB>
    <izvorni_sadrzaj> MARINET društvo s ograničenom odgovornošću za komunikacijske usluge, OIB 13415090357, Grgura Ninskog 4 , 22222 Skradin</izvorni_sadrzaj>
    <derivirana_varijabla naziv="DomainObject.Predmet.ProtustrankaFormatedWithAdressOIB_1"> MARINET društvo s ograničenom odgovornošću za komunikacijske usluge, OIB 13415090357, Grgura Ninskog 4 , 22222 Skradin</derivirana_varijabla>
  </DomainObject.Predmet.ProtustrankaFormatedWithAdressOIB>
  <DomainObject.Predmet.ProtustrankaWithAdress>
    <izvorni_sadrzaj>MARINET društvo s ograničenom odgovornošću za komunikacijske usluge Grgura Ninskog 4 , 22222 Skradin</izvorni_sadrzaj>
    <derivirana_varijabla naziv="DomainObject.Predmet.ProtustrankaWithAdress_1">MARINET društvo s ograničenom odgovornošću za komunikacijske usluge Grgura Ninskog 4 , 22222 Skradin</derivirana_varijabla>
  </DomainObject.Predmet.ProtustrankaWithAdress>
  <DomainObject.Predmet.ProtustrankaWithAdressOIB>
    <izvorni_sadrzaj>MARINET društvo s ograničenom odgovornošću za komunikacijske usluge, OIB 13415090357, Grgura Ninskog 4 , 22222 Skradin</izvorni_sadrzaj>
    <derivirana_varijabla naziv="DomainObject.Predmet.ProtustrankaWithAdressOIB_1">MARINET društvo s ograničenom odgovornošću za komunikacijske usluge, OIB 13415090357, Grgura Ninskog 4 , 22222 Skradin</derivirana_varijabla>
  </DomainObject.Predmet.ProtustrankaWithAdressOIB>
  <DomainObject.Predmet.ProtustrankaNazivFormated>
    <izvorni_sadrzaj>MARINET društvo s ograničenom odgovornošću za komunikacijske usluge</izvorni_sadrzaj>
    <derivirana_varijabla naziv="DomainObject.Predmet.ProtustrankaNazivFormated_1">MARINET društvo s ograničenom odgovornošću za komunikacijske usluge</derivirana_varijabla>
  </DomainObject.Predmet.ProtustrankaNazivFormated>
  <DomainObject.Predmet.ProtustrankaNazivFormatedOIB>
    <izvorni_sadrzaj>MARINET društvo s ograničenom odgovornošću za komunikacijske usluge, OIB 13415090357</izvorni_sadrzaj>
    <derivirana_varijabla naziv="DomainObject.Predmet.ProtustrankaNazivFormatedOIB_1">MARINET društvo s ograničenom odgovornošću za komunikacijske usluge, OIB 13415090357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MARINET društvo s ograničenom odgovornošću za komunikacijske usluge</item>
    </izvorni_sadrzaj>
    <derivirana_varijabla naziv="DomainObject.Predmet.ProtuStrankaListFormated_1">
      <item>MARINET društvo s ograničenom odgovornošću za komunikacijske usluge</item>
    </derivirana_varijabla>
  </DomainObject.Predmet.ProtuStrankaListFormated>
  <DomainObject.Predmet.ProtuStrankaListFormatedOIB>
    <izvorni_sadrzaj>
      <item>MARINET društvo s ograničenom odgovornošću za komunikacijske usluge, OIB 13415090357</item>
    </izvorni_sadrzaj>
    <derivirana_varijabla naziv="DomainObject.Predmet.ProtuStrankaListFormatedOIB_1">
      <item>MARINET društvo s ograničenom odgovornošću za komunikacijske usluge, OIB 13415090357</item>
    </derivirana_varijabla>
  </DomainObject.Predmet.ProtuStrankaListFormatedOIB>
  <DomainObject.Predmet.ProtuStrankaListFormatedWithAdress>
    <izvorni_sadrzaj>
      <item>MARINET društvo s ograničenom odgovornošću za komunikacijske usluge, Grgura Ninskog 4 , 22222 Skradin</item>
    </izvorni_sadrzaj>
    <derivirana_varijabla naziv="DomainObject.Predmet.ProtuStrankaListFormatedWithAdress_1">
      <item>MARINET društvo s ograničenom odgovornošću za komunikacijske usluge, Grgura Ninskog 4 , 22222 Skradin</item>
    </derivirana_varijabla>
  </DomainObject.Predmet.ProtuStrankaListFormatedWithAdress>
  <DomainObject.Predmet.ProtuStrankaListFormatedWithAdressOIB>
    <izvorni_sadrzaj>
      <item>MARINET društvo s ograničenom odgovornošću za komunikacijske usluge, OIB 13415090357, Grgura Ninskog 4 , 22222 Skradin</item>
    </izvorni_sadrzaj>
    <derivirana_varijabla naziv="DomainObject.Predmet.ProtuStrankaListFormatedWithAdressOIB_1">
      <item>MARINET društvo s ograničenom odgovornošću za komunikacijske usluge, OIB 13415090357, Grgura Ninskog 4 , 22222 Skradin</item>
    </derivirana_varijabla>
  </DomainObject.Predmet.ProtuStrankaListFormatedWithAdressOIB>
  <DomainObject.Predmet.ProtuStrankaListNazivFormated>
    <izvorni_sadrzaj>
      <item>MARINET društvo s ograničenom odgovornošću za komunikacijske usluge</item>
    </izvorni_sadrzaj>
    <derivirana_varijabla naziv="DomainObject.Predmet.ProtuStrankaListNazivFormated_1">
      <item>MARINET društvo s ograničenom odgovornošću za komunikacijske usluge</item>
    </derivirana_varijabla>
  </DomainObject.Predmet.ProtuStrankaListNazivFormated>
  <DomainObject.Predmet.ProtuStrankaListNazivFormatedOIB>
    <izvorni_sadrzaj>
      <item>MARINET društvo s ograničenom odgovornošću za komunikacijske usluge, OIB 13415090357</item>
    </izvorni_sadrzaj>
    <derivirana_varijabla naziv="DomainObject.Predmet.ProtuStrankaListNazivFormatedOIB_1">
      <item>MARINET društvo s ograničenom odgovornošću za komunikacijske usluge, OIB 13415090357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MARINET društvo s ograničenom odgovornošću za komunikacijske usluge</izvorni_sadrzaj>
    <derivirana_varijabla naziv="DomainObject.Predmet.ProtustrankaIDrugi_1">MARINET društvo s ograničenom odgovornošću za komunikacijske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MARINET društvo s ograničenom odgovornošću za komunikacijske usluge, OIB 13415090357, Grgura Ninskog 4 , 22222 Skradin</izvorni_sadrzaj>
    <derivirana_varijabla naziv="DomainObject.Predmet.ProtustrankaIDrugiAdressOIB_1">MARINET društvo s ograničenom odgovornošću za komunikacijske usluge, OIB 13415090357, Grgura Ninskog 4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MARINET društvo s ograničenom odgovornošću za komunikacijske usluge</item>
    </izvorni_sadrzaj>
    <derivirana_varijabla naziv="DomainObject.Predmet.SudioniciListNaziv_1">
      <item>FINA - Podružnica Šibenik</item>
      <item>MARINET društvo s ograničenom odgovornošću za komunikacijske usluge</item>
    </derivirana_varijabla>
  </DomainObject.Predmet.SudioniciListNaziv>
  <DomainObject.Predmet.SudioniciListAdressOIB>
    <izvorni_sadrzaj>
      <item>FINA - Podružnica Šibenik, OIB 85821130368, Perivoj L. Marune 1,22000 Šibenik</item>
      <item>MARINET društvo s ograničenom odgovornošću za komunikacijske usluge, OIB 13415090357, Grgura Ninskog 4 ,22222 Skradin</item>
    </izvorni_sadrzaj>
    <derivirana_varijabla naziv="DomainObject.Predmet.SudioniciListAdressOIB_1">
      <item>FINA - Podružnica Šibenik, OIB 85821130368, Perivoj L. Marune 1,22000 Šibenik</item>
      <item>MARINET društvo s ograničenom odgovornošću za komunikacijske usluge, OIB 13415090357, Grgura Ninskog 4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13415090357</item>
    </izvorni_sadrzaj>
    <derivirana_varijabla naziv="DomainObject.Predmet.SudioniciListNazivOIB_1">
      <item>, OIB 85821130368</item>
      <item>, OIB 13415090357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547</properties:Words>
  <properties:Characters>3083</properties:Characters>
  <properties:Lines>98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2016-04-07T09:04:00Z</dcterms:created>
  <dc:creator>mgulin1</dc:creator>
  <cp:lastModifiedBy>Terezija Goreta</cp:lastModifiedBy>
  <cp:lastPrinted>2017-01-24T13:55:00Z</cp:lastPrinted>
  <dcterms:modified xmlns:xsi="http://www.w3.org/2001/XMLSchema-instance" xsi:type="dcterms:W3CDTF">2017-01-25T10:17:00Z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